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vertAnchor="page" w:horzAnchor="margin" w:tblpX="-284" w:tblpY="880"/>
        <w:tblW w:w="9923" w:type="dxa"/>
        <w:tblLook w:val="04A0" w:firstRow="1" w:lastRow="0" w:firstColumn="1" w:lastColumn="0" w:noHBand="0" w:noVBand="1"/>
      </w:tblPr>
      <w:tblGrid>
        <w:gridCol w:w="9923"/>
      </w:tblGrid>
      <w:tr w:rsidR="007B0816" w:rsidRPr="005C72BF" w14:paraId="4205C0BE" w14:textId="77777777" w:rsidTr="008A405F">
        <w:trPr>
          <w:trHeight w:hRule="exact" w:val="851"/>
        </w:trPr>
        <w:tc>
          <w:tcPr>
            <w:tcW w:w="9923" w:type="dxa"/>
            <w:shd w:val="clear" w:color="auto" w:fill="auto"/>
            <w:vAlign w:val="center"/>
          </w:tcPr>
          <w:p w14:paraId="77792AFD" w14:textId="77777777" w:rsidR="007B0816" w:rsidRPr="00110439" w:rsidRDefault="00014624" w:rsidP="00057D89">
            <w:pPr>
              <w:spacing w:line="276" w:lineRule="auto"/>
              <w:ind w:right="29" w:firstLine="0"/>
              <w:jc w:val="center"/>
              <w:rPr>
                <w:rFonts w:ascii="Times New Roman" w:hAnsi="Times New Roman"/>
                <w:b/>
                <w:sz w:val="28"/>
                <w:szCs w:val="28"/>
              </w:rPr>
            </w:pPr>
            <w:r w:rsidRPr="00110439">
              <w:rPr>
                <w:rFonts w:ascii="Times New Roman" w:hAnsi="Times New Roman"/>
                <w:b/>
                <w:sz w:val="28"/>
                <w:szCs w:val="28"/>
              </w:rPr>
              <w:t>Общество с ограниченной ответственностью</w:t>
            </w:r>
          </w:p>
          <w:p w14:paraId="2302EB33" w14:textId="5079BF80" w:rsidR="007B0816" w:rsidRPr="00110439" w:rsidRDefault="007B0816" w:rsidP="008A405F">
            <w:pPr>
              <w:spacing w:line="276" w:lineRule="auto"/>
              <w:ind w:right="29" w:firstLine="0"/>
              <w:jc w:val="center"/>
              <w:rPr>
                <w:rFonts w:ascii="Times New Roman" w:hAnsi="Times New Roman"/>
                <w:sz w:val="28"/>
                <w:szCs w:val="28"/>
              </w:rPr>
            </w:pPr>
            <w:r w:rsidRPr="00110439">
              <w:rPr>
                <w:rFonts w:ascii="Times New Roman" w:hAnsi="Times New Roman"/>
                <w:b/>
                <w:sz w:val="28"/>
                <w:szCs w:val="28"/>
              </w:rPr>
              <w:t>«АйПроджектПлюс»</w:t>
            </w:r>
          </w:p>
        </w:tc>
      </w:tr>
      <w:tr w:rsidR="007B0816" w:rsidRPr="005C72BF" w14:paraId="72EDBF71" w14:textId="77777777" w:rsidTr="008A405F">
        <w:trPr>
          <w:trHeight w:hRule="exact" w:val="1985"/>
        </w:trPr>
        <w:tc>
          <w:tcPr>
            <w:tcW w:w="9923" w:type="dxa"/>
            <w:shd w:val="clear" w:color="auto" w:fill="auto"/>
            <w:vAlign w:val="center"/>
          </w:tcPr>
          <w:p w14:paraId="71C02238" w14:textId="77777777" w:rsidR="007B0816" w:rsidRPr="00110439" w:rsidRDefault="007B0816" w:rsidP="00057D89">
            <w:pPr>
              <w:spacing w:line="240" w:lineRule="auto"/>
              <w:ind w:right="29" w:firstLine="0"/>
              <w:jc w:val="center"/>
              <w:rPr>
                <w:rFonts w:ascii="Times New Roman" w:hAnsi="Times New Roman"/>
                <w:sz w:val="28"/>
                <w:szCs w:val="28"/>
              </w:rPr>
            </w:pPr>
            <w:r w:rsidRPr="00110439">
              <w:rPr>
                <w:rFonts w:ascii="Times New Roman" w:hAnsi="Times New Roman"/>
                <w:noProof/>
                <w:sz w:val="28"/>
                <w:szCs w:val="28"/>
                <w:lang w:eastAsia="ru-RU"/>
              </w:rPr>
              <w:drawing>
                <wp:inline distT="0" distB="0" distL="0" distR="0" wp14:anchorId="6BBDC81F" wp14:editId="6AB34E5C">
                  <wp:extent cx="2609850" cy="1133475"/>
                  <wp:effectExtent l="0" t="0" r="0" b="9525"/>
                  <wp:docPr id="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09850" cy="1133475"/>
                          </a:xfrm>
                          <a:prstGeom prst="rect">
                            <a:avLst/>
                          </a:prstGeom>
                          <a:noFill/>
                          <a:ln>
                            <a:noFill/>
                          </a:ln>
                        </pic:spPr>
                      </pic:pic>
                    </a:graphicData>
                  </a:graphic>
                </wp:inline>
              </w:drawing>
            </w:r>
          </w:p>
        </w:tc>
      </w:tr>
      <w:tr w:rsidR="007B0816" w:rsidRPr="005C72BF" w14:paraId="29F05B6E" w14:textId="77777777" w:rsidTr="00FE1125">
        <w:trPr>
          <w:trHeight w:hRule="exact" w:val="2268"/>
        </w:trPr>
        <w:tc>
          <w:tcPr>
            <w:tcW w:w="9923" w:type="dxa"/>
            <w:shd w:val="clear" w:color="auto" w:fill="auto"/>
            <w:vAlign w:val="center"/>
          </w:tcPr>
          <w:p w14:paraId="25D6510E" w14:textId="77777777" w:rsidR="007B0816" w:rsidRPr="00110439" w:rsidRDefault="007B0816" w:rsidP="00057D89">
            <w:pPr>
              <w:spacing w:line="240" w:lineRule="auto"/>
              <w:ind w:right="29" w:firstLine="0"/>
              <w:jc w:val="center"/>
              <w:rPr>
                <w:rFonts w:ascii="Times New Roman" w:hAnsi="Times New Roman"/>
                <w:noProof/>
                <w:sz w:val="28"/>
                <w:szCs w:val="28"/>
                <w:lang w:eastAsia="ru-RU"/>
              </w:rPr>
            </w:pPr>
          </w:p>
        </w:tc>
      </w:tr>
      <w:tr w:rsidR="007B0816" w:rsidRPr="005C72BF" w14:paraId="4C15A776" w14:textId="77777777" w:rsidTr="00BC5ED3">
        <w:trPr>
          <w:trHeight w:hRule="exact" w:val="2268"/>
        </w:trPr>
        <w:sdt>
          <w:sdtPr>
            <w:rPr>
              <w:rFonts w:ascii="Times New Roman" w:hAnsi="Times New Roman"/>
              <w:b/>
              <w:sz w:val="28"/>
              <w:szCs w:val="28"/>
            </w:rPr>
            <w:alias w:val="Название"/>
            <w:tag w:val=""/>
            <w:id w:val="284632846"/>
            <w:placeholder>
              <w:docPart w:val="32EE5A6B0ACF438F9713997C119C7898"/>
            </w:placeholder>
            <w:dataBinding w:prefixMappings="xmlns:ns0='http://purl.org/dc/elements/1.1/' xmlns:ns1='http://schemas.openxmlformats.org/package/2006/metadata/core-properties' " w:xpath="/ns1:coreProperties[1]/ns0:title[1]" w:storeItemID="{6C3C8BC8-F283-45AE-878A-BAB7291924A1}"/>
            <w:text/>
          </w:sdtPr>
          <w:sdtEndPr/>
          <w:sdtContent>
            <w:tc>
              <w:tcPr>
                <w:tcW w:w="9923" w:type="dxa"/>
                <w:shd w:val="clear" w:color="auto" w:fill="auto"/>
                <w:vAlign w:val="center"/>
              </w:tcPr>
              <w:p w14:paraId="6B80ED1F" w14:textId="0CA5985C" w:rsidR="007B0816" w:rsidRPr="00110439" w:rsidRDefault="00C97B37" w:rsidP="00057D89">
                <w:pPr>
                  <w:spacing w:line="240" w:lineRule="auto"/>
                  <w:ind w:right="29" w:firstLine="0"/>
                  <w:jc w:val="center"/>
                  <w:rPr>
                    <w:rFonts w:ascii="Times New Roman" w:hAnsi="Times New Roman"/>
                    <w:b/>
                    <w:sz w:val="28"/>
                    <w:szCs w:val="28"/>
                  </w:rPr>
                </w:pPr>
                <w:r w:rsidRPr="00C97B37">
                  <w:rPr>
                    <w:rFonts w:ascii="Times New Roman" w:hAnsi="Times New Roman"/>
                    <w:b/>
                    <w:sz w:val="28"/>
                    <w:szCs w:val="28"/>
                  </w:rPr>
                  <w:t xml:space="preserve"> Оснащение химически опасных производственных объектов химического цеха </w:t>
                </w:r>
                <w:proofErr w:type="spellStart"/>
                <w:r w:rsidRPr="00C97B37">
                  <w:rPr>
                    <w:rFonts w:ascii="Times New Roman" w:hAnsi="Times New Roman"/>
                    <w:b/>
                    <w:sz w:val="28"/>
                    <w:szCs w:val="28"/>
                  </w:rPr>
                  <w:t>общеобменной</w:t>
                </w:r>
                <w:proofErr w:type="spellEnd"/>
                <w:r w:rsidRPr="00C97B37">
                  <w:rPr>
                    <w:rFonts w:ascii="Times New Roman" w:hAnsi="Times New Roman"/>
                    <w:b/>
                    <w:sz w:val="28"/>
                    <w:szCs w:val="28"/>
                  </w:rPr>
                  <w:t xml:space="preserve"> и аварийной вентиляцией. Оснащение средствами автоматического непрерывного газового контроля мест разгрузки химически опасных веществ в складе хранения реагентов» для нужд АО «Ново-Кемеровская ТЭЦ </w:t>
                </w:r>
              </w:p>
            </w:tc>
          </w:sdtContent>
        </w:sdt>
      </w:tr>
      <w:tr w:rsidR="007B0816" w:rsidRPr="005C72BF" w14:paraId="4FDCF6E0" w14:textId="77777777" w:rsidTr="00475193">
        <w:trPr>
          <w:trHeight w:hRule="exact" w:val="680"/>
        </w:trPr>
        <w:sdt>
          <w:sdtPr>
            <w:rPr>
              <w:rFonts w:ascii="Times New Roman" w:hAnsi="Times New Roman"/>
              <w:i/>
              <w:sz w:val="28"/>
              <w:szCs w:val="28"/>
            </w:rPr>
            <w:alias w:val="Тема"/>
            <w:tag w:val=""/>
            <w:id w:val="-1711493075"/>
            <w:placeholder>
              <w:docPart w:val="1297814696FB46849B6B65A5E606E4DE"/>
            </w:placeholder>
            <w:dataBinding w:prefixMappings="xmlns:ns0='http://purl.org/dc/elements/1.1/' xmlns:ns1='http://schemas.openxmlformats.org/package/2006/metadata/core-properties' " w:xpath="/ns1:coreProperties[1]/ns0:subject[1]" w:storeItemID="{6C3C8BC8-F283-45AE-878A-BAB7291924A1}"/>
            <w:text/>
          </w:sdtPr>
          <w:sdtEndPr/>
          <w:sdtContent>
            <w:tc>
              <w:tcPr>
                <w:tcW w:w="9923" w:type="dxa"/>
                <w:shd w:val="clear" w:color="auto" w:fill="auto"/>
                <w:vAlign w:val="center"/>
              </w:tcPr>
              <w:p w14:paraId="75C6349A" w14:textId="183FCDAF" w:rsidR="007B0816" w:rsidRPr="00110439" w:rsidRDefault="00E85B60" w:rsidP="00057D89">
                <w:pPr>
                  <w:spacing w:line="240" w:lineRule="auto"/>
                  <w:ind w:right="29" w:firstLine="0"/>
                  <w:jc w:val="center"/>
                  <w:rPr>
                    <w:rFonts w:ascii="Times New Roman" w:hAnsi="Times New Roman"/>
                    <w:i/>
                    <w:sz w:val="28"/>
                    <w:szCs w:val="28"/>
                  </w:rPr>
                </w:pPr>
                <w:r>
                  <w:rPr>
                    <w:rFonts w:ascii="Times New Roman" w:hAnsi="Times New Roman"/>
                    <w:i/>
                    <w:sz w:val="28"/>
                    <w:szCs w:val="28"/>
                  </w:rPr>
                  <w:t>РАБОЧАЯ</w:t>
                </w:r>
                <w:r w:rsidR="007F5435" w:rsidRPr="00110439">
                  <w:rPr>
                    <w:rFonts w:ascii="Times New Roman" w:hAnsi="Times New Roman"/>
                    <w:i/>
                    <w:sz w:val="28"/>
                    <w:szCs w:val="28"/>
                  </w:rPr>
                  <w:t xml:space="preserve"> ДОКУМЕНТАЦИЯ</w:t>
                </w:r>
              </w:p>
            </w:tc>
          </w:sdtContent>
        </w:sdt>
      </w:tr>
      <w:tr w:rsidR="007B0816" w:rsidRPr="005C72BF" w14:paraId="3D3A284F" w14:textId="77777777" w:rsidTr="009F1481">
        <w:trPr>
          <w:trHeight w:hRule="exact" w:val="2268"/>
        </w:trPr>
        <w:tc>
          <w:tcPr>
            <w:tcW w:w="9923" w:type="dxa"/>
            <w:shd w:val="clear" w:color="auto" w:fill="auto"/>
            <w:vAlign w:val="center"/>
          </w:tcPr>
          <w:sdt>
            <w:sdtPr>
              <w:rPr>
                <w:rFonts w:ascii="Times New Roman" w:hAnsi="Times New Roman"/>
                <w:b/>
                <w:bCs/>
                <w:noProof/>
                <w:sz w:val="28"/>
                <w:szCs w:val="28"/>
                <w:lang w:eastAsia="ru-RU"/>
              </w:rPr>
              <w:alias w:val="Ключевые слова"/>
              <w:tag w:val=""/>
              <w:id w:val="577335670"/>
              <w:placeholder>
                <w:docPart w:val="E1DC589525FD42679F365B763C51F839"/>
              </w:placeholder>
              <w:dataBinding w:prefixMappings="xmlns:ns0='http://purl.org/dc/elements/1.1/' xmlns:ns1='http://schemas.openxmlformats.org/package/2006/metadata/core-properties' " w:xpath="/ns1:coreProperties[1]/ns1:keywords[1]" w:storeItemID="{6C3C8BC8-F283-45AE-878A-BAB7291924A1}"/>
              <w:text/>
            </w:sdtPr>
            <w:sdtEndPr/>
            <w:sdtContent>
              <w:p w14:paraId="6AF7BDD3" w14:textId="6492E11A" w:rsidR="007B0816" w:rsidRPr="00110439" w:rsidRDefault="002F2516" w:rsidP="00057D89">
                <w:pPr>
                  <w:spacing w:line="240" w:lineRule="auto"/>
                  <w:ind w:right="29" w:firstLine="0"/>
                  <w:jc w:val="center"/>
                  <w:rPr>
                    <w:rFonts w:ascii="Times New Roman" w:hAnsi="Times New Roman"/>
                    <w:noProof/>
                    <w:sz w:val="28"/>
                    <w:szCs w:val="28"/>
                    <w:lang w:eastAsia="ru-RU"/>
                  </w:rPr>
                </w:pPr>
                <w:r>
                  <w:rPr>
                    <w:rFonts w:ascii="Times New Roman" w:hAnsi="Times New Roman"/>
                    <w:b/>
                    <w:bCs/>
                    <w:noProof/>
                    <w:sz w:val="28"/>
                    <w:szCs w:val="28"/>
                    <w:lang w:eastAsia="ru-RU"/>
                  </w:rPr>
                  <w:t xml:space="preserve">Состав </w:t>
                </w:r>
                <w:r w:rsidR="00E85B60">
                  <w:rPr>
                    <w:rFonts w:ascii="Times New Roman" w:hAnsi="Times New Roman"/>
                    <w:b/>
                    <w:bCs/>
                    <w:noProof/>
                    <w:sz w:val="28"/>
                    <w:szCs w:val="28"/>
                    <w:lang w:eastAsia="ru-RU"/>
                  </w:rPr>
                  <w:t>рабочей</w:t>
                </w:r>
                <w:r>
                  <w:rPr>
                    <w:rFonts w:ascii="Times New Roman" w:hAnsi="Times New Roman"/>
                    <w:b/>
                    <w:bCs/>
                    <w:noProof/>
                    <w:sz w:val="28"/>
                    <w:szCs w:val="28"/>
                    <w:lang w:eastAsia="ru-RU"/>
                  </w:rPr>
                  <w:t xml:space="preserve"> документации</w:t>
                </w:r>
              </w:p>
            </w:sdtContent>
          </w:sdt>
        </w:tc>
      </w:tr>
      <w:tr w:rsidR="007B0816" w:rsidRPr="005C72BF" w14:paraId="79424298" w14:textId="77777777" w:rsidTr="00187CAA">
        <w:trPr>
          <w:trHeight w:hRule="exact" w:val="680"/>
        </w:trPr>
        <w:tc>
          <w:tcPr>
            <w:tcW w:w="9923" w:type="dxa"/>
            <w:shd w:val="clear" w:color="auto" w:fill="auto"/>
            <w:vAlign w:val="center"/>
          </w:tcPr>
          <w:p w14:paraId="7B2944D3" w14:textId="1547DB93" w:rsidR="007B0816" w:rsidRPr="00110439" w:rsidRDefault="00A35C1E" w:rsidP="00057D89">
            <w:pPr>
              <w:spacing w:line="240" w:lineRule="auto"/>
              <w:ind w:right="29" w:firstLine="0"/>
              <w:jc w:val="center"/>
              <w:rPr>
                <w:rFonts w:ascii="Times New Roman" w:hAnsi="Times New Roman"/>
                <w:b/>
                <w:sz w:val="28"/>
                <w:szCs w:val="28"/>
              </w:rPr>
            </w:pPr>
            <w:sdt>
              <w:sdtPr>
                <w:rPr>
                  <w:rFonts w:ascii="Times New Roman" w:hAnsi="Times New Roman"/>
                  <w:b/>
                  <w:sz w:val="28"/>
                  <w:szCs w:val="28"/>
                </w:rPr>
                <w:alias w:val="Шифр"/>
                <w:tag w:val=""/>
                <w:id w:val="288250760"/>
                <w:placeholder>
                  <w:docPart w:val="2BDAB97BFFB84E3EB04A29821F6A168F"/>
                </w:placeholder>
                <w:dataBinding w:prefixMappings="xmlns:ns0='http://purl.org/dc/elements/1.1/' xmlns:ns1='http://schemas.openxmlformats.org/package/2006/metadata/core-properties' " w:xpath="/ns1:coreProperties[1]/ns1:category[1]" w:storeItemID="{6C3C8BC8-F283-45AE-878A-BAB7291924A1}"/>
                <w:text/>
              </w:sdtPr>
              <w:sdtEndPr/>
              <w:sdtContent>
                <w:r w:rsidR="00C97B37" w:rsidRPr="00C97B37">
                  <w:rPr>
                    <w:rFonts w:ascii="Times New Roman" w:hAnsi="Times New Roman"/>
                    <w:b/>
                    <w:sz w:val="28"/>
                    <w:szCs w:val="28"/>
                  </w:rPr>
                  <w:t>240-521</w:t>
                </w:r>
              </w:sdtContent>
            </w:sdt>
            <w:r w:rsidR="007B0816" w:rsidRPr="00110439">
              <w:rPr>
                <w:rFonts w:ascii="Times New Roman" w:hAnsi="Times New Roman"/>
                <w:b/>
                <w:sz w:val="28"/>
                <w:szCs w:val="28"/>
              </w:rPr>
              <w:t>-</w:t>
            </w:r>
            <w:sdt>
              <w:sdtPr>
                <w:rPr>
                  <w:rFonts w:ascii="Times New Roman" w:hAnsi="Times New Roman"/>
                  <w:b/>
                  <w:sz w:val="28"/>
                  <w:szCs w:val="28"/>
                </w:rPr>
                <w:alias w:val="Факс организации"/>
                <w:tag w:val=""/>
                <w:id w:val="-770396915"/>
                <w:placeholder>
                  <w:docPart w:val="C9E532E8CD2849AA8E92E7A1B20F8D1B"/>
                </w:placeholder>
                <w:dataBinding w:prefixMappings="xmlns:ns0='http://schemas.microsoft.com/office/2006/coverPageProps' " w:xpath="/ns0:CoverPageProperties[1]/ns0:CompanyFax[1]" w:storeItemID="{55AF091B-3C7A-41E3-B477-F2FDAA23CFDA}"/>
                <w:text/>
              </w:sdtPr>
              <w:sdtEndPr/>
              <w:sdtContent>
                <w:r w:rsidR="000D2FC1" w:rsidRPr="000D2FC1">
                  <w:rPr>
                    <w:rFonts w:ascii="Times New Roman" w:hAnsi="Times New Roman"/>
                    <w:b/>
                    <w:sz w:val="28"/>
                    <w:szCs w:val="28"/>
                  </w:rPr>
                  <w:t>С</w:t>
                </w:r>
                <w:r w:rsidR="00E85B60">
                  <w:rPr>
                    <w:rFonts w:ascii="Times New Roman" w:hAnsi="Times New Roman"/>
                    <w:b/>
                    <w:sz w:val="28"/>
                    <w:szCs w:val="28"/>
                  </w:rPr>
                  <w:t>РД</w:t>
                </w:r>
              </w:sdtContent>
            </w:sdt>
          </w:p>
        </w:tc>
      </w:tr>
      <w:tr w:rsidR="007B0816" w:rsidRPr="005C72BF" w14:paraId="20CE475E" w14:textId="77777777" w:rsidTr="00187CAA">
        <w:trPr>
          <w:trHeight w:hRule="exact" w:val="680"/>
        </w:trPr>
        <w:tc>
          <w:tcPr>
            <w:tcW w:w="9923" w:type="dxa"/>
            <w:shd w:val="clear" w:color="auto" w:fill="auto"/>
            <w:vAlign w:val="center"/>
          </w:tcPr>
          <w:p w14:paraId="7E01A971" w14:textId="00FBFA03" w:rsidR="007B0816" w:rsidRPr="00110439" w:rsidRDefault="007B0816" w:rsidP="00057D89">
            <w:pPr>
              <w:spacing w:line="240" w:lineRule="auto"/>
              <w:ind w:right="29" w:firstLine="0"/>
              <w:jc w:val="center"/>
              <w:rPr>
                <w:rFonts w:ascii="Times New Roman" w:hAnsi="Times New Roman"/>
                <w:b/>
                <w:sz w:val="28"/>
                <w:szCs w:val="28"/>
              </w:rPr>
            </w:pPr>
            <w:r w:rsidRPr="00110439">
              <w:rPr>
                <w:rFonts w:ascii="Times New Roman" w:hAnsi="Times New Roman"/>
                <w:b/>
                <w:sz w:val="28"/>
                <w:szCs w:val="28"/>
              </w:rPr>
              <w:t xml:space="preserve">Том </w:t>
            </w:r>
            <w:sdt>
              <w:sdtPr>
                <w:rPr>
                  <w:rFonts w:ascii="Times New Roman" w:hAnsi="Times New Roman"/>
                  <w:b/>
                  <w:sz w:val="28"/>
                  <w:szCs w:val="28"/>
                  <w:lang w:val="en-US"/>
                </w:rPr>
                <w:alias w:val="Состояние"/>
                <w:tag w:val=""/>
                <w:id w:val="943572457"/>
                <w:placeholder>
                  <w:docPart w:val="02E2AF2675804E6DA535B12B7636FAA6"/>
                </w:placeholder>
                <w:dataBinding w:prefixMappings="xmlns:ns0='http://purl.org/dc/elements/1.1/' xmlns:ns1='http://schemas.openxmlformats.org/package/2006/metadata/core-properties' " w:xpath="/ns1:coreProperties[1]/ns1:contentStatus[1]" w:storeItemID="{6C3C8BC8-F283-45AE-878A-BAB7291924A1}"/>
                <w:text/>
              </w:sdtPr>
              <w:sdtEndPr/>
              <w:sdtContent>
                <w:r w:rsidR="00016141">
                  <w:rPr>
                    <w:rFonts w:ascii="Times New Roman" w:hAnsi="Times New Roman"/>
                    <w:b/>
                    <w:sz w:val="28"/>
                    <w:szCs w:val="28"/>
                  </w:rPr>
                  <w:t>0</w:t>
                </w:r>
              </w:sdtContent>
            </w:sdt>
          </w:p>
        </w:tc>
      </w:tr>
    </w:tbl>
    <w:p w14:paraId="2494A99B" w14:textId="77777777" w:rsidR="00D87935" w:rsidRDefault="00D87935" w:rsidP="0022722F">
      <w:pPr>
        <w:ind w:firstLine="0"/>
        <w:rPr>
          <w:szCs w:val="22"/>
        </w:rPr>
      </w:pPr>
    </w:p>
    <w:p w14:paraId="763B6B95" w14:textId="77777777" w:rsidR="007B0816" w:rsidRDefault="007B0816" w:rsidP="0022722F">
      <w:pPr>
        <w:ind w:firstLine="0"/>
        <w:rPr>
          <w:szCs w:val="22"/>
        </w:rPr>
      </w:pPr>
    </w:p>
    <w:p w14:paraId="609B2FE2" w14:textId="77777777" w:rsidR="005A77B9" w:rsidRPr="00527D80" w:rsidRDefault="005A77B9" w:rsidP="0022722F">
      <w:pPr>
        <w:tabs>
          <w:tab w:val="left" w:pos="3985"/>
        </w:tabs>
        <w:ind w:firstLine="0"/>
        <w:rPr>
          <w:szCs w:val="22"/>
        </w:rPr>
        <w:sectPr w:rsidR="005A77B9" w:rsidRPr="00527D80" w:rsidSect="00011912">
          <w:headerReference w:type="default" r:id="rId10"/>
          <w:footerReference w:type="default" r:id="rId11"/>
          <w:headerReference w:type="first" r:id="rId12"/>
          <w:footerReference w:type="first" r:id="rId13"/>
          <w:pgSz w:w="11906" w:h="16838" w:code="9"/>
          <w:pgMar w:top="851" w:right="567" w:bottom="567" w:left="1701" w:header="284" w:footer="284" w:gutter="0"/>
          <w:cols w:space="708"/>
          <w:titlePg/>
          <w:docGrid w:linePitch="360"/>
        </w:sectPr>
      </w:pPr>
    </w:p>
    <w:tbl>
      <w:tblPr>
        <w:tblpPr w:leftFromText="180" w:rightFromText="180" w:vertAnchor="page" w:horzAnchor="margin" w:tblpX="-284" w:tblpY="880"/>
        <w:tblW w:w="9923" w:type="dxa"/>
        <w:tblLook w:val="04A0" w:firstRow="1" w:lastRow="0" w:firstColumn="1" w:lastColumn="0" w:noHBand="0" w:noVBand="1"/>
      </w:tblPr>
      <w:tblGrid>
        <w:gridCol w:w="9923"/>
      </w:tblGrid>
      <w:tr w:rsidR="00111A20" w:rsidRPr="00110439" w14:paraId="50360752" w14:textId="77777777" w:rsidTr="008A405F">
        <w:trPr>
          <w:trHeight w:hRule="exact" w:val="851"/>
        </w:trPr>
        <w:tc>
          <w:tcPr>
            <w:tcW w:w="9923" w:type="dxa"/>
            <w:shd w:val="clear" w:color="auto" w:fill="auto"/>
            <w:vAlign w:val="center"/>
          </w:tcPr>
          <w:p w14:paraId="3C88DB93" w14:textId="77777777" w:rsidR="00111A20" w:rsidRPr="00110439" w:rsidRDefault="00014624" w:rsidP="005C72BF">
            <w:pPr>
              <w:spacing w:line="276" w:lineRule="auto"/>
              <w:ind w:firstLine="0"/>
              <w:jc w:val="center"/>
              <w:rPr>
                <w:rFonts w:ascii="Times New Roman" w:hAnsi="Times New Roman"/>
                <w:b/>
                <w:sz w:val="28"/>
                <w:szCs w:val="28"/>
              </w:rPr>
            </w:pPr>
            <w:r w:rsidRPr="00110439">
              <w:rPr>
                <w:rFonts w:ascii="Times New Roman" w:hAnsi="Times New Roman"/>
                <w:b/>
                <w:sz w:val="28"/>
                <w:szCs w:val="28"/>
              </w:rPr>
              <w:lastRenderedPageBreak/>
              <w:t>Общество с ограниченной ответственностью</w:t>
            </w:r>
          </w:p>
          <w:p w14:paraId="1AEEA4D4" w14:textId="69B46258" w:rsidR="00111A20" w:rsidRPr="00110439" w:rsidRDefault="00111A20" w:rsidP="008A405F">
            <w:pPr>
              <w:spacing w:line="276" w:lineRule="auto"/>
              <w:ind w:firstLine="0"/>
              <w:jc w:val="center"/>
              <w:rPr>
                <w:rFonts w:ascii="Times New Roman" w:hAnsi="Times New Roman"/>
                <w:sz w:val="28"/>
                <w:szCs w:val="28"/>
              </w:rPr>
            </w:pPr>
            <w:r w:rsidRPr="00110439">
              <w:rPr>
                <w:rFonts w:ascii="Times New Roman" w:hAnsi="Times New Roman"/>
                <w:b/>
                <w:sz w:val="28"/>
                <w:szCs w:val="28"/>
              </w:rPr>
              <w:t>«АйПроджектПлюс»</w:t>
            </w:r>
          </w:p>
        </w:tc>
      </w:tr>
      <w:tr w:rsidR="00111A20" w:rsidRPr="00110439" w14:paraId="4684D759" w14:textId="77777777" w:rsidTr="008A405F">
        <w:trPr>
          <w:trHeight w:hRule="exact" w:val="1985"/>
        </w:trPr>
        <w:tc>
          <w:tcPr>
            <w:tcW w:w="9923" w:type="dxa"/>
            <w:shd w:val="clear" w:color="auto" w:fill="auto"/>
            <w:vAlign w:val="center"/>
          </w:tcPr>
          <w:p w14:paraId="43C3B85E" w14:textId="77777777" w:rsidR="00111A20" w:rsidRPr="00110439" w:rsidRDefault="00111A20" w:rsidP="00E838DC">
            <w:pPr>
              <w:spacing w:line="240" w:lineRule="auto"/>
              <w:ind w:firstLine="0"/>
              <w:jc w:val="center"/>
              <w:rPr>
                <w:rFonts w:ascii="Times New Roman" w:hAnsi="Times New Roman"/>
                <w:sz w:val="28"/>
                <w:szCs w:val="28"/>
              </w:rPr>
            </w:pPr>
            <w:r w:rsidRPr="00110439">
              <w:rPr>
                <w:rFonts w:ascii="Times New Roman" w:hAnsi="Times New Roman"/>
                <w:noProof/>
                <w:sz w:val="28"/>
                <w:szCs w:val="28"/>
                <w:lang w:eastAsia="ru-RU"/>
              </w:rPr>
              <w:drawing>
                <wp:inline distT="0" distB="0" distL="0" distR="0" wp14:anchorId="7BD21E6C" wp14:editId="46E610DE">
                  <wp:extent cx="2609850" cy="1133475"/>
                  <wp:effectExtent l="0" t="0" r="0" b="9525"/>
                  <wp:docPr id="14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09850" cy="1133475"/>
                          </a:xfrm>
                          <a:prstGeom prst="rect">
                            <a:avLst/>
                          </a:prstGeom>
                          <a:noFill/>
                          <a:ln>
                            <a:noFill/>
                          </a:ln>
                        </pic:spPr>
                      </pic:pic>
                    </a:graphicData>
                  </a:graphic>
                </wp:inline>
              </w:drawing>
            </w:r>
          </w:p>
        </w:tc>
      </w:tr>
      <w:tr w:rsidR="00111A20" w:rsidRPr="00110439" w14:paraId="30E1271B" w14:textId="77777777" w:rsidTr="00FE1125">
        <w:trPr>
          <w:trHeight w:hRule="exact" w:val="2268"/>
        </w:trPr>
        <w:tc>
          <w:tcPr>
            <w:tcW w:w="9923" w:type="dxa"/>
            <w:shd w:val="clear" w:color="auto" w:fill="auto"/>
          </w:tcPr>
          <w:p w14:paraId="71464C11" w14:textId="1078A4EF" w:rsidR="00111A20" w:rsidRPr="00110439" w:rsidRDefault="00111A20" w:rsidP="00187CAA">
            <w:pPr>
              <w:spacing w:line="240" w:lineRule="auto"/>
              <w:ind w:firstLine="0"/>
              <w:rPr>
                <w:rFonts w:ascii="Times New Roman" w:hAnsi="Times New Roman"/>
                <w:noProof/>
                <w:sz w:val="28"/>
                <w:szCs w:val="28"/>
                <w:lang w:eastAsia="ru-RU"/>
              </w:rPr>
            </w:pPr>
          </w:p>
        </w:tc>
      </w:tr>
      <w:tr w:rsidR="00111A20" w:rsidRPr="00110439" w14:paraId="666418B6" w14:textId="77777777" w:rsidTr="00110439">
        <w:trPr>
          <w:trHeight w:hRule="exact" w:val="2268"/>
        </w:trPr>
        <w:sdt>
          <w:sdtPr>
            <w:rPr>
              <w:rFonts w:ascii="Times New Roman" w:hAnsi="Times New Roman"/>
              <w:b/>
              <w:sz w:val="28"/>
              <w:szCs w:val="28"/>
            </w:rPr>
            <w:alias w:val="Название"/>
            <w:tag w:val=""/>
            <w:id w:val="1476561079"/>
            <w:placeholder>
              <w:docPart w:val="54E23D2DCF514866AB870E6F13EA4AA9"/>
            </w:placeholder>
            <w:dataBinding w:prefixMappings="xmlns:ns0='http://purl.org/dc/elements/1.1/' xmlns:ns1='http://schemas.openxmlformats.org/package/2006/metadata/core-properties' " w:xpath="/ns1:coreProperties[1]/ns0:title[1]" w:storeItemID="{6C3C8BC8-F283-45AE-878A-BAB7291924A1}"/>
            <w:text/>
          </w:sdtPr>
          <w:sdtEndPr/>
          <w:sdtContent>
            <w:tc>
              <w:tcPr>
                <w:tcW w:w="9923" w:type="dxa"/>
                <w:shd w:val="clear" w:color="auto" w:fill="auto"/>
                <w:vAlign w:val="center"/>
              </w:tcPr>
              <w:p w14:paraId="0B7D70FC" w14:textId="123888B6" w:rsidR="00111A20" w:rsidRPr="00110439" w:rsidRDefault="00C97B37" w:rsidP="00E838DC">
                <w:pPr>
                  <w:spacing w:line="240" w:lineRule="auto"/>
                  <w:ind w:firstLine="0"/>
                  <w:jc w:val="center"/>
                  <w:rPr>
                    <w:rFonts w:ascii="Times New Roman" w:hAnsi="Times New Roman"/>
                    <w:b/>
                    <w:sz w:val="28"/>
                    <w:szCs w:val="28"/>
                  </w:rPr>
                </w:pPr>
                <w:r>
                  <w:rPr>
                    <w:rFonts w:ascii="Times New Roman" w:hAnsi="Times New Roman"/>
                    <w:b/>
                    <w:sz w:val="28"/>
                    <w:szCs w:val="28"/>
                  </w:rPr>
                  <w:t xml:space="preserve"> Оснащение химически опасных производственных объектов химического цеха </w:t>
                </w:r>
                <w:proofErr w:type="spellStart"/>
                <w:r>
                  <w:rPr>
                    <w:rFonts w:ascii="Times New Roman" w:hAnsi="Times New Roman"/>
                    <w:b/>
                    <w:sz w:val="28"/>
                    <w:szCs w:val="28"/>
                  </w:rPr>
                  <w:t>общеобменной</w:t>
                </w:r>
                <w:proofErr w:type="spellEnd"/>
                <w:r>
                  <w:rPr>
                    <w:rFonts w:ascii="Times New Roman" w:hAnsi="Times New Roman"/>
                    <w:b/>
                    <w:sz w:val="28"/>
                    <w:szCs w:val="28"/>
                  </w:rPr>
                  <w:t xml:space="preserve"> и аварийной вентиляцией. Оснащение средствами автоматического непрерывного газового контроля мест разгрузки химически опасных веществ в складе хранения реагентов» для нужд АО «Ново-Кемеровская ТЭЦ </w:t>
                </w:r>
              </w:p>
            </w:tc>
          </w:sdtContent>
        </w:sdt>
      </w:tr>
      <w:tr w:rsidR="00111A20" w:rsidRPr="00110439" w14:paraId="20379D78" w14:textId="77777777" w:rsidTr="00475193">
        <w:trPr>
          <w:trHeight w:hRule="exact" w:val="680"/>
        </w:trPr>
        <w:sdt>
          <w:sdtPr>
            <w:rPr>
              <w:rFonts w:ascii="Times New Roman" w:hAnsi="Times New Roman"/>
              <w:i/>
              <w:sz w:val="28"/>
              <w:szCs w:val="28"/>
            </w:rPr>
            <w:alias w:val="Тема"/>
            <w:tag w:val=""/>
            <w:id w:val="931245543"/>
            <w:placeholder>
              <w:docPart w:val="A4AB9552272F463DAB54223529A932E5"/>
            </w:placeholder>
            <w:dataBinding w:prefixMappings="xmlns:ns0='http://purl.org/dc/elements/1.1/' xmlns:ns1='http://schemas.openxmlformats.org/package/2006/metadata/core-properties' " w:xpath="/ns1:coreProperties[1]/ns0:subject[1]" w:storeItemID="{6C3C8BC8-F283-45AE-878A-BAB7291924A1}"/>
            <w:text/>
          </w:sdtPr>
          <w:sdtEndPr/>
          <w:sdtContent>
            <w:tc>
              <w:tcPr>
                <w:tcW w:w="9923" w:type="dxa"/>
                <w:shd w:val="clear" w:color="auto" w:fill="auto"/>
                <w:vAlign w:val="center"/>
              </w:tcPr>
              <w:p w14:paraId="2914DB8E" w14:textId="59A631CE" w:rsidR="00111A20" w:rsidRPr="00110439" w:rsidRDefault="00E85B60" w:rsidP="00E838DC">
                <w:pPr>
                  <w:spacing w:line="240" w:lineRule="auto"/>
                  <w:ind w:firstLine="0"/>
                  <w:jc w:val="center"/>
                  <w:rPr>
                    <w:rFonts w:ascii="Times New Roman" w:hAnsi="Times New Roman"/>
                    <w:i/>
                    <w:sz w:val="28"/>
                    <w:szCs w:val="28"/>
                  </w:rPr>
                </w:pPr>
                <w:r>
                  <w:rPr>
                    <w:rFonts w:ascii="Times New Roman" w:hAnsi="Times New Roman"/>
                    <w:i/>
                    <w:sz w:val="28"/>
                    <w:szCs w:val="28"/>
                  </w:rPr>
                  <w:t>РАБОЧАЯ ДОКУМЕНТАЦИЯ</w:t>
                </w:r>
              </w:p>
            </w:tc>
          </w:sdtContent>
        </w:sdt>
      </w:tr>
      <w:tr w:rsidR="00111A20" w:rsidRPr="00110439" w14:paraId="058AE51F" w14:textId="77777777" w:rsidTr="00110439">
        <w:trPr>
          <w:trHeight w:hRule="exact" w:val="2268"/>
        </w:trPr>
        <w:tc>
          <w:tcPr>
            <w:tcW w:w="9923" w:type="dxa"/>
            <w:shd w:val="clear" w:color="auto" w:fill="auto"/>
            <w:vAlign w:val="center"/>
          </w:tcPr>
          <w:sdt>
            <w:sdtPr>
              <w:rPr>
                <w:rFonts w:ascii="Times New Roman" w:hAnsi="Times New Roman"/>
                <w:b/>
                <w:noProof/>
                <w:sz w:val="28"/>
                <w:szCs w:val="28"/>
                <w:lang w:eastAsia="ru-RU"/>
              </w:rPr>
              <w:alias w:val="Ключевые слова"/>
              <w:tag w:val=""/>
              <w:id w:val="-665479754"/>
              <w:placeholder>
                <w:docPart w:val="831EA90C340E4D848263E19AE6C1CB78"/>
              </w:placeholder>
              <w:dataBinding w:prefixMappings="xmlns:ns0='http://purl.org/dc/elements/1.1/' xmlns:ns1='http://schemas.openxmlformats.org/package/2006/metadata/core-properties' " w:xpath="/ns1:coreProperties[1]/ns1:keywords[1]" w:storeItemID="{6C3C8BC8-F283-45AE-878A-BAB7291924A1}"/>
              <w:text/>
            </w:sdtPr>
            <w:sdtEndPr/>
            <w:sdtContent>
              <w:p w14:paraId="10A0D7FE" w14:textId="362169B9" w:rsidR="00111A20" w:rsidRPr="00110439" w:rsidRDefault="00E85B60" w:rsidP="00E838DC">
                <w:pPr>
                  <w:spacing w:line="240" w:lineRule="auto"/>
                  <w:ind w:firstLine="0"/>
                  <w:jc w:val="center"/>
                  <w:rPr>
                    <w:rFonts w:ascii="Times New Roman" w:hAnsi="Times New Roman"/>
                    <w:noProof/>
                    <w:sz w:val="28"/>
                    <w:szCs w:val="28"/>
                    <w:lang w:eastAsia="ru-RU"/>
                  </w:rPr>
                </w:pPr>
                <w:r>
                  <w:rPr>
                    <w:rFonts w:ascii="Times New Roman" w:hAnsi="Times New Roman"/>
                    <w:b/>
                    <w:noProof/>
                    <w:sz w:val="28"/>
                    <w:szCs w:val="28"/>
                    <w:lang w:eastAsia="ru-RU"/>
                  </w:rPr>
                  <w:t>Состав рабочей документации</w:t>
                </w:r>
              </w:p>
            </w:sdtContent>
          </w:sdt>
        </w:tc>
      </w:tr>
      <w:tr w:rsidR="00111A20" w:rsidRPr="00110439" w14:paraId="44F25A55" w14:textId="77777777" w:rsidTr="00187CAA">
        <w:trPr>
          <w:trHeight w:hRule="exact" w:val="680"/>
        </w:trPr>
        <w:tc>
          <w:tcPr>
            <w:tcW w:w="9923" w:type="dxa"/>
            <w:shd w:val="clear" w:color="auto" w:fill="auto"/>
            <w:vAlign w:val="center"/>
          </w:tcPr>
          <w:p w14:paraId="3C84926E" w14:textId="7C0B6F82" w:rsidR="00111A20" w:rsidRPr="00110439" w:rsidRDefault="00A35C1E" w:rsidP="00E838DC">
            <w:pPr>
              <w:spacing w:line="240" w:lineRule="auto"/>
              <w:ind w:firstLine="0"/>
              <w:jc w:val="center"/>
              <w:rPr>
                <w:rFonts w:ascii="Times New Roman" w:hAnsi="Times New Roman"/>
                <w:b/>
                <w:bCs/>
                <w:sz w:val="28"/>
                <w:szCs w:val="28"/>
              </w:rPr>
            </w:pPr>
            <w:sdt>
              <w:sdtPr>
                <w:rPr>
                  <w:rFonts w:ascii="Times New Roman" w:hAnsi="Times New Roman"/>
                  <w:b/>
                  <w:bCs/>
                  <w:sz w:val="28"/>
                  <w:szCs w:val="28"/>
                </w:rPr>
                <w:alias w:val="Шифр"/>
                <w:tag w:val=""/>
                <w:id w:val="-1285886126"/>
                <w:placeholder>
                  <w:docPart w:val="7B7575C16D96403E9BEEA3BC4D3DD4E6"/>
                </w:placeholder>
                <w:dataBinding w:prefixMappings="xmlns:ns0='http://purl.org/dc/elements/1.1/' xmlns:ns1='http://schemas.openxmlformats.org/package/2006/metadata/core-properties' " w:xpath="/ns1:coreProperties[1]/ns1:category[1]" w:storeItemID="{6C3C8BC8-F283-45AE-878A-BAB7291924A1}"/>
                <w:text/>
              </w:sdtPr>
              <w:sdtEndPr/>
              <w:sdtContent>
                <w:r w:rsidR="00C97B37">
                  <w:rPr>
                    <w:rFonts w:ascii="Times New Roman" w:hAnsi="Times New Roman"/>
                    <w:b/>
                    <w:bCs/>
                    <w:sz w:val="28"/>
                    <w:szCs w:val="28"/>
                  </w:rPr>
                  <w:t>240-521</w:t>
                </w:r>
              </w:sdtContent>
            </w:sdt>
            <w:r w:rsidR="00677734" w:rsidRPr="00110439">
              <w:rPr>
                <w:rFonts w:ascii="Times New Roman" w:hAnsi="Times New Roman"/>
                <w:b/>
                <w:bCs/>
                <w:sz w:val="28"/>
                <w:szCs w:val="28"/>
              </w:rPr>
              <w:t>-</w:t>
            </w:r>
            <w:sdt>
              <w:sdtPr>
                <w:rPr>
                  <w:rFonts w:ascii="Times New Roman" w:hAnsi="Times New Roman"/>
                  <w:b/>
                  <w:bCs/>
                  <w:sz w:val="28"/>
                  <w:szCs w:val="28"/>
                </w:rPr>
                <w:alias w:val="Факс организации"/>
                <w:tag w:val=""/>
                <w:id w:val="1590345234"/>
                <w:placeholder>
                  <w:docPart w:val="02FDB0CDBE5E4F86B6ABA83D34517296"/>
                </w:placeholder>
                <w:dataBinding w:prefixMappings="xmlns:ns0='http://schemas.microsoft.com/office/2006/coverPageProps' " w:xpath="/ns0:CoverPageProperties[1]/ns0:CompanyFax[1]" w:storeItemID="{55AF091B-3C7A-41E3-B477-F2FDAA23CFDA}"/>
                <w:text/>
              </w:sdtPr>
              <w:sdtEndPr/>
              <w:sdtContent>
                <w:r w:rsidR="00E85B60">
                  <w:rPr>
                    <w:rFonts w:ascii="Times New Roman" w:hAnsi="Times New Roman"/>
                    <w:b/>
                    <w:bCs/>
                    <w:sz w:val="28"/>
                    <w:szCs w:val="28"/>
                  </w:rPr>
                  <w:t>СРД</w:t>
                </w:r>
              </w:sdtContent>
            </w:sdt>
          </w:p>
        </w:tc>
      </w:tr>
      <w:tr w:rsidR="00111A20" w:rsidRPr="00110439" w14:paraId="71BAEBCF" w14:textId="77777777" w:rsidTr="00187CAA">
        <w:trPr>
          <w:trHeight w:hRule="exact" w:val="680"/>
        </w:trPr>
        <w:tc>
          <w:tcPr>
            <w:tcW w:w="9923" w:type="dxa"/>
            <w:shd w:val="clear" w:color="auto" w:fill="auto"/>
            <w:vAlign w:val="center"/>
          </w:tcPr>
          <w:p w14:paraId="20803696" w14:textId="35006627" w:rsidR="00111A20" w:rsidRPr="00110439" w:rsidRDefault="00111A20" w:rsidP="00E838DC">
            <w:pPr>
              <w:spacing w:line="240" w:lineRule="auto"/>
              <w:ind w:firstLine="0"/>
              <w:jc w:val="center"/>
              <w:rPr>
                <w:rFonts w:ascii="Times New Roman" w:hAnsi="Times New Roman"/>
                <w:b/>
                <w:bCs/>
                <w:sz w:val="28"/>
                <w:szCs w:val="28"/>
              </w:rPr>
            </w:pPr>
            <w:r w:rsidRPr="00110439">
              <w:rPr>
                <w:rFonts w:ascii="Times New Roman" w:hAnsi="Times New Roman"/>
                <w:b/>
                <w:bCs/>
                <w:sz w:val="28"/>
                <w:szCs w:val="28"/>
              </w:rPr>
              <w:t xml:space="preserve">Том </w:t>
            </w:r>
            <w:sdt>
              <w:sdtPr>
                <w:rPr>
                  <w:rFonts w:ascii="Times New Roman" w:hAnsi="Times New Roman"/>
                  <w:b/>
                  <w:bCs/>
                  <w:sz w:val="28"/>
                  <w:szCs w:val="28"/>
                  <w:lang w:val="en-US"/>
                </w:rPr>
                <w:alias w:val="Состояние"/>
                <w:tag w:val=""/>
                <w:id w:val="478354112"/>
                <w:placeholder>
                  <w:docPart w:val="F8DBB6F4A7634C5C9770DC3A75D0D9D9"/>
                </w:placeholder>
                <w:dataBinding w:prefixMappings="xmlns:ns0='http://purl.org/dc/elements/1.1/' xmlns:ns1='http://schemas.openxmlformats.org/package/2006/metadata/core-properties' " w:xpath="/ns1:coreProperties[1]/ns1:contentStatus[1]" w:storeItemID="{6C3C8BC8-F283-45AE-878A-BAB7291924A1}"/>
                <w:text/>
              </w:sdtPr>
              <w:sdtEndPr/>
              <w:sdtContent>
                <w:r w:rsidR="00016141">
                  <w:rPr>
                    <w:rFonts w:ascii="Times New Roman" w:hAnsi="Times New Roman"/>
                    <w:b/>
                    <w:bCs/>
                    <w:sz w:val="28"/>
                    <w:szCs w:val="28"/>
                    <w:lang w:val="en-US"/>
                  </w:rPr>
                  <w:t>0</w:t>
                </w:r>
              </w:sdtContent>
            </w:sdt>
          </w:p>
        </w:tc>
      </w:tr>
    </w:tbl>
    <w:p w14:paraId="680D5B5B" w14:textId="77777777" w:rsidR="00DC0215" w:rsidRPr="009909AA" w:rsidRDefault="00DC0215" w:rsidP="009909AA">
      <w:pPr>
        <w:spacing w:line="276" w:lineRule="auto"/>
        <w:ind w:firstLine="0"/>
        <w:rPr>
          <w:rFonts w:ascii="Times New Roman" w:hAnsi="Times New Roman"/>
          <w:sz w:val="24"/>
        </w:rPr>
      </w:pPr>
    </w:p>
    <w:tbl>
      <w:tblPr>
        <w:tblpPr w:leftFromText="180" w:rightFromText="180" w:vertAnchor="page" w:horzAnchor="margin" w:tblpX="-284" w:tblpY="13229"/>
        <w:tblW w:w="9923" w:type="dxa"/>
        <w:tblLook w:val="04A0" w:firstRow="1" w:lastRow="0" w:firstColumn="1" w:lastColumn="0" w:noHBand="0" w:noVBand="1"/>
      </w:tblPr>
      <w:tblGrid>
        <w:gridCol w:w="3544"/>
        <w:gridCol w:w="3827"/>
        <w:gridCol w:w="2552"/>
      </w:tblGrid>
      <w:tr w:rsidR="00187CAA" w:rsidRPr="00110439" w14:paraId="6CA43980" w14:textId="77777777" w:rsidTr="00187CAA">
        <w:trPr>
          <w:trHeight w:hRule="exact" w:val="851"/>
        </w:trPr>
        <w:tc>
          <w:tcPr>
            <w:tcW w:w="3544" w:type="dxa"/>
            <w:shd w:val="clear" w:color="auto" w:fill="auto"/>
            <w:vAlign w:val="center"/>
          </w:tcPr>
          <w:p w14:paraId="1F185657" w14:textId="77777777" w:rsidR="00187CAA" w:rsidRPr="00110439" w:rsidRDefault="00187CAA" w:rsidP="00187CAA">
            <w:pPr>
              <w:spacing w:line="240" w:lineRule="auto"/>
              <w:ind w:firstLine="0"/>
              <w:jc w:val="left"/>
              <w:rPr>
                <w:rFonts w:ascii="Times New Roman" w:hAnsi="Times New Roman"/>
                <w:sz w:val="28"/>
                <w:szCs w:val="28"/>
              </w:rPr>
            </w:pPr>
            <w:r w:rsidRPr="00110439">
              <w:rPr>
                <w:rFonts w:ascii="Times New Roman" w:hAnsi="Times New Roman"/>
                <w:sz w:val="28"/>
                <w:szCs w:val="28"/>
              </w:rPr>
              <w:t>Директор</w:t>
            </w:r>
          </w:p>
        </w:tc>
        <w:tc>
          <w:tcPr>
            <w:tcW w:w="3827" w:type="dxa"/>
            <w:shd w:val="clear" w:color="auto" w:fill="auto"/>
            <w:vAlign w:val="center"/>
          </w:tcPr>
          <w:p w14:paraId="03B4FC5C" w14:textId="77777777" w:rsidR="00187CAA" w:rsidRPr="00110439" w:rsidRDefault="00187CAA" w:rsidP="00187CAA">
            <w:pPr>
              <w:spacing w:line="240" w:lineRule="auto"/>
              <w:ind w:firstLine="459"/>
              <w:rPr>
                <w:rFonts w:ascii="Times New Roman" w:hAnsi="Times New Roman"/>
                <w:noProof/>
                <w:sz w:val="28"/>
                <w:szCs w:val="28"/>
                <w:lang w:eastAsia="ru-RU"/>
              </w:rPr>
            </w:pPr>
          </w:p>
        </w:tc>
        <w:tc>
          <w:tcPr>
            <w:tcW w:w="2552" w:type="dxa"/>
            <w:shd w:val="clear" w:color="auto" w:fill="auto"/>
            <w:vAlign w:val="center"/>
          </w:tcPr>
          <w:p w14:paraId="5142041A" w14:textId="77777777" w:rsidR="00187CAA" w:rsidRPr="00110439" w:rsidRDefault="00187CAA" w:rsidP="00187CAA">
            <w:pPr>
              <w:spacing w:line="240" w:lineRule="auto"/>
              <w:ind w:firstLine="0"/>
              <w:rPr>
                <w:rFonts w:ascii="Times New Roman" w:hAnsi="Times New Roman"/>
                <w:color w:val="000000"/>
                <w:sz w:val="28"/>
                <w:szCs w:val="28"/>
              </w:rPr>
            </w:pPr>
            <w:r w:rsidRPr="00110439">
              <w:rPr>
                <w:rFonts w:ascii="Times New Roman" w:hAnsi="Times New Roman"/>
                <w:color w:val="000000"/>
                <w:sz w:val="28"/>
                <w:szCs w:val="28"/>
              </w:rPr>
              <w:t>Н.И. Айкин</w:t>
            </w:r>
          </w:p>
        </w:tc>
      </w:tr>
      <w:tr w:rsidR="00187CAA" w:rsidRPr="00110439" w14:paraId="5D13A9AF" w14:textId="77777777" w:rsidTr="00187CAA">
        <w:trPr>
          <w:trHeight w:hRule="exact" w:val="851"/>
        </w:trPr>
        <w:tc>
          <w:tcPr>
            <w:tcW w:w="3544" w:type="dxa"/>
            <w:shd w:val="clear" w:color="auto" w:fill="auto"/>
            <w:vAlign w:val="center"/>
          </w:tcPr>
          <w:p w14:paraId="733EDE74" w14:textId="77777777" w:rsidR="00187CAA" w:rsidRPr="00110439" w:rsidRDefault="00187CAA" w:rsidP="00187CAA">
            <w:pPr>
              <w:spacing w:line="240" w:lineRule="auto"/>
              <w:ind w:firstLine="0"/>
              <w:rPr>
                <w:rFonts w:ascii="Times New Roman" w:hAnsi="Times New Roman"/>
                <w:sz w:val="28"/>
                <w:szCs w:val="28"/>
              </w:rPr>
            </w:pPr>
            <w:r w:rsidRPr="00110439">
              <w:rPr>
                <w:rFonts w:ascii="Times New Roman" w:hAnsi="Times New Roman"/>
                <w:sz w:val="28"/>
                <w:szCs w:val="28"/>
              </w:rPr>
              <w:t>Главный инженер проекта</w:t>
            </w:r>
          </w:p>
        </w:tc>
        <w:tc>
          <w:tcPr>
            <w:tcW w:w="3827" w:type="dxa"/>
            <w:shd w:val="clear" w:color="auto" w:fill="auto"/>
            <w:vAlign w:val="center"/>
          </w:tcPr>
          <w:p w14:paraId="4DE90B31" w14:textId="77777777" w:rsidR="00187CAA" w:rsidRPr="00110439" w:rsidRDefault="00187CAA" w:rsidP="00187CAA">
            <w:pPr>
              <w:spacing w:line="240" w:lineRule="auto"/>
              <w:ind w:firstLine="459"/>
              <w:rPr>
                <w:rFonts w:ascii="Times New Roman" w:hAnsi="Times New Roman"/>
                <w:sz w:val="28"/>
                <w:szCs w:val="28"/>
              </w:rPr>
            </w:pPr>
          </w:p>
        </w:tc>
        <w:tc>
          <w:tcPr>
            <w:tcW w:w="2552" w:type="dxa"/>
            <w:shd w:val="clear" w:color="auto" w:fill="auto"/>
            <w:vAlign w:val="center"/>
          </w:tcPr>
          <w:p w14:paraId="005F24CE" w14:textId="77777777" w:rsidR="00187CAA" w:rsidRPr="00110439" w:rsidRDefault="00A35C1E" w:rsidP="00187CAA">
            <w:pPr>
              <w:spacing w:line="240" w:lineRule="auto"/>
              <w:ind w:firstLine="0"/>
              <w:rPr>
                <w:rFonts w:ascii="Times New Roman" w:hAnsi="Times New Roman"/>
                <w:color w:val="FF0000"/>
                <w:sz w:val="28"/>
                <w:szCs w:val="28"/>
              </w:rPr>
            </w:pPr>
            <w:sdt>
              <w:sdtPr>
                <w:rPr>
                  <w:rFonts w:ascii="Times New Roman" w:hAnsi="Times New Roman"/>
                  <w:sz w:val="28"/>
                  <w:szCs w:val="28"/>
                </w:rPr>
                <w:alias w:val="Руководитель"/>
                <w:tag w:val=""/>
                <w:id w:val="889380126"/>
                <w:placeholder>
                  <w:docPart w:val="D17A1C37A1D940528A10CAB0EC46EB54"/>
                </w:placeholder>
                <w:dataBinding w:prefixMappings="xmlns:ns0='http://schemas.openxmlformats.org/officeDocument/2006/extended-properties' " w:xpath="/ns0:Properties[1]/ns0:Manager[1]" w:storeItemID="{6668398D-A668-4E3E-A5EB-62B293D839F1}"/>
                <w:text/>
              </w:sdtPr>
              <w:sdtEndPr/>
              <w:sdtContent>
                <w:r w:rsidR="00187CAA" w:rsidRPr="00B46836">
                  <w:rPr>
                    <w:rFonts w:ascii="Times New Roman" w:hAnsi="Times New Roman"/>
                    <w:sz w:val="28"/>
                    <w:szCs w:val="28"/>
                  </w:rPr>
                  <w:t>Р.Н.</w:t>
                </w:r>
              </w:sdtContent>
            </w:sdt>
            <w:r w:rsidR="00187CAA" w:rsidRPr="00B46836">
              <w:rPr>
                <w:rFonts w:ascii="Times New Roman" w:hAnsi="Times New Roman"/>
                <w:sz w:val="28"/>
                <w:szCs w:val="28"/>
              </w:rPr>
              <w:t xml:space="preserve"> </w:t>
            </w:r>
            <w:sdt>
              <w:sdtPr>
                <w:rPr>
                  <w:rFonts w:ascii="Times New Roman" w:hAnsi="Times New Roman"/>
                  <w:sz w:val="28"/>
                  <w:szCs w:val="28"/>
                </w:rPr>
                <w:alias w:val="Автор"/>
                <w:tag w:val=""/>
                <w:id w:val="-991712898"/>
                <w:placeholder>
                  <w:docPart w:val="AE7FE5C3B3594FB18655CBCD842D4550"/>
                </w:placeholder>
                <w:dataBinding w:prefixMappings="xmlns:ns0='http://purl.org/dc/elements/1.1/' xmlns:ns1='http://schemas.openxmlformats.org/package/2006/metadata/core-properties' " w:xpath="/ns1:coreProperties[1]/ns0:creator[1]" w:storeItemID="{6C3C8BC8-F283-45AE-878A-BAB7291924A1}"/>
                <w:text/>
              </w:sdtPr>
              <w:sdtEndPr/>
              <w:sdtContent>
                <w:r w:rsidR="00187CAA" w:rsidRPr="00B46836">
                  <w:rPr>
                    <w:rFonts w:ascii="Times New Roman" w:hAnsi="Times New Roman"/>
                    <w:sz w:val="28"/>
                    <w:szCs w:val="28"/>
                  </w:rPr>
                  <w:t>Колтачихин</w:t>
                </w:r>
              </w:sdtContent>
            </w:sdt>
          </w:p>
        </w:tc>
      </w:tr>
    </w:tbl>
    <w:p w14:paraId="5E30B24C" w14:textId="2EF30B2F" w:rsidR="009909AA" w:rsidRPr="009909AA" w:rsidRDefault="009909AA" w:rsidP="009909AA">
      <w:pPr>
        <w:spacing w:line="276" w:lineRule="auto"/>
        <w:ind w:firstLine="0"/>
        <w:rPr>
          <w:rFonts w:ascii="Times New Roman" w:hAnsi="Times New Roman"/>
          <w:sz w:val="24"/>
        </w:rPr>
      </w:pPr>
    </w:p>
    <w:p w14:paraId="3D00C6B1" w14:textId="2728F469" w:rsidR="009909AA" w:rsidRDefault="009909AA" w:rsidP="009909AA">
      <w:pPr>
        <w:spacing w:line="240" w:lineRule="auto"/>
        <w:ind w:firstLine="0"/>
        <w:rPr>
          <w:rFonts w:ascii="Times New Roman" w:hAnsi="Times New Roman"/>
          <w:sz w:val="20"/>
          <w:szCs w:val="20"/>
        </w:rPr>
      </w:pPr>
    </w:p>
    <w:p w14:paraId="693524C7" w14:textId="77777777" w:rsidR="00187CAA" w:rsidRPr="009909AA" w:rsidRDefault="00187CAA" w:rsidP="009909AA">
      <w:pPr>
        <w:spacing w:line="240" w:lineRule="auto"/>
        <w:ind w:firstLine="0"/>
        <w:rPr>
          <w:rFonts w:ascii="Times New Roman" w:hAnsi="Times New Roman"/>
          <w:sz w:val="20"/>
          <w:szCs w:val="20"/>
        </w:rPr>
      </w:pPr>
    </w:p>
    <w:p w14:paraId="270AC65D" w14:textId="77777777" w:rsidR="009909AA" w:rsidRPr="009909AA" w:rsidRDefault="009909AA" w:rsidP="009909AA">
      <w:pPr>
        <w:spacing w:line="240" w:lineRule="auto"/>
        <w:ind w:firstLine="0"/>
        <w:rPr>
          <w:rFonts w:ascii="Times New Roman" w:hAnsi="Times New Roman"/>
          <w:sz w:val="20"/>
          <w:szCs w:val="20"/>
        </w:rPr>
      </w:pPr>
    </w:p>
    <w:p w14:paraId="6F9FD45B" w14:textId="77777777" w:rsidR="009909AA" w:rsidRPr="00475193" w:rsidRDefault="009909AA" w:rsidP="00475193">
      <w:pPr>
        <w:spacing w:line="240" w:lineRule="auto"/>
        <w:ind w:hanging="142"/>
        <w:rPr>
          <w:rFonts w:ascii="Times New Roman" w:hAnsi="Times New Roman"/>
          <w:sz w:val="24"/>
        </w:rPr>
      </w:pPr>
    </w:p>
    <w:p w14:paraId="56A53F6E" w14:textId="77777777" w:rsidR="00BC5ED3" w:rsidRPr="009909AA" w:rsidRDefault="00BC5ED3" w:rsidP="00BC5ED3">
      <w:pPr>
        <w:ind w:hanging="142"/>
        <w:rPr>
          <w:rFonts w:ascii="Times New Roman" w:hAnsi="Times New Roman"/>
          <w:szCs w:val="22"/>
        </w:rPr>
        <w:sectPr w:rsidR="00BC5ED3" w:rsidRPr="009909AA" w:rsidSect="00356019">
          <w:headerReference w:type="first" r:id="rId14"/>
          <w:pgSz w:w="11906" w:h="16838" w:code="9"/>
          <w:pgMar w:top="690" w:right="567" w:bottom="567" w:left="1701" w:header="567" w:footer="284" w:gutter="0"/>
          <w:cols w:space="708"/>
          <w:titlePg/>
          <w:docGrid w:linePitch="360"/>
        </w:sectPr>
      </w:pPr>
    </w:p>
    <w:p w14:paraId="05D4D825" w14:textId="4B12CEF0" w:rsidR="00455ADE" w:rsidRDefault="0031359C" w:rsidP="00A7444C">
      <w:pPr>
        <w:spacing w:line="240" w:lineRule="auto"/>
        <w:ind w:firstLine="0"/>
        <w:jc w:val="center"/>
        <w:rPr>
          <w:rFonts w:ascii="Times New Roman" w:hAnsi="Times New Roman"/>
          <w:b/>
          <w:sz w:val="28"/>
          <w:szCs w:val="28"/>
        </w:rPr>
      </w:pPr>
      <w:r w:rsidRPr="002E4A0C">
        <w:rPr>
          <w:rFonts w:ascii="Times New Roman" w:hAnsi="Times New Roman"/>
          <w:b/>
          <w:sz w:val="28"/>
          <w:szCs w:val="28"/>
        </w:rPr>
        <w:lastRenderedPageBreak/>
        <w:t>Со</w:t>
      </w:r>
      <w:r w:rsidR="00016141">
        <w:rPr>
          <w:rFonts w:ascii="Times New Roman" w:hAnsi="Times New Roman"/>
          <w:b/>
          <w:sz w:val="28"/>
          <w:szCs w:val="28"/>
        </w:rPr>
        <w:t xml:space="preserve">став </w:t>
      </w:r>
      <w:r w:rsidR="006678B1">
        <w:rPr>
          <w:rFonts w:ascii="Times New Roman" w:hAnsi="Times New Roman"/>
          <w:b/>
          <w:sz w:val="28"/>
          <w:szCs w:val="28"/>
        </w:rPr>
        <w:t>рабочей</w:t>
      </w:r>
      <w:r w:rsidR="00016141">
        <w:rPr>
          <w:rFonts w:ascii="Times New Roman" w:hAnsi="Times New Roman"/>
          <w:b/>
          <w:sz w:val="28"/>
          <w:szCs w:val="28"/>
        </w:rPr>
        <w:t xml:space="preserve"> документации</w:t>
      </w:r>
    </w:p>
    <w:p w14:paraId="2B99A9BA" w14:textId="0D68231F" w:rsidR="0041201B" w:rsidRDefault="0041201B" w:rsidP="00A7444C">
      <w:pPr>
        <w:spacing w:line="240" w:lineRule="auto"/>
        <w:ind w:firstLine="0"/>
        <w:jc w:val="center"/>
        <w:rPr>
          <w:rFonts w:ascii="Times New Roman" w:hAnsi="Times New Roman"/>
          <w:b/>
          <w:sz w:val="28"/>
          <w:szCs w:val="28"/>
        </w:rPr>
      </w:pPr>
    </w:p>
    <w:tbl>
      <w:tblPr>
        <w:tblW w:w="9775" w:type="dxa"/>
        <w:tblInd w:w="-14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1E0" w:firstRow="1" w:lastRow="1" w:firstColumn="1" w:lastColumn="1" w:noHBand="0" w:noVBand="0"/>
      </w:tblPr>
      <w:tblGrid>
        <w:gridCol w:w="808"/>
        <w:gridCol w:w="2166"/>
        <w:gridCol w:w="4965"/>
        <w:gridCol w:w="1836"/>
      </w:tblGrid>
      <w:tr w:rsidR="0041201B" w:rsidRPr="004224C6" w14:paraId="12590571" w14:textId="77777777" w:rsidTr="00753E55">
        <w:trPr>
          <w:trHeight w:hRule="exact" w:val="851"/>
          <w:tblHeader/>
        </w:trPr>
        <w:tc>
          <w:tcPr>
            <w:tcW w:w="808" w:type="dxa"/>
            <w:vAlign w:val="center"/>
          </w:tcPr>
          <w:p w14:paraId="15AB7BC9" w14:textId="77777777" w:rsidR="0041201B" w:rsidRPr="00E85B60" w:rsidRDefault="0041201B" w:rsidP="00381322">
            <w:pPr>
              <w:pStyle w:val="af6"/>
              <w:rPr>
                <w:rFonts w:ascii="Times New Roman" w:eastAsia="Times New Roman" w:hAnsi="Times New Roman"/>
                <w:b w:val="0"/>
                <w:sz w:val="24"/>
                <w:szCs w:val="24"/>
              </w:rPr>
            </w:pPr>
            <w:r w:rsidRPr="00E85B60">
              <w:rPr>
                <w:rFonts w:ascii="Times New Roman" w:hAnsi="Times New Roman"/>
                <w:i/>
                <w:sz w:val="24"/>
              </w:rPr>
              <w:t>№ тома</w:t>
            </w:r>
          </w:p>
        </w:tc>
        <w:tc>
          <w:tcPr>
            <w:tcW w:w="2166" w:type="dxa"/>
            <w:vAlign w:val="center"/>
          </w:tcPr>
          <w:p w14:paraId="6EB89D11" w14:textId="77777777" w:rsidR="0041201B" w:rsidRPr="004224C6" w:rsidRDefault="0041201B" w:rsidP="00381322">
            <w:pPr>
              <w:pStyle w:val="af6"/>
              <w:rPr>
                <w:rFonts w:ascii="Times New Roman" w:eastAsia="Times New Roman" w:hAnsi="Times New Roman"/>
                <w:b w:val="0"/>
                <w:sz w:val="24"/>
                <w:szCs w:val="24"/>
              </w:rPr>
            </w:pPr>
            <w:r w:rsidRPr="004224C6">
              <w:rPr>
                <w:rFonts w:ascii="Times New Roman" w:eastAsia="Times New Roman" w:hAnsi="Times New Roman"/>
                <w:b w:val="0"/>
                <w:sz w:val="24"/>
                <w:szCs w:val="24"/>
              </w:rPr>
              <w:t>Обозначение</w:t>
            </w:r>
          </w:p>
        </w:tc>
        <w:tc>
          <w:tcPr>
            <w:tcW w:w="4965" w:type="dxa"/>
            <w:vAlign w:val="center"/>
          </w:tcPr>
          <w:p w14:paraId="3B6E8738" w14:textId="77777777" w:rsidR="0041201B" w:rsidRPr="004224C6" w:rsidRDefault="0041201B" w:rsidP="00381322">
            <w:pPr>
              <w:pStyle w:val="af6"/>
              <w:rPr>
                <w:rFonts w:ascii="Times New Roman" w:eastAsia="Times New Roman" w:hAnsi="Times New Roman"/>
                <w:b w:val="0"/>
                <w:sz w:val="24"/>
                <w:szCs w:val="24"/>
              </w:rPr>
            </w:pPr>
            <w:r w:rsidRPr="004224C6">
              <w:rPr>
                <w:rFonts w:ascii="Times New Roman" w:eastAsia="Times New Roman" w:hAnsi="Times New Roman"/>
                <w:b w:val="0"/>
                <w:sz w:val="24"/>
                <w:szCs w:val="24"/>
              </w:rPr>
              <w:t>Наименование</w:t>
            </w:r>
          </w:p>
        </w:tc>
        <w:tc>
          <w:tcPr>
            <w:tcW w:w="1836" w:type="dxa"/>
            <w:vAlign w:val="center"/>
          </w:tcPr>
          <w:p w14:paraId="1A463481" w14:textId="77777777" w:rsidR="0041201B" w:rsidRPr="004224C6" w:rsidRDefault="0041201B" w:rsidP="00381322">
            <w:pPr>
              <w:pStyle w:val="af6"/>
              <w:rPr>
                <w:rFonts w:ascii="Times New Roman" w:eastAsia="Times New Roman" w:hAnsi="Times New Roman"/>
                <w:b w:val="0"/>
                <w:sz w:val="24"/>
                <w:szCs w:val="24"/>
              </w:rPr>
            </w:pPr>
            <w:r w:rsidRPr="004224C6">
              <w:rPr>
                <w:rFonts w:ascii="Times New Roman" w:eastAsia="Times New Roman" w:hAnsi="Times New Roman"/>
                <w:b w:val="0"/>
                <w:sz w:val="24"/>
                <w:szCs w:val="24"/>
              </w:rPr>
              <w:t>Примечание</w:t>
            </w:r>
          </w:p>
        </w:tc>
      </w:tr>
      <w:tr w:rsidR="00B46836" w:rsidRPr="004224C6" w14:paraId="7C1D52A9" w14:textId="77777777" w:rsidTr="00753E55">
        <w:trPr>
          <w:trHeight w:hRule="exact" w:val="851"/>
        </w:trPr>
        <w:tc>
          <w:tcPr>
            <w:tcW w:w="808" w:type="dxa"/>
            <w:vAlign w:val="center"/>
          </w:tcPr>
          <w:p w14:paraId="354AF642" w14:textId="1B406000" w:rsidR="00B46836" w:rsidRPr="00E85B60" w:rsidRDefault="00B46836" w:rsidP="00381322">
            <w:pPr>
              <w:pStyle w:val="af6"/>
              <w:rPr>
                <w:rFonts w:ascii="Times New Roman" w:hAnsi="Times New Roman"/>
                <w:i/>
                <w:sz w:val="24"/>
              </w:rPr>
            </w:pPr>
          </w:p>
        </w:tc>
        <w:tc>
          <w:tcPr>
            <w:tcW w:w="2166" w:type="dxa"/>
            <w:vAlign w:val="center"/>
          </w:tcPr>
          <w:p w14:paraId="17D605A4" w14:textId="77777777" w:rsidR="00B46836" w:rsidRPr="004224C6" w:rsidRDefault="00B46836" w:rsidP="00381322">
            <w:pPr>
              <w:pStyle w:val="af6"/>
              <w:rPr>
                <w:rFonts w:ascii="Times New Roman" w:eastAsia="Times New Roman" w:hAnsi="Times New Roman"/>
                <w:b w:val="0"/>
                <w:sz w:val="24"/>
                <w:szCs w:val="24"/>
              </w:rPr>
            </w:pPr>
          </w:p>
        </w:tc>
        <w:tc>
          <w:tcPr>
            <w:tcW w:w="4965" w:type="dxa"/>
            <w:vAlign w:val="center"/>
          </w:tcPr>
          <w:p w14:paraId="08A318E2" w14:textId="1929ECCC" w:rsidR="00B46836" w:rsidRPr="004224C6" w:rsidRDefault="00B46836" w:rsidP="00381322">
            <w:pPr>
              <w:pStyle w:val="af6"/>
              <w:rPr>
                <w:rFonts w:ascii="Times New Roman" w:eastAsia="Times New Roman" w:hAnsi="Times New Roman"/>
                <w:b w:val="0"/>
                <w:sz w:val="24"/>
                <w:szCs w:val="24"/>
              </w:rPr>
            </w:pPr>
            <w:r w:rsidRPr="005E6D4E">
              <w:rPr>
                <w:rFonts w:ascii="Times New Roman" w:hAnsi="Times New Roman"/>
                <w:sz w:val="24"/>
              </w:rPr>
              <w:t>Помещение баков хранения щелочи</w:t>
            </w:r>
          </w:p>
        </w:tc>
        <w:tc>
          <w:tcPr>
            <w:tcW w:w="1836" w:type="dxa"/>
            <w:vAlign w:val="center"/>
          </w:tcPr>
          <w:p w14:paraId="73FE4155" w14:textId="77777777" w:rsidR="00B46836" w:rsidRPr="004224C6" w:rsidRDefault="00B46836" w:rsidP="00381322">
            <w:pPr>
              <w:pStyle w:val="af6"/>
              <w:rPr>
                <w:rFonts w:ascii="Times New Roman" w:eastAsia="Times New Roman" w:hAnsi="Times New Roman"/>
                <w:b w:val="0"/>
                <w:sz w:val="24"/>
                <w:szCs w:val="24"/>
              </w:rPr>
            </w:pPr>
          </w:p>
        </w:tc>
      </w:tr>
      <w:tr w:rsidR="0041201B" w:rsidRPr="004224C6" w14:paraId="1F323335" w14:textId="77777777" w:rsidTr="00753E55">
        <w:trPr>
          <w:trHeight w:val="454"/>
        </w:trPr>
        <w:tc>
          <w:tcPr>
            <w:tcW w:w="808" w:type="dxa"/>
            <w:vAlign w:val="center"/>
          </w:tcPr>
          <w:p w14:paraId="7C328BF3" w14:textId="2C0CEA81" w:rsidR="0041201B" w:rsidRPr="00E85B60" w:rsidRDefault="00D01C73" w:rsidP="00381322">
            <w:pPr>
              <w:pStyle w:val="affb"/>
              <w:numPr>
                <w:ilvl w:val="0"/>
                <w:numId w:val="50"/>
              </w:numPr>
              <w:spacing w:line="240" w:lineRule="auto"/>
              <w:ind w:left="0" w:firstLine="0"/>
              <w:jc w:val="center"/>
              <w:rPr>
                <w:rFonts w:ascii="Times New Roman" w:hAnsi="Times New Roman"/>
                <w:sz w:val="24"/>
              </w:rPr>
            </w:pPr>
            <w:r>
              <w:rPr>
                <w:rFonts w:ascii="Times New Roman" w:hAnsi="Times New Roman"/>
                <w:sz w:val="24"/>
                <w:lang w:val="ru-RU"/>
              </w:rPr>
              <w:t>1</w:t>
            </w:r>
          </w:p>
        </w:tc>
        <w:tc>
          <w:tcPr>
            <w:tcW w:w="2166" w:type="dxa"/>
            <w:vAlign w:val="center"/>
          </w:tcPr>
          <w:p w14:paraId="3A2FE98E" w14:textId="3F259E47" w:rsidR="0041201B" w:rsidRDefault="00A35C1E" w:rsidP="00381322">
            <w:pPr>
              <w:spacing w:line="240" w:lineRule="auto"/>
              <w:ind w:firstLine="0"/>
              <w:jc w:val="left"/>
              <w:rPr>
                <w:rFonts w:ascii="Times New Roman" w:hAnsi="Times New Roman"/>
                <w:sz w:val="24"/>
              </w:rPr>
            </w:pPr>
            <w:sdt>
              <w:sdtPr>
                <w:rPr>
                  <w:rFonts w:ascii="Times New Roman" w:hAnsi="Times New Roman"/>
                  <w:sz w:val="24"/>
                </w:rPr>
                <w:alias w:val="Категория"/>
                <w:tag w:val=""/>
                <w:id w:val="-667485383"/>
                <w:placeholder>
                  <w:docPart w:val="420EDB8DFE7D4CA8AFABF08A9E2B77B9"/>
                </w:placeholder>
                <w:dataBinding w:prefixMappings="xmlns:ns0='http://purl.org/dc/elements/1.1/' xmlns:ns1='http://schemas.openxmlformats.org/package/2006/metadata/core-properties' " w:xpath="/ns1:coreProperties[1]/ns1:category[1]" w:storeItemID="{6C3C8BC8-F283-45AE-878A-BAB7291924A1}"/>
                <w:text/>
              </w:sdtPr>
              <w:sdtEndPr/>
              <w:sdtContent>
                <w:r w:rsidR="00C97B37">
                  <w:rPr>
                    <w:rFonts w:ascii="Times New Roman" w:hAnsi="Times New Roman"/>
                    <w:sz w:val="24"/>
                  </w:rPr>
                  <w:t>240-521</w:t>
                </w:r>
              </w:sdtContent>
            </w:sdt>
            <w:r w:rsidR="0041201B" w:rsidRPr="0045268C">
              <w:rPr>
                <w:rFonts w:ascii="Times New Roman" w:hAnsi="Times New Roman"/>
                <w:sz w:val="24"/>
              </w:rPr>
              <w:t>-ПЗ</w:t>
            </w:r>
            <w:r w:rsidR="005E6D4E">
              <w:rPr>
                <w:rFonts w:ascii="Times New Roman" w:hAnsi="Times New Roman"/>
                <w:sz w:val="24"/>
              </w:rPr>
              <w:t>1</w:t>
            </w:r>
          </w:p>
        </w:tc>
        <w:tc>
          <w:tcPr>
            <w:tcW w:w="4965" w:type="dxa"/>
            <w:vAlign w:val="center"/>
          </w:tcPr>
          <w:p w14:paraId="5B1FC53A" w14:textId="25EF41CF" w:rsidR="0041201B" w:rsidRPr="004224C6" w:rsidRDefault="0041201B" w:rsidP="00B46836">
            <w:pPr>
              <w:spacing w:line="276" w:lineRule="auto"/>
              <w:ind w:firstLine="0"/>
              <w:jc w:val="left"/>
              <w:rPr>
                <w:rFonts w:ascii="Times New Roman" w:hAnsi="Times New Roman"/>
                <w:sz w:val="24"/>
              </w:rPr>
            </w:pPr>
            <w:r w:rsidRPr="005E6D4E">
              <w:rPr>
                <w:rFonts w:ascii="Times New Roman" w:hAnsi="Times New Roman"/>
                <w:sz w:val="24"/>
              </w:rPr>
              <w:t>Пояснительная записка</w:t>
            </w:r>
            <w:r w:rsidR="005E6D4E" w:rsidRPr="005E6D4E">
              <w:rPr>
                <w:rFonts w:ascii="Times New Roman" w:hAnsi="Times New Roman"/>
                <w:sz w:val="24"/>
              </w:rPr>
              <w:t xml:space="preserve">. </w:t>
            </w:r>
          </w:p>
        </w:tc>
        <w:tc>
          <w:tcPr>
            <w:tcW w:w="1836" w:type="dxa"/>
            <w:vAlign w:val="center"/>
          </w:tcPr>
          <w:p w14:paraId="6CDE1756" w14:textId="77777777" w:rsidR="0041201B" w:rsidRDefault="0041201B" w:rsidP="00381322">
            <w:pPr>
              <w:spacing w:line="240" w:lineRule="auto"/>
              <w:ind w:firstLine="0"/>
              <w:jc w:val="center"/>
              <w:rPr>
                <w:rFonts w:ascii="Times New Roman" w:hAnsi="Times New Roman"/>
                <w:sz w:val="24"/>
              </w:rPr>
            </w:pPr>
          </w:p>
        </w:tc>
      </w:tr>
      <w:tr w:rsidR="00B46836" w:rsidRPr="004224C6" w14:paraId="41974657" w14:textId="77777777" w:rsidTr="00753E55">
        <w:trPr>
          <w:trHeight w:val="454"/>
        </w:trPr>
        <w:tc>
          <w:tcPr>
            <w:tcW w:w="808" w:type="dxa"/>
            <w:vAlign w:val="center"/>
          </w:tcPr>
          <w:p w14:paraId="3938B48A" w14:textId="068D2E3C" w:rsidR="00B46836" w:rsidRPr="00E85B60" w:rsidRDefault="00D01C73" w:rsidP="00B46836">
            <w:pPr>
              <w:pStyle w:val="affb"/>
              <w:numPr>
                <w:ilvl w:val="0"/>
                <w:numId w:val="50"/>
              </w:numPr>
              <w:spacing w:line="240" w:lineRule="auto"/>
              <w:ind w:left="0" w:firstLine="0"/>
              <w:jc w:val="center"/>
              <w:rPr>
                <w:rFonts w:ascii="Times New Roman" w:hAnsi="Times New Roman"/>
                <w:sz w:val="24"/>
              </w:rPr>
            </w:pPr>
            <w:r>
              <w:rPr>
                <w:rFonts w:ascii="Times New Roman" w:hAnsi="Times New Roman"/>
                <w:sz w:val="24"/>
                <w:lang w:val="ru-RU"/>
              </w:rPr>
              <w:t>1</w:t>
            </w:r>
          </w:p>
        </w:tc>
        <w:tc>
          <w:tcPr>
            <w:tcW w:w="2166" w:type="dxa"/>
            <w:vAlign w:val="center"/>
          </w:tcPr>
          <w:p w14:paraId="4F72E899" w14:textId="34FF1161" w:rsidR="00B46836" w:rsidRDefault="00B46836" w:rsidP="00B46836">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428656062"/>
                <w:placeholder>
                  <w:docPart w:val="2242BD0E56784D5494A01ADC554115DC"/>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-КМ1</w:t>
            </w:r>
          </w:p>
        </w:tc>
        <w:tc>
          <w:tcPr>
            <w:tcW w:w="4965" w:type="dxa"/>
            <w:vAlign w:val="center"/>
          </w:tcPr>
          <w:p w14:paraId="065226F4" w14:textId="5CD0E84A" w:rsidR="00B46836" w:rsidRPr="005E6D4E" w:rsidRDefault="00B46836" w:rsidP="00B46836">
            <w:pPr>
              <w:spacing w:line="276" w:lineRule="auto"/>
              <w:ind w:firstLine="0"/>
              <w:jc w:val="left"/>
              <w:rPr>
                <w:rFonts w:ascii="Times New Roman" w:hAnsi="Times New Roman"/>
                <w:sz w:val="24"/>
              </w:rPr>
            </w:pPr>
            <w:r w:rsidRPr="005E6D4E">
              <w:rPr>
                <w:rFonts w:ascii="Times New Roman" w:hAnsi="Times New Roman"/>
                <w:sz w:val="24"/>
              </w:rPr>
              <w:t>Конструкции металлические.</w:t>
            </w:r>
          </w:p>
        </w:tc>
        <w:tc>
          <w:tcPr>
            <w:tcW w:w="1836" w:type="dxa"/>
            <w:vAlign w:val="center"/>
          </w:tcPr>
          <w:p w14:paraId="18AD0B4D" w14:textId="77777777" w:rsidR="00B46836" w:rsidRDefault="00B46836" w:rsidP="00B46836">
            <w:pPr>
              <w:spacing w:line="240" w:lineRule="auto"/>
              <w:ind w:firstLine="0"/>
              <w:jc w:val="center"/>
              <w:rPr>
                <w:rFonts w:ascii="Times New Roman" w:hAnsi="Times New Roman"/>
                <w:sz w:val="24"/>
              </w:rPr>
            </w:pPr>
          </w:p>
        </w:tc>
      </w:tr>
      <w:tr w:rsidR="00B46836" w:rsidRPr="004224C6" w14:paraId="46907C3E" w14:textId="77777777" w:rsidTr="00753E55">
        <w:trPr>
          <w:trHeight w:val="454"/>
        </w:trPr>
        <w:tc>
          <w:tcPr>
            <w:tcW w:w="808" w:type="dxa"/>
            <w:vAlign w:val="center"/>
          </w:tcPr>
          <w:p w14:paraId="6C852BD1" w14:textId="71335F54" w:rsidR="00B46836" w:rsidRPr="00E85B60" w:rsidRDefault="00D01C73" w:rsidP="00B46836">
            <w:pPr>
              <w:pStyle w:val="affb"/>
              <w:numPr>
                <w:ilvl w:val="0"/>
                <w:numId w:val="50"/>
              </w:numPr>
              <w:spacing w:line="240" w:lineRule="auto"/>
              <w:ind w:left="0" w:firstLine="0"/>
              <w:jc w:val="center"/>
              <w:rPr>
                <w:rFonts w:ascii="Times New Roman" w:hAnsi="Times New Roman"/>
                <w:sz w:val="24"/>
              </w:rPr>
            </w:pPr>
            <w:r>
              <w:rPr>
                <w:rFonts w:ascii="Times New Roman" w:hAnsi="Times New Roman"/>
                <w:sz w:val="24"/>
                <w:lang w:val="ru-RU"/>
              </w:rPr>
              <w:t>1</w:t>
            </w:r>
          </w:p>
        </w:tc>
        <w:tc>
          <w:tcPr>
            <w:tcW w:w="2166" w:type="dxa"/>
            <w:vAlign w:val="center"/>
          </w:tcPr>
          <w:p w14:paraId="4BEEEE95" w14:textId="71A9DB99" w:rsidR="00B46836" w:rsidRDefault="00B46836" w:rsidP="00B46836">
            <w:pPr>
              <w:spacing w:line="240" w:lineRule="auto"/>
              <w:ind w:firstLine="0"/>
              <w:jc w:val="left"/>
              <w:rPr>
                <w:rFonts w:ascii="Times New Roman" w:hAnsi="Times New Roman"/>
                <w:sz w:val="24"/>
              </w:rPr>
            </w:pPr>
            <w:sdt>
              <w:sdtPr>
                <w:rPr>
                  <w:rFonts w:ascii="Times New Roman" w:hAnsi="Times New Roman"/>
                  <w:sz w:val="24"/>
                </w:rPr>
                <w:alias w:val="Категория"/>
                <w:tag w:val=""/>
                <w:id w:val="2078925556"/>
                <w:placeholder>
                  <w:docPart w:val="C8CA2F71A0B5439E8B453E41E8ECF3D8"/>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-ЭС1</w:t>
            </w:r>
          </w:p>
        </w:tc>
        <w:tc>
          <w:tcPr>
            <w:tcW w:w="4965" w:type="dxa"/>
            <w:vAlign w:val="center"/>
          </w:tcPr>
          <w:p w14:paraId="28439522" w14:textId="02E43E94" w:rsidR="00B46836" w:rsidRPr="005E6D4E" w:rsidRDefault="00B46836" w:rsidP="00B46836">
            <w:pPr>
              <w:spacing w:line="276" w:lineRule="auto"/>
              <w:ind w:firstLine="0"/>
              <w:jc w:val="left"/>
              <w:rPr>
                <w:rFonts w:ascii="Times New Roman" w:hAnsi="Times New Roman"/>
                <w:sz w:val="24"/>
              </w:rPr>
            </w:pPr>
            <w:r w:rsidRPr="00B46836">
              <w:rPr>
                <w:rFonts w:ascii="Times New Roman" w:hAnsi="Times New Roman"/>
                <w:sz w:val="24"/>
              </w:rPr>
              <w:t>Электроснабжение</w:t>
            </w:r>
            <w:r>
              <w:rPr>
                <w:rFonts w:ascii="Times New Roman" w:hAnsi="Times New Roman"/>
                <w:sz w:val="24"/>
              </w:rPr>
              <w:t>.</w:t>
            </w:r>
          </w:p>
        </w:tc>
        <w:tc>
          <w:tcPr>
            <w:tcW w:w="1836" w:type="dxa"/>
            <w:vAlign w:val="center"/>
          </w:tcPr>
          <w:p w14:paraId="43BD0C5F" w14:textId="77777777" w:rsidR="00B46836" w:rsidRDefault="00B46836" w:rsidP="00B46836">
            <w:pPr>
              <w:spacing w:line="240" w:lineRule="auto"/>
              <w:ind w:firstLine="0"/>
              <w:jc w:val="center"/>
              <w:rPr>
                <w:rFonts w:ascii="Times New Roman" w:hAnsi="Times New Roman"/>
                <w:sz w:val="24"/>
              </w:rPr>
            </w:pPr>
          </w:p>
        </w:tc>
      </w:tr>
      <w:tr w:rsidR="00B46836" w:rsidRPr="004224C6" w14:paraId="081EA054" w14:textId="77777777" w:rsidTr="00753E55">
        <w:trPr>
          <w:trHeight w:val="454"/>
        </w:trPr>
        <w:tc>
          <w:tcPr>
            <w:tcW w:w="808" w:type="dxa"/>
            <w:vAlign w:val="center"/>
          </w:tcPr>
          <w:p w14:paraId="7B7A6ABE" w14:textId="5ADD07CF" w:rsidR="00B46836" w:rsidRPr="00E85B60" w:rsidRDefault="00D01C73" w:rsidP="00B46836">
            <w:pPr>
              <w:pStyle w:val="affb"/>
              <w:numPr>
                <w:ilvl w:val="0"/>
                <w:numId w:val="50"/>
              </w:numPr>
              <w:spacing w:line="240" w:lineRule="auto"/>
              <w:ind w:left="0" w:firstLine="0"/>
              <w:jc w:val="center"/>
              <w:rPr>
                <w:rFonts w:ascii="Times New Roman" w:hAnsi="Times New Roman"/>
                <w:sz w:val="24"/>
              </w:rPr>
            </w:pPr>
            <w:r>
              <w:rPr>
                <w:rFonts w:ascii="Times New Roman" w:hAnsi="Times New Roman"/>
                <w:sz w:val="24"/>
                <w:lang w:val="ru-RU"/>
              </w:rPr>
              <w:t>1</w:t>
            </w:r>
          </w:p>
        </w:tc>
        <w:tc>
          <w:tcPr>
            <w:tcW w:w="2166" w:type="dxa"/>
            <w:vAlign w:val="center"/>
          </w:tcPr>
          <w:p w14:paraId="225E05CB" w14:textId="0C3793E4" w:rsidR="00B46836" w:rsidRDefault="00B46836" w:rsidP="00B46836">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861040791"/>
                <w:placeholder>
                  <w:docPart w:val="05EB2E6E45574FDE99D8943F1956C246"/>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E939C7">
              <w:rPr>
                <w:rFonts w:ascii="Times New Roman" w:hAnsi="Times New Roman"/>
                <w:sz w:val="24"/>
              </w:rPr>
              <w:t>-О</w:t>
            </w:r>
            <w:r>
              <w:rPr>
                <w:rFonts w:ascii="Times New Roman" w:hAnsi="Times New Roman"/>
                <w:sz w:val="24"/>
              </w:rPr>
              <w:t>В1</w:t>
            </w:r>
          </w:p>
        </w:tc>
        <w:tc>
          <w:tcPr>
            <w:tcW w:w="4965" w:type="dxa"/>
            <w:vAlign w:val="center"/>
          </w:tcPr>
          <w:p w14:paraId="0C10FF83" w14:textId="74222192" w:rsidR="00B46836" w:rsidRPr="00B46836" w:rsidRDefault="00B46836" w:rsidP="00B46836">
            <w:pPr>
              <w:spacing w:line="276" w:lineRule="auto"/>
              <w:ind w:firstLine="0"/>
              <w:jc w:val="left"/>
              <w:rPr>
                <w:rFonts w:ascii="Times New Roman" w:hAnsi="Times New Roman"/>
                <w:sz w:val="24"/>
              </w:rPr>
            </w:pPr>
            <w:r w:rsidRPr="00B46836">
              <w:rPr>
                <w:rFonts w:ascii="Times New Roman" w:hAnsi="Times New Roman"/>
                <w:sz w:val="24"/>
              </w:rPr>
              <w:t>Отопление, вентиляция и кондиционирование</w:t>
            </w:r>
            <w:r>
              <w:rPr>
                <w:rFonts w:ascii="Times New Roman" w:hAnsi="Times New Roman"/>
                <w:sz w:val="24"/>
              </w:rPr>
              <w:t>.</w:t>
            </w:r>
          </w:p>
        </w:tc>
        <w:tc>
          <w:tcPr>
            <w:tcW w:w="1836" w:type="dxa"/>
            <w:vAlign w:val="center"/>
          </w:tcPr>
          <w:p w14:paraId="0326F200" w14:textId="77777777" w:rsidR="00B46836" w:rsidRDefault="00B46836" w:rsidP="00B46836">
            <w:pPr>
              <w:spacing w:line="240" w:lineRule="auto"/>
              <w:ind w:firstLine="0"/>
              <w:jc w:val="center"/>
              <w:rPr>
                <w:rFonts w:ascii="Times New Roman" w:hAnsi="Times New Roman"/>
                <w:sz w:val="24"/>
              </w:rPr>
            </w:pPr>
          </w:p>
        </w:tc>
      </w:tr>
      <w:tr w:rsidR="00B46836" w:rsidRPr="004224C6" w14:paraId="7D25B645" w14:textId="77777777" w:rsidTr="00753E55">
        <w:trPr>
          <w:trHeight w:val="454"/>
        </w:trPr>
        <w:tc>
          <w:tcPr>
            <w:tcW w:w="808" w:type="dxa"/>
            <w:vAlign w:val="center"/>
          </w:tcPr>
          <w:p w14:paraId="4E771CE0" w14:textId="6C81786C" w:rsidR="00B46836" w:rsidRPr="00E85B60" w:rsidRDefault="00D01C73" w:rsidP="00B46836">
            <w:pPr>
              <w:pStyle w:val="affb"/>
              <w:numPr>
                <w:ilvl w:val="0"/>
                <w:numId w:val="50"/>
              </w:numPr>
              <w:spacing w:line="240" w:lineRule="auto"/>
              <w:ind w:left="0" w:firstLine="0"/>
              <w:jc w:val="center"/>
              <w:rPr>
                <w:rFonts w:ascii="Times New Roman" w:hAnsi="Times New Roman"/>
                <w:sz w:val="24"/>
              </w:rPr>
            </w:pPr>
            <w:r>
              <w:rPr>
                <w:rFonts w:ascii="Times New Roman" w:hAnsi="Times New Roman"/>
                <w:sz w:val="24"/>
                <w:lang w:val="ru-RU"/>
              </w:rPr>
              <w:t>1</w:t>
            </w:r>
          </w:p>
        </w:tc>
        <w:tc>
          <w:tcPr>
            <w:tcW w:w="2166" w:type="dxa"/>
            <w:vAlign w:val="center"/>
          </w:tcPr>
          <w:p w14:paraId="4A9B9C9C" w14:textId="4C2354D6" w:rsidR="00B46836" w:rsidRDefault="00B46836" w:rsidP="00B46836">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111120981"/>
                <w:placeholder>
                  <w:docPart w:val="967DB266C8404455B44CB72ECC86DFFA"/>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E939C7">
              <w:rPr>
                <w:rFonts w:ascii="Times New Roman" w:hAnsi="Times New Roman"/>
                <w:sz w:val="24"/>
              </w:rPr>
              <w:t>-</w:t>
            </w:r>
            <w:r>
              <w:rPr>
                <w:rFonts w:ascii="Times New Roman" w:hAnsi="Times New Roman"/>
                <w:sz w:val="24"/>
              </w:rPr>
              <w:t>ОС1</w:t>
            </w:r>
          </w:p>
        </w:tc>
        <w:tc>
          <w:tcPr>
            <w:tcW w:w="4965" w:type="dxa"/>
            <w:vAlign w:val="center"/>
          </w:tcPr>
          <w:p w14:paraId="4ED3E157" w14:textId="1EF2DBD0" w:rsidR="00B46836" w:rsidRPr="00B46836" w:rsidRDefault="00B46836" w:rsidP="00B46836">
            <w:pPr>
              <w:spacing w:line="276" w:lineRule="auto"/>
              <w:ind w:firstLine="0"/>
              <w:jc w:val="left"/>
              <w:rPr>
                <w:rFonts w:ascii="Times New Roman" w:hAnsi="Times New Roman"/>
                <w:sz w:val="24"/>
              </w:rPr>
            </w:pPr>
            <w:r w:rsidRPr="00B46836">
              <w:rPr>
                <w:rFonts w:ascii="Times New Roman" w:hAnsi="Times New Roman"/>
                <w:sz w:val="24"/>
              </w:rPr>
              <w:t>Охранная и охранно-пожарная сигнализация</w:t>
            </w:r>
            <w:r>
              <w:rPr>
                <w:rFonts w:ascii="Times New Roman" w:hAnsi="Times New Roman"/>
                <w:sz w:val="24"/>
              </w:rPr>
              <w:t>.</w:t>
            </w:r>
          </w:p>
        </w:tc>
        <w:tc>
          <w:tcPr>
            <w:tcW w:w="1836" w:type="dxa"/>
            <w:vAlign w:val="center"/>
          </w:tcPr>
          <w:p w14:paraId="3178AA30" w14:textId="77777777" w:rsidR="00B46836" w:rsidRDefault="00B46836" w:rsidP="00B46836">
            <w:pPr>
              <w:spacing w:line="240" w:lineRule="auto"/>
              <w:ind w:firstLine="0"/>
              <w:jc w:val="center"/>
              <w:rPr>
                <w:rFonts w:ascii="Times New Roman" w:hAnsi="Times New Roman"/>
                <w:sz w:val="24"/>
              </w:rPr>
            </w:pPr>
          </w:p>
        </w:tc>
      </w:tr>
      <w:tr w:rsidR="00B46836" w:rsidRPr="004224C6" w14:paraId="4E4B9651" w14:textId="77777777" w:rsidTr="00753E55">
        <w:trPr>
          <w:trHeight w:val="454"/>
        </w:trPr>
        <w:tc>
          <w:tcPr>
            <w:tcW w:w="808" w:type="dxa"/>
            <w:vAlign w:val="center"/>
          </w:tcPr>
          <w:p w14:paraId="0A8FEB59" w14:textId="3DF5BA79" w:rsidR="00B46836" w:rsidRPr="00E85B60" w:rsidRDefault="00D01C73" w:rsidP="00B46836">
            <w:pPr>
              <w:pStyle w:val="affb"/>
              <w:numPr>
                <w:ilvl w:val="0"/>
                <w:numId w:val="50"/>
              </w:numPr>
              <w:spacing w:line="240" w:lineRule="auto"/>
              <w:ind w:left="0" w:firstLine="0"/>
              <w:jc w:val="center"/>
              <w:rPr>
                <w:rFonts w:ascii="Times New Roman" w:hAnsi="Times New Roman"/>
                <w:sz w:val="24"/>
              </w:rPr>
            </w:pPr>
            <w:r>
              <w:rPr>
                <w:rFonts w:ascii="Times New Roman" w:hAnsi="Times New Roman"/>
                <w:sz w:val="24"/>
                <w:lang w:val="ru-RU"/>
              </w:rPr>
              <w:t>1</w:t>
            </w:r>
          </w:p>
        </w:tc>
        <w:tc>
          <w:tcPr>
            <w:tcW w:w="2166" w:type="dxa"/>
            <w:vAlign w:val="center"/>
          </w:tcPr>
          <w:p w14:paraId="4E44655C" w14:textId="36AC6A2C" w:rsidR="00B46836" w:rsidRDefault="00B46836" w:rsidP="00B46836">
            <w:pPr>
              <w:spacing w:line="240" w:lineRule="auto"/>
              <w:ind w:firstLine="0"/>
              <w:jc w:val="left"/>
              <w:rPr>
                <w:rFonts w:ascii="Times New Roman" w:hAnsi="Times New Roman"/>
                <w:sz w:val="24"/>
              </w:rPr>
            </w:pPr>
            <w:sdt>
              <w:sdtPr>
                <w:rPr>
                  <w:rFonts w:ascii="Times New Roman" w:hAnsi="Times New Roman"/>
                  <w:sz w:val="24"/>
                </w:rPr>
                <w:alias w:val="Категория"/>
                <w:tag w:val=""/>
                <w:id w:val="325563358"/>
                <w:placeholder>
                  <w:docPart w:val="0E5C85C733994D3D8D936AF1319B7C32"/>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-АК1</w:t>
            </w:r>
          </w:p>
        </w:tc>
        <w:tc>
          <w:tcPr>
            <w:tcW w:w="4965" w:type="dxa"/>
            <w:vAlign w:val="center"/>
          </w:tcPr>
          <w:p w14:paraId="30F164D2" w14:textId="2FCA0091" w:rsidR="00B46836" w:rsidRPr="00B46836" w:rsidRDefault="00B46836" w:rsidP="00B46836">
            <w:pPr>
              <w:spacing w:line="276" w:lineRule="auto"/>
              <w:ind w:firstLine="0"/>
              <w:jc w:val="left"/>
              <w:rPr>
                <w:rFonts w:ascii="Times New Roman" w:hAnsi="Times New Roman"/>
                <w:sz w:val="24"/>
              </w:rPr>
            </w:pPr>
            <w:r w:rsidRPr="00B46836">
              <w:rPr>
                <w:rFonts w:ascii="Times New Roman" w:hAnsi="Times New Roman"/>
                <w:sz w:val="24"/>
              </w:rPr>
              <w:t>Автоматизация комплексная</w:t>
            </w:r>
            <w:r>
              <w:rPr>
                <w:rFonts w:ascii="Times New Roman" w:hAnsi="Times New Roman"/>
                <w:sz w:val="24"/>
              </w:rPr>
              <w:t>.</w:t>
            </w:r>
          </w:p>
        </w:tc>
        <w:tc>
          <w:tcPr>
            <w:tcW w:w="1836" w:type="dxa"/>
            <w:vAlign w:val="center"/>
          </w:tcPr>
          <w:p w14:paraId="37B5A36E" w14:textId="77777777" w:rsidR="00B46836" w:rsidRDefault="00B46836" w:rsidP="00B46836">
            <w:pPr>
              <w:spacing w:line="240" w:lineRule="auto"/>
              <w:ind w:firstLine="0"/>
              <w:jc w:val="center"/>
              <w:rPr>
                <w:rFonts w:ascii="Times New Roman" w:hAnsi="Times New Roman"/>
                <w:sz w:val="24"/>
              </w:rPr>
            </w:pPr>
          </w:p>
        </w:tc>
      </w:tr>
      <w:tr w:rsidR="00B46836" w:rsidRPr="004224C6" w14:paraId="7D750885" w14:textId="77777777" w:rsidTr="00753E55">
        <w:trPr>
          <w:trHeight w:val="454"/>
        </w:trPr>
        <w:tc>
          <w:tcPr>
            <w:tcW w:w="808" w:type="dxa"/>
            <w:vAlign w:val="center"/>
          </w:tcPr>
          <w:p w14:paraId="520D9E40" w14:textId="16FF9BE3" w:rsidR="00B46836" w:rsidRPr="00E85B60" w:rsidRDefault="00D01C73" w:rsidP="00B46836">
            <w:pPr>
              <w:pStyle w:val="affb"/>
              <w:numPr>
                <w:ilvl w:val="0"/>
                <w:numId w:val="50"/>
              </w:numPr>
              <w:spacing w:line="240" w:lineRule="auto"/>
              <w:ind w:left="0" w:firstLine="0"/>
              <w:jc w:val="center"/>
              <w:rPr>
                <w:rFonts w:ascii="Times New Roman" w:hAnsi="Times New Roman"/>
                <w:sz w:val="24"/>
              </w:rPr>
            </w:pPr>
            <w:r>
              <w:rPr>
                <w:rFonts w:ascii="Times New Roman" w:hAnsi="Times New Roman"/>
                <w:sz w:val="24"/>
                <w:lang w:val="ru-RU"/>
              </w:rPr>
              <w:t>1</w:t>
            </w:r>
          </w:p>
        </w:tc>
        <w:tc>
          <w:tcPr>
            <w:tcW w:w="2166" w:type="dxa"/>
            <w:vAlign w:val="center"/>
          </w:tcPr>
          <w:p w14:paraId="6F7CD1C4" w14:textId="5A934623" w:rsidR="00B46836" w:rsidRDefault="00B46836" w:rsidP="00B46836">
            <w:pPr>
              <w:spacing w:line="240" w:lineRule="auto"/>
              <w:ind w:firstLine="0"/>
              <w:jc w:val="left"/>
              <w:rPr>
                <w:rFonts w:ascii="Times New Roman" w:hAnsi="Times New Roman"/>
                <w:sz w:val="24"/>
              </w:rPr>
            </w:pPr>
            <w:sdt>
              <w:sdtPr>
                <w:rPr>
                  <w:rFonts w:ascii="Times New Roman" w:hAnsi="Times New Roman"/>
                  <w:sz w:val="24"/>
                </w:rPr>
                <w:alias w:val="Категория"/>
                <w:tag w:val=""/>
                <w:id w:val="991287971"/>
                <w:placeholder>
                  <w:docPart w:val="6A5ACDA271464480A7C2B6DA3051A662"/>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-ПОС1</w:t>
            </w:r>
          </w:p>
        </w:tc>
        <w:tc>
          <w:tcPr>
            <w:tcW w:w="4965" w:type="dxa"/>
            <w:vAlign w:val="center"/>
          </w:tcPr>
          <w:p w14:paraId="22884836" w14:textId="48CFE066" w:rsidR="00B46836" w:rsidRPr="00B46836" w:rsidRDefault="00B46836" w:rsidP="00B46836">
            <w:pPr>
              <w:spacing w:line="276" w:lineRule="auto"/>
              <w:ind w:firstLine="0"/>
              <w:jc w:val="left"/>
              <w:rPr>
                <w:rFonts w:ascii="Times New Roman" w:hAnsi="Times New Roman"/>
                <w:sz w:val="24"/>
              </w:rPr>
            </w:pPr>
            <w:r w:rsidRPr="00B46836">
              <w:rPr>
                <w:rFonts w:ascii="Times New Roman" w:hAnsi="Times New Roman"/>
                <w:sz w:val="24"/>
              </w:rPr>
              <w:t>Проект организации строительства</w:t>
            </w:r>
            <w:r>
              <w:rPr>
                <w:rFonts w:ascii="Times New Roman" w:hAnsi="Times New Roman"/>
                <w:sz w:val="24"/>
              </w:rPr>
              <w:t>.</w:t>
            </w:r>
          </w:p>
        </w:tc>
        <w:tc>
          <w:tcPr>
            <w:tcW w:w="1836" w:type="dxa"/>
            <w:vAlign w:val="center"/>
          </w:tcPr>
          <w:p w14:paraId="61470AC5" w14:textId="77777777" w:rsidR="00B46836" w:rsidRDefault="00B46836" w:rsidP="00B46836">
            <w:pPr>
              <w:spacing w:line="240" w:lineRule="auto"/>
              <w:ind w:firstLine="0"/>
              <w:jc w:val="center"/>
              <w:rPr>
                <w:rFonts w:ascii="Times New Roman" w:hAnsi="Times New Roman"/>
                <w:sz w:val="24"/>
              </w:rPr>
            </w:pPr>
          </w:p>
        </w:tc>
      </w:tr>
      <w:tr w:rsidR="00B46836" w:rsidRPr="004224C6" w14:paraId="28597EF2" w14:textId="77777777" w:rsidTr="00753E55">
        <w:trPr>
          <w:trHeight w:val="454"/>
        </w:trPr>
        <w:tc>
          <w:tcPr>
            <w:tcW w:w="808" w:type="dxa"/>
            <w:vAlign w:val="center"/>
          </w:tcPr>
          <w:p w14:paraId="63F0D8FF" w14:textId="670C0477" w:rsidR="00B46836" w:rsidRPr="00E85B60" w:rsidRDefault="00D01C73" w:rsidP="00B46836">
            <w:pPr>
              <w:pStyle w:val="affb"/>
              <w:numPr>
                <w:ilvl w:val="0"/>
                <w:numId w:val="50"/>
              </w:numPr>
              <w:spacing w:line="240" w:lineRule="auto"/>
              <w:ind w:left="0" w:firstLine="0"/>
              <w:jc w:val="center"/>
              <w:rPr>
                <w:rFonts w:ascii="Times New Roman" w:hAnsi="Times New Roman"/>
                <w:sz w:val="24"/>
              </w:rPr>
            </w:pPr>
            <w:r>
              <w:rPr>
                <w:rFonts w:ascii="Times New Roman" w:hAnsi="Times New Roman"/>
                <w:sz w:val="24"/>
                <w:lang w:val="ru-RU"/>
              </w:rPr>
              <w:t>1</w:t>
            </w:r>
          </w:p>
        </w:tc>
        <w:tc>
          <w:tcPr>
            <w:tcW w:w="2166" w:type="dxa"/>
            <w:vAlign w:val="center"/>
          </w:tcPr>
          <w:p w14:paraId="29C1979D" w14:textId="45466FF9" w:rsidR="00B46836" w:rsidRDefault="00B46836" w:rsidP="00B46836">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658455986"/>
                <w:placeholder>
                  <w:docPart w:val="46F8811F2D1E4B03932CB9AD98F7A09C"/>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0671FF">
              <w:rPr>
                <w:rFonts w:ascii="Times New Roman" w:hAnsi="Times New Roman"/>
                <w:sz w:val="24"/>
              </w:rPr>
              <w:t>-СМ</w:t>
            </w:r>
            <w:r>
              <w:rPr>
                <w:rFonts w:ascii="Times New Roman" w:hAnsi="Times New Roman"/>
                <w:sz w:val="24"/>
              </w:rPr>
              <w:t>1</w:t>
            </w:r>
          </w:p>
        </w:tc>
        <w:tc>
          <w:tcPr>
            <w:tcW w:w="4965" w:type="dxa"/>
            <w:vAlign w:val="center"/>
          </w:tcPr>
          <w:p w14:paraId="02E227DF" w14:textId="668D1CB4" w:rsidR="00B46836" w:rsidRPr="00B46836" w:rsidRDefault="00B46836" w:rsidP="00B46836">
            <w:pPr>
              <w:spacing w:line="276" w:lineRule="auto"/>
              <w:ind w:firstLine="0"/>
              <w:jc w:val="left"/>
              <w:rPr>
                <w:rFonts w:ascii="Times New Roman" w:hAnsi="Times New Roman"/>
                <w:sz w:val="24"/>
              </w:rPr>
            </w:pPr>
            <w:r w:rsidRPr="00B46836">
              <w:rPr>
                <w:rFonts w:ascii="Times New Roman" w:hAnsi="Times New Roman"/>
                <w:sz w:val="24"/>
              </w:rPr>
              <w:t>Смета на строительство, реконструкцию, капитальный ремонт, снос объекта капитального строительства</w:t>
            </w:r>
          </w:p>
        </w:tc>
        <w:tc>
          <w:tcPr>
            <w:tcW w:w="1836" w:type="dxa"/>
            <w:vAlign w:val="center"/>
          </w:tcPr>
          <w:p w14:paraId="39205494" w14:textId="77777777" w:rsidR="00B46836" w:rsidRDefault="00B46836" w:rsidP="00B46836">
            <w:pPr>
              <w:spacing w:line="240" w:lineRule="auto"/>
              <w:ind w:firstLine="0"/>
              <w:jc w:val="center"/>
              <w:rPr>
                <w:rFonts w:ascii="Times New Roman" w:hAnsi="Times New Roman"/>
                <w:sz w:val="24"/>
              </w:rPr>
            </w:pPr>
          </w:p>
        </w:tc>
      </w:tr>
      <w:tr w:rsidR="00B46836" w:rsidRPr="004224C6" w14:paraId="647C8783" w14:textId="77777777" w:rsidTr="00753E55">
        <w:trPr>
          <w:trHeight w:val="781"/>
        </w:trPr>
        <w:tc>
          <w:tcPr>
            <w:tcW w:w="808" w:type="dxa"/>
            <w:vAlign w:val="center"/>
          </w:tcPr>
          <w:p w14:paraId="0E9C51C7" w14:textId="4B7485EA" w:rsidR="00B46836" w:rsidRPr="00A35C1E" w:rsidRDefault="00B46836" w:rsidP="00A35C1E">
            <w:pPr>
              <w:pStyle w:val="af6"/>
              <w:rPr>
                <w:rFonts w:ascii="Times New Roman" w:hAnsi="Times New Roman"/>
                <w:sz w:val="24"/>
              </w:rPr>
            </w:pPr>
          </w:p>
        </w:tc>
        <w:tc>
          <w:tcPr>
            <w:tcW w:w="2166" w:type="dxa"/>
            <w:vAlign w:val="center"/>
          </w:tcPr>
          <w:p w14:paraId="1DF9EF1A" w14:textId="77777777" w:rsidR="00B46836" w:rsidRDefault="00B46836" w:rsidP="00B46836">
            <w:pPr>
              <w:spacing w:line="240" w:lineRule="auto"/>
              <w:ind w:firstLine="0"/>
              <w:jc w:val="left"/>
              <w:rPr>
                <w:rFonts w:ascii="Times New Roman" w:hAnsi="Times New Roman"/>
                <w:sz w:val="24"/>
              </w:rPr>
            </w:pPr>
          </w:p>
        </w:tc>
        <w:tc>
          <w:tcPr>
            <w:tcW w:w="4965" w:type="dxa"/>
            <w:vAlign w:val="center"/>
          </w:tcPr>
          <w:p w14:paraId="18566794" w14:textId="5582E221" w:rsidR="00B46836" w:rsidRPr="00B46836" w:rsidRDefault="00B46836" w:rsidP="00B46836">
            <w:pPr>
              <w:pStyle w:val="af6"/>
              <w:rPr>
                <w:rFonts w:ascii="Times New Roman" w:hAnsi="Times New Roman"/>
                <w:sz w:val="24"/>
              </w:rPr>
            </w:pPr>
            <w:r w:rsidRPr="005E6D4E">
              <w:rPr>
                <w:rFonts w:ascii="Times New Roman" w:hAnsi="Times New Roman"/>
                <w:sz w:val="24"/>
              </w:rPr>
              <w:t>Помещение баков хранения кислоты</w:t>
            </w:r>
          </w:p>
        </w:tc>
        <w:tc>
          <w:tcPr>
            <w:tcW w:w="1836" w:type="dxa"/>
            <w:vAlign w:val="center"/>
          </w:tcPr>
          <w:p w14:paraId="45D055E8" w14:textId="77777777" w:rsidR="00B46836" w:rsidRDefault="00B46836" w:rsidP="00B46836">
            <w:pPr>
              <w:spacing w:line="240" w:lineRule="auto"/>
              <w:ind w:firstLine="0"/>
              <w:jc w:val="center"/>
              <w:rPr>
                <w:rFonts w:ascii="Times New Roman" w:hAnsi="Times New Roman"/>
                <w:sz w:val="24"/>
              </w:rPr>
            </w:pPr>
          </w:p>
        </w:tc>
      </w:tr>
      <w:tr w:rsidR="00B46836" w:rsidRPr="004224C6" w14:paraId="0BB77507" w14:textId="77777777" w:rsidTr="00753E55">
        <w:trPr>
          <w:trHeight w:val="454"/>
        </w:trPr>
        <w:tc>
          <w:tcPr>
            <w:tcW w:w="808" w:type="dxa"/>
            <w:vAlign w:val="center"/>
          </w:tcPr>
          <w:p w14:paraId="46E13A45" w14:textId="4E40B5C8" w:rsidR="00B46836" w:rsidRPr="00D01C73" w:rsidRDefault="00D01C73" w:rsidP="00A35C1E">
            <w:pPr>
              <w:pStyle w:val="affb"/>
              <w:spacing w:line="240" w:lineRule="auto"/>
              <w:ind w:left="-7" w:firstLine="7"/>
              <w:jc w:val="center"/>
              <w:rPr>
                <w:rFonts w:ascii="Times New Roman" w:hAnsi="Times New Roman"/>
                <w:sz w:val="24"/>
                <w:lang w:val="ru-RU"/>
              </w:rPr>
            </w:pPr>
            <w:r>
              <w:rPr>
                <w:rFonts w:ascii="Times New Roman" w:hAnsi="Times New Roman"/>
                <w:sz w:val="24"/>
                <w:lang w:val="ru-RU"/>
              </w:rPr>
              <w:t>1.2</w:t>
            </w:r>
          </w:p>
        </w:tc>
        <w:tc>
          <w:tcPr>
            <w:tcW w:w="2166" w:type="dxa"/>
            <w:vAlign w:val="center"/>
          </w:tcPr>
          <w:p w14:paraId="49853531" w14:textId="248A5E10" w:rsidR="00B46836" w:rsidRDefault="00B46836" w:rsidP="00B46836">
            <w:pPr>
              <w:spacing w:line="240" w:lineRule="auto"/>
              <w:ind w:firstLine="0"/>
              <w:jc w:val="left"/>
              <w:rPr>
                <w:rFonts w:ascii="Times New Roman" w:hAnsi="Times New Roman"/>
                <w:sz w:val="24"/>
              </w:rPr>
            </w:pPr>
            <w:sdt>
              <w:sdtPr>
                <w:rPr>
                  <w:rFonts w:ascii="Times New Roman" w:hAnsi="Times New Roman"/>
                  <w:sz w:val="24"/>
                </w:rPr>
                <w:alias w:val="Категория"/>
                <w:tag w:val=""/>
                <w:id w:val="-91249716"/>
                <w:placeholder>
                  <w:docPart w:val="449FCF6FBD17410FA10A65E97382D8A0"/>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45268C">
              <w:rPr>
                <w:rFonts w:ascii="Times New Roman" w:hAnsi="Times New Roman"/>
                <w:sz w:val="24"/>
              </w:rPr>
              <w:t>-ПЗ</w:t>
            </w:r>
            <w:r>
              <w:rPr>
                <w:rFonts w:ascii="Times New Roman" w:hAnsi="Times New Roman"/>
                <w:sz w:val="24"/>
              </w:rPr>
              <w:t>2</w:t>
            </w:r>
          </w:p>
        </w:tc>
        <w:tc>
          <w:tcPr>
            <w:tcW w:w="4965" w:type="dxa"/>
            <w:vAlign w:val="center"/>
          </w:tcPr>
          <w:p w14:paraId="1656879F" w14:textId="3ECDF1F4" w:rsidR="00B46836" w:rsidRPr="005E6D4E" w:rsidRDefault="00B46836" w:rsidP="00B46836">
            <w:pPr>
              <w:spacing w:line="276" w:lineRule="auto"/>
              <w:ind w:firstLine="0"/>
              <w:jc w:val="left"/>
              <w:rPr>
                <w:rFonts w:ascii="Times New Roman" w:hAnsi="Times New Roman"/>
                <w:sz w:val="24"/>
              </w:rPr>
            </w:pPr>
            <w:r w:rsidRPr="005E6D4E">
              <w:rPr>
                <w:rFonts w:ascii="Times New Roman" w:hAnsi="Times New Roman"/>
                <w:sz w:val="24"/>
              </w:rPr>
              <w:t xml:space="preserve">Пояснительная записка. </w:t>
            </w:r>
          </w:p>
        </w:tc>
        <w:tc>
          <w:tcPr>
            <w:tcW w:w="1836" w:type="dxa"/>
            <w:vAlign w:val="center"/>
          </w:tcPr>
          <w:p w14:paraId="109DAB0B" w14:textId="77777777" w:rsidR="00B46836" w:rsidRDefault="00B46836" w:rsidP="00B46836">
            <w:pPr>
              <w:spacing w:line="240" w:lineRule="auto"/>
              <w:ind w:firstLine="0"/>
              <w:jc w:val="center"/>
              <w:rPr>
                <w:rFonts w:ascii="Times New Roman" w:hAnsi="Times New Roman"/>
                <w:sz w:val="24"/>
              </w:rPr>
            </w:pPr>
          </w:p>
        </w:tc>
      </w:tr>
      <w:tr w:rsidR="00B46836" w:rsidRPr="004224C6" w14:paraId="3EABEB1C" w14:textId="77777777" w:rsidTr="00753E55">
        <w:trPr>
          <w:trHeight w:val="454"/>
        </w:trPr>
        <w:tc>
          <w:tcPr>
            <w:tcW w:w="808" w:type="dxa"/>
            <w:vAlign w:val="center"/>
          </w:tcPr>
          <w:p w14:paraId="74436C04" w14:textId="238AA22F" w:rsidR="00B46836" w:rsidRPr="00D01C73" w:rsidRDefault="00D01C73" w:rsidP="00A35C1E">
            <w:pPr>
              <w:pStyle w:val="affb"/>
              <w:spacing w:line="240" w:lineRule="auto"/>
              <w:ind w:left="0" w:firstLine="0"/>
              <w:jc w:val="center"/>
              <w:rPr>
                <w:rFonts w:ascii="Times New Roman" w:hAnsi="Times New Roman"/>
                <w:sz w:val="24"/>
                <w:lang w:val="ru-RU"/>
              </w:rPr>
            </w:pPr>
            <w:r>
              <w:rPr>
                <w:rFonts w:ascii="Times New Roman" w:hAnsi="Times New Roman"/>
                <w:sz w:val="24"/>
                <w:lang w:val="ru-RU"/>
              </w:rPr>
              <w:t>2.2</w:t>
            </w:r>
          </w:p>
        </w:tc>
        <w:tc>
          <w:tcPr>
            <w:tcW w:w="2166" w:type="dxa"/>
            <w:vAlign w:val="center"/>
          </w:tcPr>
          <w:p w14:paraId="5993D0EF" w14:textId="54DE4904" w:rsidR="00B46836" w:rsidRDefault="00B46836" w:rsidP="00B46836">
            <w:pPr>
              <w:spacing w:line="240" w:lineRule="auto"/>
              <w:ind w:firstLine="0"/>
              <w:jc w:val="left"/>
              <w:rPr>
                <w:rFonts w:ascii="Times New Roman" w:hAnsi="Times New Roman"/>
                <w:sz w:val="24"/>
              </w:rPr>
            </w:pPr>
            <w:sdt>
              <w:sdtPr>
                <w:rPr>
                  <w:rFonts w:ascii="Times New Roman" w:hAnsi="Times New Roman"/>
                  <w:sz w:val="24"/>
                </w:rPr>
                <w:alias w:val="Категория"/>
                <w:tag w:val=""/>
                <w:id w:val="790550750"/>
                <w:placeholder>
                  <w:docPart w:val="DD5FED1CFA364A8093D2381AC7C90945"/>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-КМ2</w:t>
            </w:r>
          </w:p>
        </w:tc>
        <w:tc>
          <w:tcPr>
            <w:tcW w:w="4965" w:type="dxa"/>
            <w:vAlign w:val="center"/>
          </w:tcPr>
          <w:p w14:paraId="16C347DA" w14:textId="6C7F6DB9" w:rsidR="00B46836" w:rsidRPr="005E6D4E" w:rsidRDefault="00B46836" w:rsidP="00B46836">
            <w:pPr>
              <w:spacing w:line="276" w:lineRule="auto"/>
              <w:ind w:firstLine="0"/>
              <w:jc w:val="left"/>
              <w:rPr>
                <w:rFonts w:ascii="Times New Roman" w:hAnsi="Times New Roman"/>
                <w:sz w:val="24"/>
              </w:rPr>
            </w:pPr>
            <w:r w:rsidRPr="005E6D4E">
              <w:rPr>
                <w:rFonts w:ascii="Times New Roman" w:hAnsi="Times New Roman"/>
                <w:sz w:val="24"/>
              </w:rPr>
              <w:t>Конструкции металлические.</w:t>
            </w:r>
          </w:p>
        </w:tc>
        <w:tc>
          <w:tcPr>
            <w:tcW w:w="1836" w:type="dxa"/>
            <w:vAlign w:val="center"/>
          </w:tcPr>
          <w:p w14:paraId="5CA846AB" w14:textId="77777777" w:rsidR="00B46836" w:rsidRDefault="00B46836" w:rsidP="00B46836">
            <w:pPr>
              <w:spacing w:line="240" w:lineRule="auto"/>
              <w:ind w:firstLine="0"/>
              <w:jc w:val="center"/>
              <w:rPr>
                <w:rFonts w:ascii="Times New Roman" w:hAnsi="Times New Roman"/>
                <w:sz w:val="24"/>
              </w:rPr>
            </w:pPr>
          </w:p>
        </w:tc>
      </w:tr>
      <w:tr w:rsidR="00B46836" w:rsidRPr="004224C6" w14:paraId="02B6B994" w14:textId="77777777" w:rsidTr="00753E55">
        <w:trPr>
          <w:trHeight w:val="454"/>
        </w:trPr>
        <w:tc>
          <w:tcPr>
            <w:tcW w:w="808" w:type="dxa"/>
            <w:vAlign w:val="center"/>
          </w:tcPr>
          <w:p w14:paraId="20DB1590" w14:textId="187CA777" w:rsidR="00B46836" w:rsidRPr="00D01C73" w:rsidRDefault="00D01C73" w:rsidP="00A35C1E">
            <w:pPr>
              <w:pStyle w:val="affb"/>
              <w:spacing w:line="240" w:lineRule="auto"/>
              <w:ind w:left="0" w:firstLine="0"/>
              <w:jc w:val="center"/>
              <w:rPr>
                <w:rFonts w:ascii="Times New Roman" w:hAnsi="Times New Roman"/>
                <w:sz w:val="24"/>
                <w:lang w:val="ru-RU"/>
              </w:rPr>
            </w:pPr>
            <w:r>
              <w:rPr>
                <w:rFonts w:ascii="Times New Roman" w:hAnsi="Times New Roman"/>
                <w:sz w:val="24"/>
                <w:lang w:val="ru-RU"/>
              </w:rPr>
              <w:t>3.2</w:t>
            </w:r>
          </w:p>
        </w:tc>
        <w:tc>
          <w:tcPr>
            <w:tcW w:w="2166" w:type="dxa"/>
            <w:vAlign w:val="center"/>
          </w:tcPr>
          <w:p w14:paraId="0FD6E98A" w14:textId="20A67524" w:rsidR="00B46836" w:rsidRDefault="00B46836" w:rsidP="00B46836">
            <w:pPr>
              <w:spacing w:line="240" w:lineRule="auto"/>
              <w:ind w:firstLine="0"/>
              <w:jc w:val="left"/>
              <w:rPr>
                <w:rFonts w:ascii="Times New Roman" w:hAnsi="Times New Roman"/>
                <w:sz w:val="24"/>
              </w:rPr>
            </w:pPr>
            <w:sdt>
              <w:sdtPr>
                <w:rPr>
                  <w:rFonts w:ascii="Times New Roman" w:hAnsi="Times New Roman"/>
                  <w:sz w:val="24"/>
                </w:rPr>
                <w:alias w:val="Категория"/>
                <w:tag w:val=""/>
                <w:id w:val="653108771"/>
                <w:placeholder>
                  <w:docPart w:val="82DD840436474F52A6AE318C209CE34D"/>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-ЭС2</w:t>
            </w:r>
          </w:p>
        </w:tc>
        <w:tc>
          <w:tcPr>
            <w:tcW w:w="4965" w:type="dxa"/>
            <w:vAlign w:val="center"/>
          </w:tcPr>
          <w:p w14:paraId="42CA1DC3" w14:textId="5A843602" w:rsidR="00B46836" w:rsidRPr="005E6D4E" w:rsidRDefault="00B46836" w:rsidP="00B46836">
            <w:pPr>
              <w:spacing w:line="276" w:lineRule="auto"/>
              <w:ind w:firstLine="0"/>
              <w:jc w:val="left"/>
              <w:rPr>
                <w:rFonts w:ascii="Times New Roman" w:hAnsi="Times New Roman"/>
                <w:sz w:val="24"/>
              </w:rPr>
            </w:pPr>
            <w:r w:rsidRPr="00B46836">
              <w:rPr>
                <w:rFonts w:ascii="Times New Roman" w:hAnsi="Times New Roman"/>
                <w:sz w:val="24"/>
              </w:rPr>
              <w:t>Электроснабжение</w:t>
            </w:r>
            <w:r>
              <w:rPr>
                <w:rFonts w:ascii="Times New Roman" w:hAnsi="Times New Roman"/>
                <w:sz w:val="24"/>
              </w:rPr>
              <w:t>.</w:t>
            </w:r>
          </w:p>
        </w:tc>
        <w:tc>
          <w:tcPr>
            <w:tcW w:w="1836" w:type="dxa"/>
            <w:vAlign w:val="center"/>
          </w:tcPr>
          <w:p w14:paraId="5EE49861" w14:textId="77777777" w:rsidR="00B46836" w:rsidRDefault="00B46836" w:rsidP="00B46836">
            <w:pPr>
              <w:spacing w:line="240" w:lineRule="auto"/>
              <w:ind w:firstLine="0"/>
              <w:jc w:val="center"/>
              <w:rPr>
                <w:rFonts w:ascii="Times New Roman" w:hAnsi="Times New Roman"/>
                <w:sz w:val="24"/>
              </w:rPr>
            </w:pPr>
          </w:p>
        </w:tc>
      </w:tr>
      <w:tr w:rsidR="00B46836" w:rsidRPr="004224C6" w14:paraId="7692322A" w14:textId="77777777" w:rsidTr="00753E55">
        <w:trPr>
          <w:trHeight w:val="454"/>
        </w:trPr>
        <w:tc>
          <w:tcPr>
            <w:tcW w:w="808" w:type="dxa"/>
            <w:vAlign w:val="center"/>
          </w:tcPr>
          <w:p w14:paraId="4EE991E0" w14:textId="0131312A" w:rsidR="00B46836" w:rsidRPr="00D01C73" w:rsidRDefault="00D01C73" w:rsidP="00A35C1E">
            <w:pPr>
              <w:pStyle w:val="affb"/>
              <w:spacing w:line="240" w:lineRule="auto"/>
              <w:ind w:left="0" w:firstLine="0"/>
              <w:jc w:val="center"/>
              <w:rPr>
                <w:rFonts w:ascii="Times New Roman" w:hAnsi="Times New Roman"/>
                <w:sz w:val="24"/>
                <w:lang w:val="ru-RU"/>
              </w:rPr>
            </w:pPr>
            <w:r>
              <w:rPr>
                <w:rFonts w:ascii="Times New Roman" w:hAnsi="Times New Roman"/>
                <w:sz w:val="24"/>
                <w:lang w:val="ru-RU"/>
              </w:rPr>
              <w:t>4.2</w:t>
            </w:r>
          </w:p>
        </w:tc>
        <w:tc>
          <w:tcPr>
            <w:tcW w:w="2166" w:type="dxa"/>
            <w:vAlign w:val="center"/>
          </w:tcPr>
          <w:p w14:paraId="718E1A4F" w14:textId="3CDD2E6A" w:rsidR="00B46836" w:rsidRDefault="00B46836" w:rsidP="00B46836">
            <w:pPr>
              <w:spacing w:line="240" w:lineRule="auto"/>
              <w:ind w:firstLine="0"/>
              <w:jc w:val="left"/>
              <w:rPr>
                <w:rFonts w:ascii="Times New Roman" w:hAnsi="Times New Roman"/>
                <w:sz w:val="24"/>
              </w:rPr>
            </w:pPr>
            <w:sdt>
              <w:sdtPr>
                <w:rPr>
                  <w:rFonts w:ascii="Times New Roman" w:hAnsi="Times New Roman"/>
                  <w:sz w:val="24"/>
                </w:rPr>
                <w:alias w:val="Категория"/>
                <w:tag w:val=""/>
                <w:id w:val="-537436461"/>
                <w:placeholder>
                  <w:docPart w:val="180762C45AF24E508A5F1345D8186D2B"/>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E939C7">
              <w:rPr>
                <w:rFonts w:ascii="Times New Roman" w:hAnsi="Times New Roman"/>
                <w:sz w:val="24"/>
              </w:rPr>
              <w:t>-О</w:t>
            </w:r>
            <w:r>
              <w:rPr>
                <w:rFonts w:ascii="Times New Roman" w:hAnsi="Times New Roman"/>
                <w:sz w:val="24"/>
              </w:rPr>
              <w:t>В2</w:t>
            </w:r>
          </w:p>
        </w:tc>
        <w:tc>
          <w:tcPr>
            <w:tcW w:w="4965" w:type="dxa"/>
            <w:vAlign w:val="center"/>
          </w:tcPr>
          <w:p w14:paraId="73944407" w14:textId="1455346C" w:rsidR="00B46836" w:rsidRPr="005E6D4E" w:rsidRDefault="00B46836" w:rsidP="00B46836">
            <w:pPr>
              <w:spacing w:line="276" w:lineRule="auto"/>
              <w:ind w:firstLine="0"/>
              <w:jc w:val="left"/>
              <w:rPr>
                <w:rFonts w:ascii="Times New Roman" w:hAnsi="Times New Roman"/>
                <w:sz w:val="24"/>
              </w:rPr>
            </w:pPr>
            <w:r w:rsidRPr="00B46836">
              <w:rPr>
                <w:rFonts w:ascii="Times New Roman" w:hAnsi="Times New Roman"/>
                <w:sz w:val="24"/>
              </w:rPr>
              <w:t>Отопление, вентиляция и кондиционирование</w:t>
            </w:r>
            <w:r>
              <w:rPr>
                <w:rFonts w:ascii="Times New Roman" w:hAnsi="Times New Roman"/>
                <w:sz w:val="24"/>
              </w:rPr>
              <w:t>.</w:t>
            </w:r>
          </w:p>
        </w:tc>
        <w:tc>
          <w:tcPr>
            <w:tcW w:w="1836" w:type="dxa"/>
            <w:vAlign w:val="center"/>
          </w:tcPr>
          <w:p w14:paraId="1A02C026" w14:textId="77777777" w:rsidR="00B46836" w:rsidRDefault="00B46836" w:rsidP="00B46836">
            <w:pPr>
              <w:spacing w:line="240" w:lineRule="auto"/>
              <w:ind w:firstLine="0"/>
              <w:jc w:val="center"/>
              <w:rPr>
                <w:rFonts w:ascii="Times New Roman" w:hAnsi="Times New Roman"/>
                <w:sz w:val="24"/>
              </w:rPr>
            </w:pPr>
          </w:p>
        </w:tc>
      </w:tr>
      <w:tr w:rsidR="00B46836" w:rsidRPr="004224C6" w14:paraId="1F87C431" w14:textId="77777777" w:rsidTr="00753E55">
        <w:trPr>
          <w:trHeight w:val="454"/>
        </w:trPr>
        <w:tc>
          <w:tcPr>
            <w:tcW w:w="808" w:type="dxa"/>
            <w:vAlign w:val="center"/>
          </w:tcPr>
          <w:p w14:paraId="4046ECF9" w14:textId="5737BCD2" w:rsidR="00B46836" w:rsidRPr="00D01C73" w:rsidRDefault="00D01C73" w:rsidP="00A35C1E">
            <w:pPr>
              <w:pStyle w:val="affb"/>
              <w:spacing w:line="240" w:lineRule="auto"/>
              <w:ind w:left="0" w:firstLine="0"/>
              <w:jc w:val="center"/>
              <w:rPr>
                <w:rFonts w:ascii="Times New Roman" w:hAnsi="Times New Roman"/>
                <w:sz w:val="24"/>
                <w:lang w:val="ru-RU"/>
              </w:rPr>
            </w:pPr>
            <w:r>
              <w:rPr>
                <w:rFonts w:ascii="Times New Roman" w:hAnsi="Times New Roman"/>
                <w:sz w:val="24"/>
                <w:lang w:val="ru-RU"/>
              </w:rPr>
              <w:t>5.2</w:t>
            </w:r>
          </w:p>
        </w:tc>
        <w:tc>
          <w:tcPr>
            <w:tcW w:w="2166" w:type="dxa"/>
            <w:vAlign w:val="center"/>
          </w:tcPr>
          <w:p w14:paraId="7BFDF594" w14:textId="07D85F73" w:rsidR="00B46836" w:rsidRDefault="00B46836" w:rsidP="00B46836">
            <w:pPr>
              <w:spacing w:line="240" w:lineRule="auto"/>
              <w:ind w:firstLine="0"/>
              <w:jc w:val="left"/>
              <w:rPr>
                <w:rFonts w:ascii="Times New Roman" w:hAnsi="Times New Roman"/>
                <w:sz w:val="24"/>
              </w:rPr>
            </w:pPr>
            <w:sdt>
              <w:sdtPr>
                <w:rPr>
                  <w:rFonts w:ascii="Times New Roman" w:hAnsi="Times New Roman"/>
                  <w:sz w:val="24"/>
                </w:rPr>
                <w:alias w:val="Категория"/>
                <w:tag w:val=""/>
                <w:id w:val="278450790"/>
                <w:placeholder>
                  <w:docPart w:val="13D7E0915FBB481B9BFA5C225832EA0B"/>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E939C7">
              <w:rPr>
                <w:rFonts w:ascii="Times New Roman" w:hAnsi="Times New Roman"/>
                <w:sz w:val="24"/>
              </w:rPr>
              <w:t>-</w:t>
            </w:r>
            <w:r>
              <w:rPr>
                <w:rFonts w:ascii="Times New Roman" w:hAnsi="Times New Roman"/>
                <w:sz w:val="24"/>
              </w:rPr>
              <w:t>ОС2</w:t>
            </w:r>
          </w:p>
        </w:tc>
        <w:tc>
          <w:tcPr>
            <w:tcW w:w="4965" w:type="dxa"/>
            <w:vAlign w:val="center"/>
          </w:tcPr>
          <w:p w14:paraId="58C328E6" w14:textId="642B1168" w:rsidR="00B46836" w:rsidRPr="005E6D4E" w:rsidRDefault="00B46836" w:rsidP="00B46836">
            <w:pPr>
              <w:spacing w:line="276" w:lineRule="auto"/>
              <w:ind w:firstLine="0"/>
              <w:jc w:val="left"/>
              <w:rPr>
                <w:rFonts w:ascii="Times New Roman" w:hAnsi="Times New Roman"/>
                <w:sz w:val="24"/>
              </w:rPr>
            </w:pPr>
            <w:r w:rsidRPr="00B46836">
              <w:rPr>
                <w:rFonts w:ascii="Times New Roman" w:hAnsi="Times New Roman"/>
                <w:sz w:val="24"/>
              </w:rPr>
              <w:t>Охранная и охранно-пожарная сигнализация</w:t>
            </w:r>
            <w:r>
              <w:rPr>
                <w:rFonts w:ascii="Times New Roman" w:hAnsi="Times New Roman"/>
                <w:sz w:val="24"/>
              </w:rPr>
              <w:t>.</w:t>
            </w:r>
          </w:p>
        </w:tc>
        <w:tc>
          <w:tcPr>
            <w:tcW w:w="1836" w:type="dxa"/>
            <w:vAlign w:val="center"/>
          </w:tcPr>
          <w:p w14:paraId="5204DC64" w14:textId="77777777" w:rsidR="00B46836" w:rsidRDefault="00B46836" w:rsidP="00B46836">
            <w:pPr>
              <w:spacing w:line="240" w:lineRule="auto"/>
              <w:ind w:firstLine="0"/>
              <w:jc w:val="center"/>
              <w:rPr>
                <w:rFonts w:ascii="Times New Roman" w:hAnsi="Times New Roman"/>
                <w:sz w:val="24"/>
              </w:rPr>
            </w:pPr>
          </w:p>
        </w:tc>
      </w:tr>
      <w:tr w:rsidR="00B46836" w:rsidRPr="004224C6" w14:paraId="01F93C83" w14:textId="77777777" w:rsidTr="00753E55">
        <w:trPr>
          <w:trHeight w:val="454"/>
        </w:trPr>
        <w:tc>
          <w:tcPr>
            <w:tcW w:w="808" w:type="dxa"/>
            <w:vAlign w:val="center"/>
          </w:tcPr>
          <w:p w14:paraId="47A55949" w14:textId="1053B6B5" w:rsidR="00B46836" w:rsidRPr="00D01C73" w:rsidRDefault="00D01C73" w:rsidP="00A35C1E">
            <w:pPr>
              <w:pStyle w:val="affb"/>
              <w:spacing w:line="240" w:lineRule="auto"/>
              <w:ind w:left="0" w:firstLine="0"/>
              <w:jc w:val="center"/>
              <w:rPr>
                <w:rFonts w:ascii="Times New Roman" w:hAnsi="Times New Roman"/>
                <w:sz w:val="24"/>
                <w:lang w:val="ru-RU"/>
              </w:rPr>
            </w:pPr>
            <w:r>
              <w:rPr>
                <w:rFonts w:ascii="Times New Roman" w:hAnsi="Times New Roman"/>
                <w:sz w:val="24"/>
                <w:lang w:val="ru-RU"/>
              </w:rPr>
              <w:t>6.2</w:t>
            </w:r>
          </w:p>
        </w:tc>
        <w:tc>
          <w:tcPr>
            <w:tcW w:w="2166" w:type="dxa"/>
            <w:vAlign w:val="center"/>
          </w:tcPr>
          <w:p w14:paraId="2D5F329E" w14:textId="5C260FB8" w:rsidR="00B46836" w:rsidRDefault="00B46836" w:rsidP="00B46836">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7820703"/>
                <w:placeholder>
                  <w:docPart w:val="3AEC494A785E426CA609090BD2224D97"/>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-АК2</w:t>
            </w:r>
          </w:p>
        </w:tc>
        <w:tc>
          <w:tcPr>
            <w:tcW w:w="4965" w:type="dxa"/>
            <w:vAlign w:val="center"/>
          </w:tcPr>
          <w:p w14:paraId="38259CDC" w14:textId="6FFE3D8A" w:rsidR="00B46836" w:rsidRPr="005E6D4E" w:rsidRDefault="00B46836" w:rsidP="00B46836">
            <w:pPr>
              <w:spacing w:line="276" w:lineRule="auto"/>
              <w:ind w:firstLine="0"/>
              <w:jc w:val="left"/>
              <w:rPr>
                <w:rFonts w:ascii="Times New Roman" w:hAnsi="Times New Roman"/>
                <w:sz w:val="24"/>
              </w:rPr>
            </w:pPr>
            <w:r w:rsidRPr="00B46836">
              <w:rPr>
                <w:rFonts w:ascii="Times New Roman" w:hAnsi="Times New Roman"/>
                <w:sz w:val="24"/>
              </w:rPr>
              <w:t>Автоматизация комплексная</w:t>
            </w:r>
            <w:r>
              <w:rPr>
                <w:rFonts w:ascii="Times New Roman" w:hAnsi="Times New Roman"/>
                <w:sz w:val="24"/>
              </w:rPr>
              <w:t>.</w:t>
            </w:r>
          </w:p>
        </w:tc>
        <w:tc>
          <w:tcPr>
            <w:tcW w:w="1836" w:type="dxa"/>
            <w:vAlign w:val="center"/>
          </w:tcPr>
          <w:p w14:paraId="15FF6603" w14:textId="77777777" w:rsidR="00B46836" w:rsidRDefault="00B46836" w:rsidP="00B46836">
            <w:pPr>
              <w:spacing w:line="240" w:lineRule="auto"/>
              <w:ind w:firstLine="0"/>
              <w:jc w:val="center"/>
              <w:rPr>
                <w:rFonts w:ascii="Times New Roman" w:hAnsi="Times New Roman"/>
                <w:sz w:val="24"/>
              </w:rPr>
            </w:pPr>
          </w:p>
        </w:tc>
      </w:tr>
      <w:tr w:rsidR="00B46836" w:rsidRPr="004224C6" w14:paraId="63700538" w14:textId="77777777" w:rsidTr="00753E55">
        <w:trPr>
          <w:trHeight w:val="454"/>
        </w:trPr>
        <w:tc>
          <w:tcPr>
            <w:tcW w:w="808" w:type="dxa"/>
            <w:vAlign w:val="center"/>
          </w:tcPr>
          <w:p w14:paraId="7802CBC2" w14:textId="76950AB4" w:rsidR="00B46836" w:rsidRPr="00D01C73" w:rsidRDefault="00D01C73" w:rsidP="00A35C1E">
            <w:pPr>
              <w:pStyle w:val="affb"/>
              <w:spacing w:line="240" w:lineRule="auto"/>
              <w:ind w:left="0" w:firstLine="0"/>
              <w:jc w:val="center"/>
              <w:rPr>
                <w:rFonts w:ascii="Times New Roman" w:hAnsi="Times New Roman"/>
                <w:sz w:val="24"/>
                <w:lang w:val="ru-RU"/>
              </w:rPr>
            </w:pPr>
            <w:r>
              <w:rPr>
                <w:rFonts w:ascii="Times New Roman" w:hAnsi="Times New Roman"/>
                <w:sz w:val="24"/>
                <w:lang w:val="ru-RU"/>
              </w:rPr>
              <w:t>7.2</w:t>
            </w:r>
          </w:p>
        </w:tc>
        <w:tc>
          <w:tcPr>
            <w:tcW w:w="2166" w:type="dxa"/>
            <w:vAlign w:val="center"/>
          </w:tcPr>
          <w:p w14:paraId="1E4FB908" w14:textId="7DF21EE2" w:rsidR="00B46836" w:rsidRDefault="00B46836" w:rsidP="00B46836">
            <w:pPr>
              <w:spacing w:line="240" w:lineRule="auto"/>
              <w:ind w:firstLine="0"/>
              <w:jc w:val="left"/>
              <w:rPr>
                <w:rFonts w:ascii="Times New Roman" w:hAnsi="Times New Roman"/>
                <w:sz w:val="24"/>
              </w:rPr>
            </w:pPr>
            <w:sdt>
              <w:sdtPr>
                <w:rPr>
                  <w:rFonts w:ascii="Times New Roman" w:hAnsi="Times New Roman"/>
                  <w:sz w:val="24"/>
                </w:rPr>
                <w:alias w:val="Категория"/>
                <w:tag w:val=""/>
                <w:id w:val="-882710377"/>
                <w:placeholder>
                  <w:docPart w:val="A985A47D7D9A4B0092E2F5A7BF446C2D"/>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-ПОС2</w:t>
            </w:r>
          </w:p>
        </w:tc>
        <w:tc>
          <w:tcPr>
            <w:tcW w:w="4965" w:type="dxa"/>
            <w:vAlign w:val="center"/>
          </w:tcPr>
          <w:p w14:paraId="737A1C94" w14:textId="0E72F389" w:rsidR="00B46836" w:rsidRPr="005E6D4E" w:rsidRDefault="00B46836" w:rsidP="00B46836">
            <w:pPr>
              <w:spacing w:line="276" w:lineRule="auto"/>
              <w:ind w:firstLine="0"/>
              <w:jc w:val="left"/>
              <w:rPr>
                <w:rFonts w:ascii="Times New Roman" w:hAnsi="Times New Roman"/>
                <w:sz w:val="24"/>
              </w:rPr>
            </w:pPr>
            <w:r w:rsidRPr="00B46836">
              <w:rPr>
                <w:rFonts w:ascii="Times New Roman" w:hAnsi="Times New Roman"/>
                <w:sz w:val="24"/>
              </w:rPr>
              <w:t>Проект организации строительства</w:t>
            </w:r>
            <w:r>
              <w:rPr>
                <w:rFonts w:ascii="Times New Roman" w:hAnsi="Times New Roman"/>
                <w:sz w:val="24"/>
              </w:rPr>
              <w:t>.</w:t>
            </w:r>
          </w:p>
        </w:tc>
        <w:tc>
          <w:tcPr>
            <w:tcW w:w="1836" w:type="dxa"/>
            <w:vAlign w:val="center"/>
          </w:tcPr>
          <w:p w14:paraId="2EA74E35" w14:textId="77777777" w:rsidR="00B46836" w:rsidRDefault="00B46836" w:rsidP="00B46836">
            <w:pPr>
              <w:spacing w:line="240" w:lineRule="auto"/>
              <w:ind w:firstLine="0"/>
              <w:jc w:val="center"/>
              <w:rPr>
                <w:rFonts w:ascii="Times New Roman" w:hAnsi="Times New Roman"/>
                <w:sz w:val="24"/>
              </w:rPr>
            </w:pPr>
          </w:p>
        </w:tc>
      </w:tr>
      <w:tr w:rsidR="00B46836" w:rsidRPr="004224C6" w14:paraId="50CB53C8" w14:textId="77777777" w:rsidTr="00753E55">
        <w:trPr>
          <w:trHeight w:val="454"/>
        </w:trPr>
        <w:tc>
          <w:tcPr>
            <w:tcW w:w="808" w:type="dxa"/>
            <w:vAlign w:val="center"/>
          </w:tcPr>
          <w:p w14:paraId="262EFF1B" w14:textId="4EC88A22" w:rsidR="00B46836" w:rsidRPr="00D01C73" w:rsidRDefault="00D01C73" w:rsidP="00A35C1E">
            <w:pPr>
              <w:pStyle w:val="affb"/>
              <w:spacing w:line="240" w:lineRule="auto"/>
              <w:ind w:left="0" w:firstLine="0"/>
              <w:jc w:val="center"/>
              <w:rPr>
                <w:rFonts w:ascii="Times New Roman" w:hAnsi="Times New Roman"/>
                <w:sz w:val="24"/>
                <w:lang w:val="ru-RU"/>
              </w:rPr>
            </w:pPr>
            <w:r>
              <w:rPr>
                <w:rFonts w:ascii="Times New Roman" w:hAnsi="Times New Roman"/>
                <w:sz w:val="24"/>
                <w:lang w:val="ru-RU"/>
              </w:rPr>
              <w:t>8.2</w:t>
            </w:r>
          </w:p>
        </w:tc>
        <w:tc>
          <w:tcPr>
            <w:tcW w:w="2166" w:type="dxa"/>
            <w:vAlign w:val="center"/>
          </w:tcPr>
          <w:p w14:paraId="73FD6A00" w14:textId="34A47C6C" w:rsidR="00B46836" w:rsidRDefault="00B46836" w:rsidP="00B46836">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602144974"/>
                <w:placeholder>
                  <w:docPart w:val="EDFADC8AF1454E47B4CD50060F4F0351"/>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0671FF">
              <w:rPr>
                <w:rFonts w:ascii="Times New Roman" w:hAnsi="Times New Roman"/>
                <w:sz w:val="24"/>
              </w:rPr>
              <w:t>-СМ</w:t>
            </w:r>
            <w:r>
              <w:rPr>
                <w:rFonts w:ascii="Times New Roman" w:hAnsi="Times New Roman"/>
                <w:sz w:val="24"/>
              </w:rPr>
              <w:t>2</w:t>
            </w:r>
          </w:p>
        </w:tc>
        <w:tc>
          <w:tcPr>
            <w:tcW w:w="4965" w:type="dxa"/>
            <w:vAlign w:val="center"/>
          </w:tcPr>
          <w:p w14:paraId="5BD86EDF" w14:textId="3BA67E4D" w:rsidR="00B46836" w:rsidRPr="005E6D4E" w:rsidRDefault="00B46836" w:rsidP="00B46836">
            <w:pPr>
              <w:spacing w:line="276" w:lineRule="auto"/>
              <w:ind w:firstLine="0"/>
              <w:jc w:val="left"/>
              <w:rPr>
                <w:rFonts w:ascii="Times New Roman" w:hAnsi="Times New Roman"/>
                <w:sz w:val="24"/>
              </w:rPr>
            </w:pPr>
            <w:r w:rsidRPr="00B46836">
              <w:rPr>
                <w:rFonts w:ascii="Times New Roman" w:hAnsi="Times New Roman"/>
                <w:sz w:val="24"/>
              </w:rPr>
              <w:t>Смета на строительство, реконструкцию, капитальный ремонт, снос объекта капитального строительства</w:t>
            </w:r>
          </w:p>
        </w:tc>
        <w:tc>
          <w:tcPr>
            <w:tcW w:w="1836" w:type="dxa"/>
            <w:vAlign w:val="center"/>
          </w:tcPr>
          <w:p w14:paraId="19223802" w14:textId="77777777" w:rsidR="00B46836" w:rsidRDefault="00B46836" w:rsidP="00B46836">
            <w:pPr>
              <w:spacing w:line="240" w:lineRule="auto"/>
              <w:ind w:firstLine="0"/>
              <w:jc w:val="center"/>
              <w:rPr>
                <w:rFonts w:ascii="Times New Roman" w:hAnsi="Times New Roman"/>
                <w:sz w:val="24"/>
              </w:rPr>
            </w:pPr>
          </w:p>
        </w:tc>
      </w:tr>
      <w:tr w:rsidR="005E6D4E" w:rsidRPr="004224C6" w14:paraId="25B4B627" w14:textId="77777777" w:rsidTr="00753E55">
        <w:trPr>
          <w:trHeight w:val="741"/>
        </w:trPr>
        <w:tc>
          <w:tcPr>
            <w:tcW w:w="808" w:type="dxa"/>
            <w:vAlign w:val="center"/>
          </w:tcPr>
          <w:p w14:paraId="3CA5D773" w14:textId="50425193" w:rsidR="005E6D4E" w:rsidRPr="00E85B60" w:rsidRDefault="005E6D4E" w:rsidP="00B46836">
            <w:pPr>
              <w:pStyle w:val="affb"/>
              <w:spacing w:line="240" w:lineRule="auto"/>
              <w:ind w:left="0" w:firstLine="0"/>
              <w:rPr>
                <w:rFonts w:ascii="Times New Roman" w:hAnsi="Times New Roman"/>
                <w:sz w:val="24"/>
              </w:rPr>
            </w:pPr>
          </w:p>
        </w:tc>
        <w:tc>
          <w:tcPr>
            <w:tcW w:w="2166" w:type="dxa"/>
            <w:vAlign w:val="center"/>
          </w:tcPr>
          <w:p w14:paraId="4147278D" w14:textId="5C91FDE6" w:rsidR="005E6D4E" w:rsidRDefault="005E6D4E" w:rsidP="00B46836">
            <w:pPr>
              <w:spacing w:line="240" w:lineRule="auto"/>
              <w:ind w:firstLine="0"/>
              <w:jc w:val="left"/>
              <w:rPr>
                <w:rFonts w:ascii="Times New Roman" w:hAnsi="Times New Roman"/>
                <w:sz w:val="24"/>
              </w:rPr>
            </w:pPr>
          </w:p>
        </w:tc>
        <w:tc>
          <w:tcPr>
            <w:tcW w:w="4965" w:type="dxa"/>
            <w:vAlign w:val="center"/>
          </w:tcPr>
          <w:p w14:paraId="61C51EB8" w14:textId="5E3FED63" w:rsidR="005E6D4E" w:rsidRPr="005E6D4E" w:rsidRDefault="00B46836" w:rsidP="00B46836">
            <w:pPr>
              <w:pStyle w:val="af6"/>
              <w:rPr>
                <w:rFonts w:ascii="Times New Roman" w:hAnsi="Times New Roman"/>
                <w:sz w:val="24"/>
              </w:rPr>
            </w:pPr>
            <w:r w:rsidRPr="005E6D4E">
              <w:rPr>
                <w:rFonts w:ascii="Times New Roman" w:hAnsi="Times New Roman"/>
                <w:sz w:val="24"/>
              </w:rPr>
              <w:t>Помещение насосов перекачки кислоты</w:t>
            </w:r>
          </w:p>
        </w:tc>
        <w:tc>
          <w:tcPr>
            <w:tcW w:w="1836" w:type="dxa"/>
            <w:vAlign w:val="center"/>
          </w:tcPr>
          <w:p w14:paraId="62385228" w14:textId="77777777" w:rsidR="005E6D4E" w:rsidRDefault="005E6D4E" w:rsidP="005E6D4E">
            <w:pPr>
              <w:spacing w:line="240" w:lineRule="auto"/>
              <w:ind w:firstLine="0"/>
              <w:jc w:val="center"/>
              <w:rPr>
                <w:rFonts w:ascii="Times New Roman" w:hAnsi="Times New Roman"/>
                <w:sz w:val="24"/>
              </w:rPr>
            </w:pPr>
          </w:p>
        </w:tc>
      </w:tr>
      <w:tr w:rsidR="00A35C1E" w:rsidRPr="004224C6" w14:paraId="09B90C3C" w14:textId="77777777" w:rsidTr="00753E55">
        <w:trPr>
          <w:trHeight w:val="454"/>
        </w:trPr>
        <w:tc>
          <w:tcPr>
            <w:tcW w:w="808" w:type="dxa"/>
            <w:vAlign w:val="center"/>
          </w:tcPr>
          <w:p w14:paraId="184FB2D6" w14:textId="43BF2773"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1.3</w:t>
            </w:r>
          </w:p>
        </w:tc>
        <w:tc>
          <w:tcPr>
            <w:tcW w:w="2166" w:type="dxa"/>
            <w:vAlign w:val="center"/>
          </w:tcPr>
          <w:p w14:paraId="448C888B" w14:textId="7FE6C647"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876732591"/>
                <w:placeholder>
                  <w:docPart w:val="D7FA388C6E0F48749A62E03A75EA659D"/>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45268C">
              <w:rPr>
                <w:rFonts w:ascii="Times New Roman" w:hAnsi="Times New Roman"/>
                <w:sz w:val="24"/>
              </w:rPr>
              <w:t>-ПЗ</w:t>
            </w:r>
            <w:r>
              <w:rPr>
                <w:rFonts w:ascii="Times New Roman" w:hAnsi="Times New Roman"/>
                <w:sz w:val="24"/>
              </w:rPr>
              <w:t>3</w:t>
            </w:r>
          </w:p>
        </w:tc>
        <w:tc>
          <w:tcPr>
            <w:tcW w:w="4965" w:type="dxa"/>
            <w:vAlign w:val="center"/>
          </w:tcPr>
          <w:p w14:paraId="5E5F1D4D" w14:textId="73CA6E18" w:rsidR="00A35C1E" w:rsidRPr="005E6D4E" w:rsidRDefault="00A35C1E" w:rsidP="00A35C1E">
            <w:pPr>
              <w:spacing w:line="276" w:lineRule="auto"/>
              <w:ind w:firstLine="0"/>
              <w:jc w:val="left"/>
              <w:rPr>
                <w:rFonts w:ascii="Times New Roman" w:hAnsi="Times New Roman"/>
                <w:sz w:val="24"/>
              </w:rPr>
            </w:pPr>
            <w:r w:rsidRPr="005E6D4E">
              <w:rPr>
                <w:rFonts w:ascii="Times New Roman" w:hAnsi="Times New Roman"/>
                <w:sz w:val="24"/>
              </w:rPr>
              <w:t xml:space="preserve">Пояснительная записка. </w:t>
            </w:r>
          </w:p>
        </w:tc>
        <w:tc>
          <w:tcPr>
            <w:tcW w:w="1836" w:type="dxa"/>
            <w:vAlign w:val="center"/>
          </w:tcPr>
          <w:p w14:paraId="01F406E4" w14:textId="77777777" w:rsidR="00A35C1E" w:rsidRDefault="00A35C1E" w:rsidP="00A35C1E">
            <w:pPr>
              <w:spacing w:line="240" w:lineRule="auto"/>
              <w:ind w:firstLine="0"/>
              <w:jc w:val="center"/>
              <w:rPr>
                <w:rFonts w:ascii="Times New Roman" w:hAnsi="Times New Roman"/>
                <w:sz w:val="24"/>
              </w:rPr>
            </w:pPr>
          </w:p>
        </w:tc>
      </w:tr>
      <w:tr w:rsidR="00A35C1E" w:rsidRPr="004224C6" w14:paraId="46C5FD89" w14:textId="77777777" w:rsidTr="00753E55">
        <w:trPr>
          <w:trHeight w:val="454"/>
        </w:trPr>
        <w:tc>
          <w:tcPr>
            <w:tcW w:w="808" w:type="dxa"/>
            <w:vAlign w:val="center"/>
          </w:tcPr>
          <w:p w14:paraId="57383FB4" w14:textId="56475C9D"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lastRenderedPageBreak/>
              <w:t>2.3</w:t>
            </w:r>
          </w:p>
        </w:tc>
        <w:tc>
          <w:tcPr>
            <w:tcW w:w="2166" w:type="dxa"/>
            <w:vAlign w:val="center"/>
          </w:tcPr>
          <w:p w14:paraId="23F0C60B" w14:textId="3957AF51"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393416971"/>
                <w:placeholder>
                  <w:docPart w:val="09D601EB1BF5467398D2133782C472B5"/>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-КМ3</w:t>
            </w:r>
          </w:p>
        </w:tc>
        <w:tc>
          <w:tcPr>
            <w:tcW w:w="4965" w:type="dxa"/>
            <w:vAlign w:val="center"/>
          </w:tcPr>
          <w:p w14:paraId="66EA4BD1" w14:textId="45247A50" w:rsidR="00A35C1E" w:rsidRPr="005E6D4E" w:rsidRDefault="00A35C1E" w:rsidP="00A35C1E">
            <w:pPr>
              <w:spacing w:line="276" w:lineRule="auto"/>
              <w:ind w:firstLine="0"/>
              <w:jc w:val="left"/>
              <w:rPr>
                <w:rFonts w:ascii="Times New Roman" w:hAnsi="Times New Roman"/>
                <w:sz w:val="24"/>
              </w:rPr>
            </w:pPr>
            <w:r w:rsidRPr="005E6D4E">
              <w:rPr>
                <w:rFonts w:ascii="Times New Roman" w:hAnsi="Times New Roman"/>
                <w:sz w:val="24"/>
              </w:rPr>
              <w:t>Конструкции металлические.</w:t>
            </w:r>
          </w:p>
        </w:tc>
        <w:tc>
          <w:tcPr>
            <w:tcW w:w="1836" w:type="dxa"/>
            <w:vAlign w:val="center"/>
          </w:tcPr>
          <w:p w14:paraId="456B7721" w14:textId="77777777" w:rsidR="00A35C1E" w:rsidRDefault="00A35C1E" w:rsidP="00A35C1E">
            <w:pPr>
              <w:spacing w:line="240" w:lineRule="auto"/>
              <w:ind w:firstLine="0"/>
              <w:jc w:val="center"/>
              <w:rPr>
                <w:rFonts w:ascii="Times New Roman" w:hAnsi="Times New Roman"/>
                <w:sz w:val="24"/>
              </w:rPr>
            </w:pPr>
          </w:p>
        </w:tc>
      </w:tr>
      <w:tr w:rsidR="00A35C1E" w:rsidRPr="004224C6" w14:paraId="10827F3E" w14:textId="77777777" w:rsidTr="00753E55">
        <w:trPr>
          <w:trHeight w:val="454"/>
        </w:trPr>
        <w:tc>
          <w:tcPr>
            <w:tcW w:w="808" w:type="dxa"/>
            <w:vAlign w:val="center"/>
          </w:tcPr>
          <w:p w14:paraId="36438EDF" w14:textId="6E4AE289"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3.3</w:t>
            </w:r>
          </w:p>
        </w:tc>
        <w:tc>
          <w:tcPr>
            <w:tcW w:w="2166" w:type="dxa"/>
            <w:vAlign w:val="center"/>
          </w:tcPr>
          <w:p w14:paraId="58CCDFCB" w14:textId="7BF8100B"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364954531"/>
                <w:placeholder>
                  <w:docPart w:val="BF097002BF7B4F9B8AC6120101A4A0A3"/>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-ЭС3</w:t>
            </w:r>
          </w:p>
        </w:tc>
        <w:tc>
          <w:tcPr>
            <w:tcW w:w="4965" w:type="dxa"/>
            <w:vAlign w:val="center"/>
          </w:tcPr>
          <w:p w14:paraId="46B26655" w14:textId="75FFAC4C"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Электроснабжение</w:t>
            </w:r>
            <w:r>
              <w:rPr>
                <w:rFonts w:ascii="Times New Roman" w:hAnsi="Times New Roman"/>
                <w:sz w:val="24"/>
              </w:rPr>
              <w:t>.</w:t>
            </w:r>
          </w:p>
        </w:tc>
        <w:tc>
          <w:tcPr>
            <w:tcW w:w="1836" w:type="dxa"/>
            <w:vAlign w:val="center"/>
          </w:tcPr>
          <w:p w14:paraId="450CA0D2" w14:textId="77777777" w:rsidR="00A35C1E" w:rsidRDefault="00A35C1E" w:rsidP="00A35C1E">
            <w:pPr>
              <w:spacing w:line="240" w:lineRule="auto"/>
              <w:ind w:firstLine="0"/>
              <w:jc w:val="center"/>
              <w:rPr>
                <w:rFonts w:ascii="Times New Roman" w:hAnsi="Times New Roman"/>
                <w:sz w:val="24"/>
              </w:rPr>
            </w:pPr>
          </w:p>
        </w:tc>
      </w:tr>
      <w:tr w:rsidR="00A35C1E" w:rsidRPr="004224C6" w14:paraId="1B43FCAC" w14:textId="77777777" w:rsidTr="00753E55">
        <w:trPr>
          <w:trHeight w:val="454"/>
        </w:trPr>
        <w:tc>
          <w:tcPr>
            <w:tcW w:w="808" w:type="dxa"/>
            <w:vAlign w:val="center"/>
          </w:tcPr>
          <w:p w14:paraId="63459655" w14:textId="6F6BC6A6"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4.3</w:t>
            </w:r>
          </w:p>
        </w:tc>
        <w:tc>
          <w:tcPr>
            <w:tcW w:w="2166" w:type="dxa"/>
            <w:vAlign w:val="center"/>
          </w:tcPr>
          <w:p w14:paraId="7FA5183C" w14:textId="05EFD0A8"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698699151"/>
                <w:placeholder>
                  <w:docPart w:val="86B66BA2092D4672B016349DA3911440"/>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E939C7">
              <w:rPr>
                <w:rFonts w:ascii="Times New Roman" w:hAnsi="Times New Roman"/>
                <w:sz w:val="24"/>
              </w:rPr>
              <w:t>-О</w:t>
            </w:r>
            <w:r>
              <w:rPr>
                <w:rFonts w:ascii="Times New Roman" w:hAnsi="Times New Roman"/>
                <w:sz w:val="24"/>
              </w:rPr>
              <w:t>В3</w:t>
            </w:r>
          </w:p>
        </w:tc>
        <w:tc>
          <w:tcPr>
            <w:tcW w:w="4965" w:type="dxa"/>
            <w:vAlign w:val="center"/>
          </w:tcPr>
          <w:p w14:paraId="7B9FC26F" w14:textId="658683B3"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Отопление, вентиляция и кондиционирование</w:t>
            </w:r>
            <w:r>
              <w:rPr>
                <w:rFonts w:ascii="Times New Roman" w:hAnsi="Times New Roman"/>
                <w:sz w:val="24"/>
              </w:rPr>
              <w:t>.</w:t>
            </w:r>
          </w:p>
        </w:tc>
        <w:tc>
          <w:tcPr>
            <w:tcW w:w="1836" w:type="dxa"/>
            <w:vAlign w:val="center"/>
          </w:tcPr>
          <w:p w14:paraId="3AF31A48" w14:textId="77777777" w:rsidR="00A35C1E" w:rsidRDefault="00A35C1E" w:rsidP="00A35C1E">
            <w:pPr>
              <w:spacing w:line="240" w:lineRule="auto"/>
              <w:ind w:firstLine="0"/>
              <w:jc w:val="center"/>
              <w:rPr>
                <w:rFonts w:ascii="Times New Roman" w:hAnsi="Times New Roman"/>
                <w:sz w:val="24"/>
              </w:rPr>
            </w:pPr>
          </w:p>
        </w:tc>
      </w:tr>
      <w:tr w:rsidR="00A35C1E" w:rsidRPr="004224C6" w14:paraId="4B6D8180" w14:textId="77777777" w:rsidTr="00753E55">
        <w:trPr>
          <w:trHeight w:val="454"/>
        </w:trPr>
        <w:tc>
          <w:tcPr>
            <w:tcW w:w="808" w:type="dxa"/>
            <w:vAlign w:val="center"/>
          </w:tcPr>
          <w:p w14:paraId="36D93FB4" w14:textId="5AE9E5D6"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5.3</w:t>
            </w:r>
          </w:p>
        </w:tc>
        <w:tc>
          <w:tcPr>
            <w:tcW w:w="2166" w:type="dxa"/>
            <w:vAlign w:val="center"/>
          </w:tcPr>
          <w:p w14:paraId="476DA9F1" w14:textId="7DEE7208"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640020145"/>
                <w:placeholder>
                  <w:docPart w:val="2DA8A0E376A64A589C08CBCEB672AC12"/>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E939C7">
              <w:rPr>
                <w:rFonts w:ascii="Times New Roman" w:hAnsi="Times New Roman"/>
                <w:sz w:val="24"/>
              </w:rPr>
              <w:t>-</w:t>
            </w:r>
            <w:r>
              <w:rPr>
                <w:rFonts w:ascii="Times New Roman" w:hAnsi="Times New Roman"/>
                <w:sz w:val="24"/>
              </w:rPr>
              <w:t>ОС3</w:t>
            </w:r>
          </w:p>
        </w:tc>
        <w:tc>
          <w:tcPr>
            <w:tcW w:w="4965" w:type="dxa"/>
            <w:vAlign w:val="center"/>
          </w:tcPr>
          <w:p w14:paraId="551D5C50" w14:textId="793DE9F8"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Охранная и охранно-пожарная сигнализация</w:t>
            </w:r>
            <w:r>
              <w:rPr>
                <w:rFonts w:ascii="Times New Roman" w:hAnsi="Times New Roman"/>
                <w:sz w:val="24"/>
              </w:rPr>
              <w:t>.</w:t>
            </w:r>
          </w:p>
        </w:tc>
        <w:tc>
          <w:tcPr>
            <w:tcW w:w="1836" w:type="dxa"/>
            <w:vAlign w:val="center"/>
          </w:tcPr>
          <w:p w14:paraId="626B5A21" w14:textId="77777777" w:rsidR="00A35C1E" w:rsidRDefault="00A35C1E" w:rsidP="00A35C1E">
            <w:pPr>
              <w:spacing w:line="240" w:lineRule="auto"/>
              <w:ind w:firstLine="0"/>
              <w:jc w:val="center"/>
              <w:rPr>
                <w:rFonts w:ascii="Times New Roman" w:hAnsi="Times New Roman"/>
                <w:sz w:val="24"/>
              </w:rPr>
            </w:pPr>
          </w:p>
        </w:tc>
      </w:tr>
      <w:tr w:rsidR="00A35C1E" w:rsidRPr="004224C6" w14:paraId="5D78C87C" w14:textId="77777777" w:rsidTr="00753E55">
        <w:trPr>
          <w:trHeight w:val="454"/>
        </w:trPr>
        <w:tc>
          <w:tcPr>
            <w:tcW w:w="808" w:type="dxa"/>
            <w:vAlign w:val="center"/>
          </w:tcPr>
          <w:p w14:paraId="4FCBF0AF" w14:textId="11796161"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6.3</w:t>
            </w:r>
          </w:p>
        </w:tc>
        <w:tc>
          <w:tcPr>
            <w:tcW w:w="2166" w:type="dxa"/>
            <w:vAlign w:val="center"/>
          </w:tcPr>
          <w:p w14:paraId="5DDD5984" w14:textId="02F94F40"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324439386"/>
                <w:placeholder>
                  <w:docPart w:val="FE297EE44D9B40D6BC5DEE973A055C84"/>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-АК3</w:t>
            </w:r>
          </w:p>
        </w:tc>
        <w:tc>
          <w:tcPr>
            <w:tcW w:w="4965" w:type="dxa"/>
            <w:vAlign w:val="center"/>
          </w:tcPr>
          <w:p w14:paraId="0FC00508" w14:textId="40FB9C23"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Автоматизация комплексная</w:t>
            </w:r>
            <w:r>
              <w:rPr>
                <w:rFonts w:ascii="Times New Roman" w:hAnsi="Times New Roman"/>
                <w:sz w:val="24"/>
              </w:rPr>
              <w:t>.</w:t>
            </w:r>
          </w:p>
        </w:tc>
        <w:tc>
          <w:tcPr>
            <w:tcW w:w="1836" w:type="dxa"/>
            <w:vAlign w:val="center"/>
          </w:tcPr>
          <w:p w14:paraId="548DC2D8" w14:textId="77777777" w:rsidR="00A35C1E" w:rsidRDefault="00A35C1E" w:rsidP="00A35C1E">
            <w:pPr>
              <w:spacing w:line="240" w:lineRule="auto"/>
              <w:ind w:firstLine="0"/>
              <w:jc w:val="center"/>
              <w:rPr>
                <w:rFonts w:ascii="Times New Roman" w:hAnsi="Times New Roman"/>
                <w:sz w:val="24"/>
              </w:rPr>
            </w:pPr>
          </w:p>
        </w:tc>
      </w:tr>
      <w:tr w:rsidR="00A35C1E" w:rsidRPr="004224C6" w14:paraId="1581E074" w14:textId="77777777" w:rsidTr="00753E55">
        <w:trPr>
          <w:trHeight w:val="454"/>
        </w:trPr>
        <w:tc>
          <w:tcPr>
            <w:tcW w:w="808" w:type="dxa"/>
            <w:vAlign w:val="center"/>
          </w:tcPr>
          <w:p w14:paraId="6E40D256" w14:textId="34DBFC43"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7.3</w:t>
            </w:r>
          </w:p>
        </w:tc>
        <w:tc>
          <w:tcPr>
            <w:tcW w:w="2166" w:type="dxa"/>
            <w:vAlign w:val="center"/>
          </w:tcPr>
          <w:p w14:paraId="47D21FE2" w14:textId="17E7F365"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735695462"/>
                <w:placeholder>
                  <w:docPart w:val="19307B0AAF184242B66159FCD179A961"/>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-ПОС3</w:t>
            </w:r>
          </w:p>
        </w:tc>
        <w:tc>
          <w:tcPr>
            <w:tcW w:w="4965" w:type="dxa"/>
            <w:vAlign w:val="center"/>
          </w:tcPr>
          <w:p w14:paraId="631E0E92" w14:textId="225EFC26"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Проект организации строительства</w:t>
            </w:r>
            <w:r>
              <w:rPr>
                <w:rFonts w:ascii="Times New Roman" w:hAnsi="Times New Roman"/>
                <w:sz w:val="24"/>
              </w:rPr>
              <w:t>.</w:t>
            </w:r>
          </w:p>
        </w:tc>
        <w:tc>
          <w:tcPr>
            <w:tcW w:w="1836" w:type="dxa"/>
            <w:vAlign w:val="center"/>
          </w:tcPr>
          <w:p w14:paraId="1321DF58" w14:textId="77777777" w:rsidR="00A35C1E" w:rsidRDefault="00A35C1E" w:rsidP="00A35C1E">
            <w:pPr>
              <w:spacing w:line="240" w:lineRule="auto"/>
              <w:ind w:firstLine="0"/>
              <w:jc w:val="center"/>
              <w:rPr>
                <w:rFonts w:ascii="Times New Roman" w:hAnsi="Times New Roman"/>
                <w:sz w:val="24"/>
              </w:rPr>
            </w:pPr>
          </w:p>
        </w:tc>
      </w:tr>
      <w:tr w:rsidR="00A35C1E" w:rsidRPr="004224C6" w14:paraId="3FB95B8C" w14:textId="77777777" w:rsidTr="00753E55">
        <w:trPr>
          <w:trHeight w:val="454"/>
        </w:trPr>
        <w:tc>
          <w:tcPr>
            <w:tcW w:w="808" w:type="dxa"/>
            <w:vAlign w:val="center"/>
          </w:tcPr>
          <w:p w14:paraId="1F611C1B" w14:textId="45DEE7EF"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8.3</w:t>
            </w:r>
          </w:p>
        </w:tc>
        <w:tc>
          <w:tcPr>
            <w:tcW w:w="2166" w:type="dxa"/>
            <w:vAlign w:val="center"/>
          </w:tcPr>
          <w:p w14:paraId="6B7FFCE4" w14:textId="65DD9346"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938088605"/>
                <w:placeholder>
                  <w:docPart w:val="2215E8811E4F4D7F9B06C42FF07D9903"/>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0671FF">
              <w:rPr>
                <w:rFonts w:ascii="Times New Roman" w:hAnsi="Times New Roman"/>
                <w:sz w:val="24"/>
              </w:rPr>
              <w:t>-СМ</w:t>
            </w:r>
            <w:r>
              <w:rPr>
                <w:rFonts w:ascii="Times New Roman" w:hAnsi="Times New Roman"/>
                <w:sz w:val="24"/>
              </w:rPr>
              <w:t>3</w:t>
            </w:r>
          </w:p>
        </w:tc>
        <w:tc>
          <w:tcPr>
            <w:tcW w:w="4965" w:type="dxa"/>
            <w:vAlign w:val="center"/>
          </w:tcPr>
          <w:p w14:paraId="2815A2CD" w14:textId="787C5FF1"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Смета на строительство, реконструкцию, капитальный ремонт, снос объекта капитального строительства</w:t>
            </w:r>
          </w:p>
        </w:tc>
        <w:tc>
          <w:tcPr>
            <w:tcW w:w="1836" w:type="dxa"/>
            <w:vAlign w:val="center"/>
          </w:tcPr>
          <w:p w14:paraId="61136292" w14:textId="77777777" w:rsidR="00A35C1E" w:rsidRDefault="00A35C1E" w:rsidP="00A35C1E">
            <w:pPr>
              <w:spacing w:line="240" w:lineRule="auto"/>
              <w:ind w:firstLine="0"/>
              <w:jc w:val="center"/>
              <w:rPr>
                <w:rFonts w:ascii="Times New Roman" w:hAnsi="Times New Roman"/>
                <w:sz w:val="24"/>
              </w:rPr>
            </w:pPr>
          </w:p>
        </w:tc>
      </w:tr>
      <w:tr w:rsidR="005E6D4E" w:rsidRPr="004224C6" w14:paraId="466CE36E" w14:textId="77777777" w:rsidTr="00D01C73">
        <w:trPr>
          <w:trHeight w:val="808"/>
        </w:trPr>
        <w:tc>
          <w:tcPr>
            <w:tcW w:w="808" w:type="dxa"/>
            <w:vAlign w:val="center"/>
          </w:tcPr>
          <w:p w14:paraId="6B37F94F" w14:textId="77777777" w:rsidR="005E6D4E" w:rsidRPr="00E85B60" w:rsidRDefault="005E6D4E" w:rsidP="00D01C73">
            <w:pPr>
              <w:pStyle w:val="affb"/>
              <w:spacing w:line="240" w:lineRule="auto"/>
              <w:ind w:left="0" w:firstLine="0"/>
              <w:rPr>
                <w:rFonts w:ascii="Times New Roman" w:hAnsi="Times New Roman"/>
                <w:sz w:val="24"/>
              </w:rPr>
            </w:pPr>
          </w:p>
        </w:tc>
        <w:tc>
          <w:tcPr>
            <w:tcW w:w="2166" w:type="dxa"/>
            <w:vAlign w:val="center"/>
          </w:tcPr>
          <w:p w14:paraId="5D644621" w14:textId="54C7AAC4" w:rsidR="005E6D4E" w:rsidRDefault="005E6D4E" w:rsidP="00D01C73">
            <w:pPr>
              <w:spacing w:line="240" w:lineRule="auto"/>
              <w:ind w:firstLine="0"/>
              <w:jc w:val="left"/>
              <w:rPr>
                <w:rFonts w:ascii="Times New Roman" w:hAnsi="Times New Roman"/>
                <w:sz w:val="24"/>
              </w:rPr>
            </w:pPr>
          </w:p>
        </w:tc>
        <w:tc>
          <w:tcPr>
            <w:tcW w:w="4965" w:type="dxa"/>
            <w:vAlign w:val="center"/>
          </w:tcPr>
          <w:p w14:paraId="6AE358B2" w14:textId="777759D4" w:rsidR="005E6D4E" w:rsidRPr="005E6D4E" w:rsidRDefault="00D01C73" w:rsidP="00D01C73">
            <w:pPr>
              <w:pStyle w:val="af6"/>
              <w:rPr>
                <w:rFonts w:ascii="Times New Roman" w:hAnsi="Times New Roman"/>
                <w:sz w:val="24"/>
              </w:rPr>
            </w:pPr>
            <w:r w:rsidRPr="005E6D4E">
              <w:rPr>
                <w:rFonts w:ascii="Times New Roman" w:hAnsi="Times New Roman"/>
                <w:sz w:val="24"/>
              </w:rPr>
              <w:t>Пом</w:t>
            </w:r>
            <w:r>
              <w:rPr>
                <w:rFonts w:ascii="Times New Roman" w:hAnsi="Times New Roman"/>
                <w:sz w:val="24"/>
              </w:rPr>
              <w:t>ещение баков аммиака</w:t>
            </w:r>
          </w:p>
        </w:tc>
        <w:tc>
          <w:tcPr>
            <w:tcW w:w="1836" w:type="dxa"/>
            <w:vAlign w:val="center"/>
          </w:tcPr>
          <w:p w14:paraId="2ECE9668" w14:textId="77777777" w:rsidR="005E6D4E" w:rsidRDefault="005E6D4E" w:rsidP="005E6D4E">
            <w:pPr>
              <w:spacing w:line="240" w:lineRule="auto"/>
              <w:ind w:firstLine="0"/>
              <w:jc w:val="center"/>
              <w:rPr>
                <w:rFonts w:ascii="Times New Roman" w:hAnsi="Times New Roman"/>
                <w:sz w:val="24"/>
              </w:rPr>
            </w:pPr>
          </w:p>
        </w:tc>
      </w:tr>
      <w:tr w:rsidR="00A35C1E" w:rsidRPr="004224C6" w14:paraId="11215665" w14:textId="77777777" w:rsidTr="00753E55">
        <w:trPr>
          <w:trHeight w:val="454"/>
        </w:trPr>
        <w:tc>
          <w:tcPr>
            <w:tcW w:w="808" w:type="dxa"/>
            <w:vAlign w:val="center"/>
          </w:tcPr>
          <w:p w14:paraId="5BB9D0D3" w14:textId="6AB74625"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1.4</w:t>
            </w:r>
          </w:p>
        </w:tc>
        <w:tc>
          <w:tcPr>
            <w:tcW w:w="2166" w:type="dxa"/>
            <w:vAlign w:val="center"/>
          </w:tcPr>
          <w:p w14:paraId="028D0BF1" w14:textId="158D1DCF"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576168094"/>
                <w:placeholder>
                  <w:docPart w:val="1AD94FD78ED54B50AB74F937311BE258"/>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45268C">
              <w:rPr>
                <w:rFonts w:ascii="Times New Roman" w:hAnsi="Times New Roman"/>
                <w:sz w:val="24"/>
              </w:rPr>
              <w:t>-ПЗ</w:t>
            </w:r>
            <w:r>
              <w:rPr>
                <w:rFonts w:ascii="Times New Roman" w:hAnsi="Times New Roman"/>
                <w:sz w:val="24"/>
              </w:rPr>
              <w:t>4</w:t>
            </w:r>
          </w:p>
        </w:tc>
        <w:tc>
          <w:tcPr>
            <w:tcW w:w="4965" w:type="dxa"/>
            <w:vAlign w:val="center"/>
          </w:tcPr>
          <w:p w14:paraId="780FD57E" w14:textId="596C68B3" w:rsidR="00A35C1E" w:rsidRPr="005E6D4E" w:rsidRDefault="00A35C1E" w:rsidP="00A35C1E">
            <w:pPr>
              <w:spacing w:line="276" w:lineRule="auto"/>
              <w:ind w:firstLine="0"/>
              <w:jc w:val="left"/>
              <w:rPr>
                <w:rFonts w:ascii="Times New Roman" w:hAnsi="Times New Roman"/>
                <w:sz w:val="24"/>
              </w:rPr>
            </w:pPr>
            <w:r w:rsidRPr="005E6D4E">
              <w:rPr>
                <w:rFonts w:ascii="Times New Roman" w:hAnsi="Times New Roman"/>
                <w:sz w:val="24"/>
              </w:rPr>
              <w:t xml:space="preserve">Пояснительная записка. </w:t>
            </w:r>
          </w:p>
        </w:tc>
        <w:tc>
          <w:tcPr>
            <w:tcW w:w="1836" w:type="dxa"/>
            <w:vAlign w:val="center"/>
          </w:tcPr>
          <w:p w14:paraId="127E44C8" w14:textId="77777777" w:rsidR="00A35C1E" w:rsidRDefault="00A35C1E" w:rsidP="00A35C1E">
            <w:pPr>
              <w:spacing w:line="240" w:lineRule="auto"/>
              <w:ind w:firstLine="0"/>
              <w:jc w:val="center"/>
              <w:rPr>
                <w:rFonts w:ascii="Times New Roman" w:hAnsi="Times New Roman"/>
                <w:sz w:val="24"/>
              </w:rPr>
            </w:pPr>
          </w:p>
        </w:tc>
      </w:tr>
      <w:tr w:rsidR="00A35C1E" w:rsidRPr="004224C6" w14:paraId="621FE94F" w14:textId="77777777" w:rsidTr="00753E55">
        <w:trPr>
          <w:trHeight w:val="454"/>
        </w:trPr>
        <w:tc>
          <w:tcPr>
            <w:tcW w:w="808" w:type="dxa"/>
            <w:vAlign w:val="center"/>
          </w:tcPr>
          <w:p w14:paraId="7108F2A4" w14:textId="00692B09"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2.4</w:t>
            </w:r>
          </w:p>
        </w:tc>
        <w:tc>
          <w:tcPr>
            <w:tcW w:w="2166" w:type="dxa"/>
            <w:vAlign w:val="center"/>
          </w:tcPr>
          <w:p w14:paraId="7F51777C" w14:textId="1CDC4D4A"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2101874254"/>
                <w:placeholder>
                  <w:docPart w:val="28BB7707DC3C494BB1A385DA9A6EDFB2"/>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-КМ4</w:t>
            </w:r>
          </w:p>
        </w:tc>
        <w:tc>
          <w:tcPr>
            <w:tcW w:w="4965" w:type="dxa"/>
            <w:vAlign w:val="center"/>
          </w:tcPr>
          <w:p w14:paraId="7361BE43" w14:textId="68D536D5" w:rsidR="00A35C1E" w:rsidRPr="005E6D4E" w:rsidRDefault="00A35C1E" w:rsidP="00A35C1E">
            <w:pPr>
              <w:spacing w:line="276" w:lineRule="auto"/>
              <w:ind w:firstLine="0"/>
              <w:jc w:val="left"/>
              <w:rPr>
                <w:rFonts w:ascii="Times New Roman" w:hAnsi="Times New Roman"/>
                <w:sz w:val="24"/>
              </w:rPr>
            </w:pPr>
            <w:r w:rsidRPr="005E6D4E">
              <w:rPr>
                <w:rFonts w:ascii="Times New Roman" w:hAnsi="Times New Roman"/>
                <w:sz w:val="24"/>
              </w:rPr>
              <w:t>Конструкции металлические.</w:t>
            </w:r>
          </w:p>
        </w:tc>
        <w:tc>
          <w:tcPr>
            <w:tcW w:w="1836" w:type="dxa"/>
            <w:vAlign w:val="center"/>
          </w:tcPr>
          <w:p w14:paraId="07CD180A" w14:textId="77777777" w:rsidR="00A35C1E" w:rsidRDefault="00A35C1E" w:rsidP="00A35C1E">
            <w:pPr>
              <w:spacing w:line="240" w:lineRule="auto"/>
              <w:ind w:firstLine="0"/>
              <w:jc w:val="center"/>
              <w:rPr>
                <w:rFonts w:ascii="Times New Roman" w:hAnsi="Times New Roman"/>
                <w:sz w:val="24"/>
              </w:rPr>
            </w:pPr>
          </w:p>
        </w:tc>
      </w:tr>
      <w:tr w:rsidR="00A35C1E" w:rsidRPr="004224C6" w14:paraId="54FA5617" w14:textId="77777777" w:rsidTr="00753E55">
        <w:trPr>
          <w:trHeight w:val="454"/>
        </w:trPr>
        <w:tc>
          <w:tcPr>
            <w:tcW w:w="808" w:type="dxa"/>
            <w:vAlign w:val="center"/>
          </w:tcPr>
          <w:p w14:paraId="33495210" w14:textId="12A54152"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3.4</w:t>
            </w:r>
          </w:p>
        </w:tc>
        <w:tc>
          <w:tcPr>
            <w:tcW w:w="2166" w:type="dxa"/>
            <w:vAlign w:val="center"/>
          </w:tcPr>
          <w:p w14:paraId="1EDE0A7A" w14:textId="20C8E034"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765756385"/>
                <w:placeholder>
                  <w:docPart w:val="A10C3C0E57B34912BA843E18DA9CBD9E"/>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-ЭС4</w:t>
            </w:r>
          </w:p>
        </w:tc>
        <w:tc>
          <w:tcPr>
            <w:tcW w:w="4965" w:type="dxa"/>
            <w:vAlign w:val="center"/>
          </w:tcPr>
          <w:p w14:paraId="4744BBEB" w14:textId="131B01EE"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Электроснабжение</w:t>
            </w:r>
            <w:r>
              <w:rPr>
                <w:rFonts w:ascii="Times New Roman" w:hAnsi="Times New Roman"/>
                <w:sz w:val="24"/>
              </w:rPr>
              <w:t>.</w:t>
            </w:r>
          </w:p>
        </w:tc>
        <w:tc>
          <w:tcPr>
            <w:tcW w:w="1836" w:type="dxa"/>
            <w:vAlign w:val="center"/>
          </w:tcPr>
          <w:p w14:paraId="32E9F8CB" w14:textId="77777777" w:rsidR="00A35C1E" w:rsidRDefault="00A35C1E" w:rsidP="00A35C1E">
            <w:pPr>
              <w:spacing w:line="240" w:lineRule="auto"/>
              <w:ind w:firstLine="0"/>
              <w:jc w:val="center"/>
              <w:rPr>
                <w:rFonts w:ascii="Times New Roman" w:hAnsi="Times New Roman"/>
                <w:sz w:val="24"/>
              </w:rPr>
            </w:pPr>
          </w:p>
        </w:tc>
      </w:tr>
      <w:tr w:rsidR="00A35C1E" w:rsidRPr="004224C6" w14:paraId="74A8EE9E" w14:textId="77777777" w:rsidTr="00753E55">
        <w:trPr>
          <w:trHeight w:val="454"/>
        </w:trPr>
        <w:tc>
          <w:tcPr>
            <w:tcW w:w="808" w:type="dxa"/>
            <w:vAlign w:val="center"/>
          </w:tcPr>
          <w:p w14:paraId="4FE09E4D" w14:textId="4D226C9D"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4.4</w:t>
            </w:r>
          </w:p>
        </w:tc>
        <w:tc>
          <w:tcPr>
            <w:tcW w:w="2166" w:type="dxa"/>
            <w:vAlign w:val="center"/>
          </w:tcPr>
          <w:p w14:paraId="7725DC51" w14:textId="2B609666"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084523621"/>
                <w:placeholder>
                  <w:docPart w:val="AF6B339DBC6544E887BC4418ADA8B7E9"/>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E939C7">
              <w:rPr>
                <w:rFonts w:ascii="Times New Roman" w:hAnsi="Times New Roman"/>
                <w:sz w:val="24"/>
              </w:rPr>
              <w:t>-О</w:t>
            </w:r>
            <w:r>
              <w:rPr>
                <w:rFonts w:ascii="Times New Roman" w:hAnsi="Times New Roman"/>
                <w:sz w:val="24"/>
              </w:rPr>
              <w:t>В4</w:t>
            </w:r>
          </w:p>
        </w:tc>
        <w:tc>
          <w:tcPr>
            <w:tcW w:w="4965" w:type="dxa"/>
            <w:vAlign w:val="center"/>
          </w:tcPr>
          <w:p w14:paraId="0282024C" w14:textId="19A5A1A0"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Отопление, вентиляция и кондиционирование</w:t>
            </w:r>
            <w:r>
              <w:rPr>
                <w:rFonts w:ascii="Times New Roman" w:hAnsi="Times New Roman"/>
                <w:sz w:val="24"/>
              </w:rPr>
              <w:t>.</w:t>
            </w:r>
          </w:p>
        </w:tc>
        <w:tc>
          <w:tcPr>
            <w:tcW w:w="1836" w:type="dxa"/>
            <w:vAlign w:val="center"/>
          </w:tcPr>
          <w:p w14:paraId="509EBC41" w14:textId="77777777" w:rsidR="00A35C1E" w:rsidRDefault="00A35C1E" w:rsidP="00A35C1E">
            <w:pPr>
              <w:spacing w:line="240" w:lineRule="auto"/>
              <w:ind w:firstLine="0"/>
              <w:jc w:val="center"/>
              <w:rPr>
                <w:rFonts w:ascii="Times New Roman" w:hAnsi="Times New Roman"/>
                <w:sz w:val="24"/>
              </w:rPr>
            </w:pPr>
          </w:p>
        </w:tc>
      </w:tr>
      <w:tr w:rsidR="00A35C1E" w:rsidRPr="004224C6" w14:paraId="491334EF" w14:textId="77777777" w:rsidTr="00753E55">
        <w:trPr>
          <w:trHeight w:val="454"/>
        </w:trPr>
        <w:tc>
          <w:tcPr>
            <w:tcW w:w="808" w:type="dxa"/>
            <w:vAlign w:val="center"/>
          </w:tcPr>
          <w:p w14:paraId="0E978F25" w14:textId="6E872B17"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5.4</w:t>
            </w:r>
          </w:p>
        </w:tc>
        <w:tc>
          <w:tcPr>
            <w:tcW w:w="2166" w:type="dxa"/>
            <w:vAlign w:val="center"/>
          </w:tcPr>
          <w:p w14:paraId="675B409A" w14:textId="645B78A9"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845440574"/>
                <w:placeholder>
                  <w:docPart w:val="47A6CFD5CE77463BBA6C059E833990B1"/>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E939C7">
              <w:rPr>
                <w:rFonts w:ascii="Times New Roman" w:hAnsi="Times New Roman"/>
                <w:sz w:val="24"/>
              </w:rPr>
              <w:t>-</w:t>
            </w:r>
            <w:r>
              <w:rPr>
                <w:rFonts w:ascii="Times New Roman" w:hAnsi="Times New Roman"/>
                <w:sz w:val="24"/>
              </w:rPr>
              <w:t>ОС4</w:t>
            </w:r>
          </w:p>
        </w:tc>
        <w:tc>
          <w:tcPr>
            <w:tcW w:w="4965" w:type="dxa"/>
            <w:vAlign w:val="center"/>
          </w:tcPr>
          <w:p w14:paraId="32CA3CB2" w14:textId="4D0BFE9D"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Охранная и охранно-пожарная сигнализация</w:t>
            </w:r>
            <w:r>
              <w:rPr>
                <w:rFonts w:ascii="Times New Roman" w:hAnsi="Times New Roman"/>
                <w:sz w:val="24"/>
              </w:rPr>
              <w:t>.</w:t>
            </w:r>
          </w:p>
        </w:tc>
        <w:tc>
          <w:tcPr>
            <w:tcW w:w="1836" w:type="dxa"/>
            <w:vAlign w:val="center"/>
          </w:tcPr>
          <w:p w14:paraId="13874FF5" w14:textId="77777777" w:rsidR="00A35C1E" w:rsidRDefault="00A35C1E" w:rsidP="00A35C1E">
            <w:pPr>
              <w:spacing w:line="240" w:lineRule="auto"/>
              <w:ind w:firstLine="0"/>
              <w:jc w:val="center"/>
              <w:rPr>
                <w:rFonts w:ascii="Times New Roman" w:hAnsi="Times New Roman"/>
                <w:sz w:val="24"/>
              </w:rPr>
            </w:pPr>
          </w:p>
        </w:tc>
      </w:tr>
      <w:tr w:rsidR="00A35C1E" w:rsidRPr="004224C6" w14:paraId="373B7511" w14:textId="77777777" w:rsidTr="00753E55">
        <w:trPr>
          <w:trHeight w:val="454"/>
        </w:trPr>
        <w:tc>
          <w:tcPr>
            <w:tcW w:w="808" w:type="dxa"/>
            <w:vAlign w:val="center"/>
          </w:tcPr>
          <w:p w14:paraId="590F9DB4" w14:textId="099F646C"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6.4</w:t>
            </w:r>
          </w:p>
        </w:tc>
        <w:tc>
          <w:tcPr>
            <w:tcW w:w="2166" w:type="dxa"/>
            <w:vAlign w:val="center"/>
          </w:tcPr>
          <w:p w14:paraId="4721D7E2" w14:textId="01EDF3BA"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308159892"/>
                <w:placeholder>
                  <w:docPart w:val="42D75CCCAFF5421A9DCD7FD8DB95A362"/>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-АК4</w:t>
            </w:r>
          </w:p>
        </w:tc>
        <w:tc>
          <w:tcPr>
            <w:tcW w:w="4965" w:type="dxa"/>
            <w:vAlign w:val="center"/>
          </w:tcPr>
          <w:p w14:paraId="7863DC9A" w14:textId="669EB982"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Автоматизация комплексная</w:t>
            </w:r>
            <w:r>
              <w:rPr>
                <w:rFonts w:ascii="Times New Roman" w:hAnsi="Times New Roman"/>
                <w:sz w:val="24"/>
              </w:rPr>
              <w:t>.</w:t>
            </w:r>
          </w:p>
        </w:tc>
        <w:tc>
          <w:tcPr>
            <w:tcW w:w="1836" w:type="dxa"/>
            <w:vAlign w:val="center"/>
          </w:tcPr>
          <w:p w14:paraId="2A13088B" w14:textId="77777777" w:rsidR="00A35C1E" w:rsidRDefault="00A35C1E" w:rsidP="00A35C1E">
            <w:pPr>
              <w:spacing w:line="240" w:lineRule="auto"/>
              <w:ind w:firstLine="0"/>
              <w:jc w:val="center"/>
              <w:rPr>
                <w:rFonts w:ascii="Times New Roman" w:hAnsi="Times New Roman"/>
                <w:sz w:val="24"/>
              </w:rPr>
            </w:pPr>
          </w:p>
        </w:tc>
      </w:tr>
      <w:tr w:rsidR="00A35C1E" w:rsidRPr="004224C6" w14:paraId="2D89E9BE" w14:textId="77777777" w:rsidTr="00753E55">
        <w:trPr>
          <w:trHeight w:val="454"/>
        </w:trPr>
        <w:tc>
          <w:tcPr>
            <w:tcW w:w="808" w:type="dxa"/>
            <w:vAlign w:val="center"/>
          </w:tcPr>
          <w:p w14:paraId="234BAA0E" w14:textId="16DDC243"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7.4</w:t>
            </w:r>
          </w:p>
        </w:tc>
        <w:tc>
          <w:tcPr>
            <w:tcW w:w="2166" w:type="dxa"/>
            <w:vAlign w:val="center"/>
          </w:tcPr>
          <w:p w14:paraId="28C7A245" w14:textId="7AD05BEE"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004559970"/>
                <w:placeholder>
                  <w:docPart w:val="AB4D1F585CDF417A9F05552DE9CF3FB0"/>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-ПОС4</w:t>
            </w:r>
          </w:p>
        </w:tc>
        <w:tc>
          <w:tcPr>
            <w:tcW w:w="4965" w:type="dxa"/>
            <w:vAlign w:val="center"/>
          </w:tcPr>
          <w:p w14:paraId="0DA8F9FA" w14:textId="47C7F72A"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Проект организации строительства</w:t>
            </w:r>
            <w:r>
              <w:rPr>
                <w:rFonts w:ascii="Times New Roman" w:hAnsi="Times New Roman"/>
                <w:sz w:val="24"/>
              </w:rPr>
              <w:t>.</w:t>
            </w:r>
          </w:p>
        </w:tc>
        <w:tc>
          <w:tcPr>
            <w:tcW w:w="1836" w:type="dxa"/>
            <w:vAlign w:val="center"/>
          </w:tcPr>
          <w:p w14:paraId="268A952F" w14:textId="77777777" w:rsidR="00A35C1E" w:rsidRDefault="00A35C1E" w:rsidP="00A35C1E">
            <w:pPr>
              <w:spacing w:line="240" w:lineRule="auto"/>
              <w:ind w:firstLine="0"/>
              <w:jc w:val="center"/>
              <w:rPr>
                <w:rFonts w:ascii="Times New Roman" w:hAnsi="Times New Roman"/>
                <w:sz w:val="24"/>
              </w:rPr>
            </w:pPr>
          </w:p>
        </w:tc>
      </w:tr>
      <w:tr w:rsidR="00A35C1E" w:rsidRPr="004224C6" w14:paraId="70A21B75" w14:textId="77777777" w:rsidTr="00753E55">
        <w:trPr>
          <w:trHeight w:val="454"/>
        </w:trPr>
        <w:tc>
          <w:tcPr>
            <w:tcW w:w="808" w:type="dxa"/>
            <w:vAlign w:val="center"/>
          </w:tcPr>
          <w:p w14:paraId="7B5518D1" w14:textId="413DCBC6"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8.4</w:t>
            </w:r>
          </w:p>
        </w:tc>
        <w:tc>
          <w:tcPr>
            <w:tcW w:w="2166" w:type="dxa"/>
            <w:vAlign w:val="center"/>
          </w:tcPr>
          <w:p w14:paraId="0AA5FA52" w14:textId="57CB837A"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752475135"/>
                <w:placeholder>
                  <w:docPart w:val="2A7A9842A9964D39AB1A94D8762D0FC9"/>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0671FF">
              <w:rPr>
                <w:rFonts w:ascii="Times New Roman" w:hAnsi="Times New Roman"/>
                <w:sz w:val="24"/>
              </w:rPr>
              <w:t>-СМ</w:t>
            </w:r>
            <w:r>
              <w:rPr>
                <w:rFonts w:ascii="Times New Roman" w:hAnsi="Times New Roman"/>
                <w:sz w:val="24"/>
              </w:rPr>
              <w:t>4</w:t>
            </w:r>
          </w:p>
        </w:tc>
        <w:tc>
          <w:tcPr>
            <w:tcW w:w="4965" w:type="dxa"/>
            <w:vAlign w:val="center"/>
          </w:tcPr>
          <w:p w14:paraId="1C80E0F3" w14:textId="2A4F5AD1"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Смета на строительство, реконструкцию, капитальный ремонт, снос объекта капитального строительства</w:t>
            </w:r>
          </w:p>
        </w:tc>
        <w:tc>
          <w:tcPr>
            <w:tcW w:w="1836" w:type="dxa"/>
            <w:vAlign w:val="center"/>
          </w:tcPr>
          <w:p w14:paraId="174296DB" w14:textId="77777777" w:rsidR="00A35C1E" w:rsidRDefault="00A35C1E" w:rsidP="00A35C1E">
            <w:pPr>
              <w:spacing w:line="240" w:lineRule="auto"/>
              <w:ind w:firstLine="0"/>
              <w:jc w:val="center"/>
              <w:rPr>
                <w:rFonts w:ascii="Times New Roman" w:hAnsi="Times New Roman"/>
                <w:sz w:val="24"/>
              </w:rPr>
            </w:pPr>
          </w:p>
        </w:tc>
      </w:tr>
      <w:tr w:rsidR="005E6D4E" w:rsidRPr="004224C6" w14:paraId="651AD22A" w14:textId="77777777" w:rsidTr="00A35C1E">
        <w:trPr>
          <w:trHeight w:val="726"/>
        </w:trPr>
        <w:tc>
          <w:tcPr>
            <w:tcW w:w="808" w:type="dxa"/>
            <w:vAlign w:val="center"/>
          </w:tcPr>
          <w:p w14:paraId="33AC6CFD" w14:textId="77777777" w:rsidR="005E6D4E" w:rsidRPr="00E85B60" w:rsidRDefault="005E6D4E" w:rsidP="00D01C73">
            <w:pPr>
              <w:pStyle w:val="affb"/>
              <w:spacing w:line="240" w:lineRule="auto"/>
              <w:ind w:left="0" w:firstLine="0"/>
              <w:rPr>
                <w:rFonts w:ascii="Times New Roman" w:hAnsi="Times New Roman"/>
                <w:sz w:val="24"/>
              </w:rPr>
            </w:pPr>
          </w:p>
        </w:tc>
        <w:tc>
          <w:tcPr>
            <w:tcW w:w="2166" w:type="dxa"/>
            <w:vAlign w:val="center"/>
          </w:tcPr>
          <w:p w14:paraId="78DDF6D4" w14:textId="07503BA5" w:rsidR="005E6D4E" w:rsidRDefault="005E6D4E" w:rsidP="00D01C73">
            <w:pPr>
              <w:spacing w:line="240" w:lineRule="auto"/>
              <w:ind w:firstLine="0"/>
              <w:jc w:val="left"/>
              <w:rPr>
                <w:rFonts w:ascii="Times New Roman" w:hAnsi="Times New Roman"/>
                <w:sz w:val="24"/>
              </w:rPr>
            </w:pPr>
          </w:p>
        </w:tc>
        <w:tc>
          <w:tcPr>
            <w:tcW w:w="4965" w:type="dxa"/>
            <w:vAlign w:val="center"/>
          </w:tcPr>
          <w:p w14:paraId="765329CF" w14:textId="5866B695" w:rsidR="005E6D4E" w:rsidRPr="005E6D4E" w:rsidRDefault="00D01C73" w:rsidP="00A35C1E">
            <w:pPr>
              <w:pStyle w:val="af6"/>
              <w:rPr>
                <w:rFonts w:ascii="Times New Roman" w:hAnsi="Times New Roman"/>
                <w:sz w:val="24"/>
              </w:rPr>
            </w:pPr>
            <w:r w:rsidRPr="005E6D4E">
              <w:rPr>
                <w:rFonts w:ascii="Times New Roman" w:hAnsi="Times New Roman"/>
                <w:sz w:val="24"/>
              </w:rPr>
              <w:t>Место разгрузки кислоты и щелочи</w:t>
            </w:r>
          </w:p>
        </w:tc>
        <w:tc>
          <w:tcPr>
            <w:tcW w:w="1836" w:type="dxa"/>
            <w:vAlign w:val="center"/>
          </w:tcPr>
          <w:p w14:paraId="6F77E1B5" w14:textId="77777777" w:rsidR="005E6D4E" w:rsidRDefault="005E6D4E" w:rsidP="005E6D4E">
            <w:pPr>
              <w:spacing w:line="240" w:lineRule="auto"/>
              <w:ind w:firstLine="0"/>
              <w:jc w:val="center"/>
              <w:rPr>
                <w:rFonts w:ascii="Times New Roman" w:hAnsi="Times New Roman"/>
                <w:sz w:val="24"/>
              </w:rPr>
            </w:pPr>
          </w:p>
        </w:tc>
      </w:tr>
      <w:tr w:rsidR="00A35C1E" w:rsidRPr="004224C6" w14:paraId="1E77F621" w14:textId="77777777" w:rsidTr="00753E55">
        <w:trPr>
          <w:trHeight w:val="454"/>
        </w:trPr>
        <w:tc>
          <w:tcPr>
            <w:tcW w:w="808" w:type="dxa"/>
            <w:vAlign w:val="center"/>
          </w:tcPr>
          <w:p w14:paraId="250AB240" w14:textId="24EA08AC"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1.5</w:t>
            </w:r>
          </w:p>
        </w:tc>
        <w:tc>
          <w:tcPr>
            <w:tcW w:w="2166" w:type="dxa"/>
            <w:vAlign w:val="center"/>
          </w:tcPr>
          <w:p w14:paraId="26650789" w14:textId="1ECBD2D2"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491607710"/>
                <w:placeholder>
                  <w:docPart w:val="75DDF0A9C363439CA81977D25B70FB02"/>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45268C">
              <w:rPr>
                <w:rFonts w:ascii="Times New Roman" w:hAnsi="Times New Roman"/>
                <w:sz w:val="24"/>
              </w:rPr>
              <w:t>-ПЗ</w:t>
            </w:r>
            <w:r>
              <w:rPr>
                <w:rFonts w:ascii="Times New Roman" w:hAnsi="Times New Roman"/>
                <w:sz w:val="24"/>
              </w:rPr>
              <w:t>5</w:t>
            </w:r>
          </w:p>
        </w:tc>
        <w:tc>
          <w:tcPr>
            <w:tcW w:w="4965" w:type="dxa"/>
            <w:vAlign w:val="center"/>
          </w:tcPr>
          <w:p w14:paraId="0CDED4C9" w14:textId="46464F29" w:rsidR="00A35C1E" w:rsidRPr="005E6D4E" w:rsidRDefault="00A35C1E" w:rsidP="00A35C1E">
            <w:pPr>
              <w:spacing w:line="276" w:lineRule="auto"/>
              <w:ind w:firstLine="0"/>
              <w:jc w:val="left"/>
              <w:rPr>
                <w:rFonts w:ascii="Times New Roman" w:hAnsi="Times New Roman"/>
                <w:sz w:val="24"/>
              </w:rPr>
            </w:pPr>
            <w:r w:rsidRPr="005E6D4E">
              <w:rPr>
                <w:rFonts w:ascii="Times New Roman" w:hAnsi="Times New Roman"/>
                <w:sz w:val="24"/>
              </w:rPr>
              <w:t xml:space="preserve">Пояснительная записка. </w:t>
            </w:r>
          </w:p>
        </w:tc>
        <w:tc>
          <w:tcPr>
            <w:tcW w:w="1836" w:type="dxa"/>
            <w:vAlign w:val="center"/>
          </w:tcPr>
          <w:p w14:paraId="5B95D778" w14:textId="77777777" w:rsidR="00A35C1E" w:rsidRDefault="00A35C1E" w:rsidP="00A35C1E">
            <w:pPr>
              <w:spacing w:line="240" w:lineRule="auto"/>
              <w:ind w:firstLine="0"/>
              <w:jc w:val="center"/>
              <w:rPr>
                <w:rFonts w:ascii="Times New Roman" w:hAnsi="Times New Roman"/>
                <w:sz w:val="24"/>
              </w:rPr>
            </w:pPr>
          </w:p>
        </w:tc>
      </w:tr>
      <w:tr w:rsidR="00A35C1E" w:rsidRPr="004224C6" w14:paraId="44CB1729" w14:textId="77777777" w:rsidTr="00753E55">
        <w:trPr>
          <w:trHeight w:val="454"/>
        </w:trPr>
        <w:tc>
          <w:tcPr>
            <w:tcW w:w="808" w:type="dxa"/>
            <w:vAlign w:val="center"/>
          </w:tcPr>
          <w:p w14:paraId="2E0B568C" w14:textId="6F308DD5"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2.5</w:t>
            </w:r>
          </w:p>
        </w:tc>
        <w:tc>
          <w:tcPr>
            <w:tcW w:w="2166" w:type="dxa"/>
            <w:vAlign w:val="center"/>
          </w:tcPr>
          <w:p w14:paraId="04040F08" w14:textId="62360902"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862429205"/>
                <w:placeholder>
                  <w:docPart w:val="0C5361F316E04FE583A467AA7BD2D8A0"/>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-КМ5</w:t>
            </w:r>
          </w:p>
        </w:tc>
        <w:tc>
          <w:tcPr>
            <w:tcW w:w="4965" w:type="dxa"/>
            <w:vAlign w:val="center"/>
          </w:tcPr>
          <w:p w14:paraId="2AC1550A" w14:textId="0AC70BFE" w:rsidR="00A35C1E" w:rsidRPr="005E6D4E" w:rsidRDefault="00A35C1E" w:rsidP="00A35C1E">
            <w:pPr>
              <w:spacing w:line="276" w:lineRule="auto"/>
              <w:ind w:firstLine="0"/>
              <w:jc w:val="left"/>
              <w:rPr>
                <w:rFonts w:ascii="Times New Roman" w:hAnsi="Times New Roman"/>
                <w:sz w:val="24"/>
              </w:rPr>
            </w:pPr>
            <w:r w:rsidRPr="005E6D4E">
              <w:rPr>
                <w:rFonts w:ascii="Times New Roman" w:hAnsi="Times New Roman"/>
                <w:sz w:val="24"/>
              </w:rPr>
              <w:t>Конструкции металлические.</w:t>
            </w:r>
          </w:p>
        </w:tc>
        <w:tc>
          <w:tcPr>
            <w:tcW w:w="1836" w:type="dxa"/>
            <w:vAlign w:val="center"/>
          </w:tcPr>
          <w:p w14:paraId="55E81DC6" w14:textId="77777777" w:rsidR="00A35C1E" w:rsidRDefault="00A35C1E" w:rsidP="00A35C1E">
            <w:pPr>
              <w:spacing w:line="240" w:lineRule="auto"/>
              <w:ind w:firstLine="0"/>
              <w:jc w:val="center"/>
              <w:rPr>
                <w:rFonts w:ascii="Times New Roman" w:hAnsi="Times New Roman"/>
                <w:sz w:val="24"/>
              </w:rPr>
            </w:pPr>
          </w:p>
        </w:tc>
      </w:tr>
      <w:tr w:rsidR="00A35C1E" w:rsidRPr="004224C6" w14:paraId="1969F831" w14:textId="77777777" w:rsidTr="00753E55">
        <w:trPr>
          <w:trHeight w:val="454"/>
        </w:trPr>
        <w:tc>
          <w:tcPr>
            <w:tcW w:w="808" w:type="dxa"/>
            <w:vAlign w:val="center"/>
          </w:tcPr>
          <w:p w14:paraId="67D492E7" w14:textId="79A30715"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3.5</w:t>
            </w:r>
          </w:p>
        </w:tc>
        <w:tc>
          <w:tcPr>
            <w:tcW w:w="2166" w:type="dxa"/>
            <w:vAlign w:val="center"/>
          </w:tcPr>
          <w:p w14:paraId="61149AC8" w14:textId="1ADEA881"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159155816"/>
                <w:placeholder>
                  <w:docPart w:val="D622308E315F43BEA27E8AB0F663ADEA"/>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-ЭС5</w:t>
            </w:r>
          </w:p>
        </w:tc>
        <w:tc>
          <w:tcPr>
            <w:tcW w:w="4965" w:type="dxa"/>
            <w:vAlign w:val="center"/>
          </w:tcPr>
          <w:p w14:paraId="6E82D5F3" w14:textId="59952876"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Электроснабжение</w:t>
            </w:r>
            <w:r>
              <w:rPr>
                <w:rFonts w:ascii="Times New Roman" w:hAnsi="Times New Roman"/>
                <w:sz w:val="24"/>
              </w:rPr>
              <w:t>.</w:t>
            </w:r>
          </w:p>
        </w:tc>
        <w:tc>
          <w:tcPr>
            <w:tcW w:w="1836" w:type="dxa"/>
            <w:vAlign w:val="center"/>
          </w:tcPr>
          <w:p w14:paraId="2C56CFAD" w14:textId="77777777" w:rsidR="00A35C1E" w:rsidRDefault="00A35C1E" w:rsidP="00A35C1E">
            <w:pPr>
              <w:spacing w:line="240" w:lineRule="auto"/>
              <w:ind w:firstLine="0"/>
              <w:jc w:val="center"/>
              <w:rPr>
                <w:rFonts w:ascii="Times New Roman" w:hAnsi="Times New Roman"/>
                <w:sz w:val="24"/>
              </w:rPr>
            </w:pPr>
          </w:p>
        </w:tc>
      </w:tr>
      <w:tr w:rsidR="00A35C1E" w:rsidRPr="004224C6" w14:paraId="52C82FFF" w14:textId="77777777" w:rsidTr="00753E55">
        <w:trPr>
          <w:trHeight w:val="454"/>
        </w:trPr>
        <w:tc>
          <w:tcPr>
            <w:tcW w:w="808" w:type="dxa"/>
            <w:vAlign w:val="center"/>
          </w:tcPr>
          <w:p w14:paraId="757822CF" w14:textId="6ACAD7AC"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4.5</w:t>
            </w:r>
          </w:p>
        </w:tc>
        <w:tc>
          <w:tcPr>
            <w:tcW w:w="2166" w:type="dxa"/>
            <w:vAlign w:val="center"/>
          </w:tcPr>
          <w:p w14:paraId="1CDC6759" w14:textId="0D5E81E5"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943852347"/>
                <w:placeholder>
                  <w:docPart w:val="FEDE93CD13F344D7BB624F3E60967A45"/>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E939C7">
              <w:rPr>
                <w:rFonts w:ascii="Times New Roman" w:hAnsi="Times New Roman"/>
                <w:sz w:val="24"/>
              </w:rPr>
              <w:t>-О</w:t>
            </w:r>
            <w:r>
              <w:rPr>
                <w:rFonts w:ascii="Times New Roman" w:hAnsi="Times New Roman"/>
                <w:sz w:val="24"/>
              </w:rPr>
              <w:t>В5</w:t>
            </w:r>
          </w:p>
        </w:tc>
        <w:tc>
          <w:tcPr>
            <w:tcW w:w="4965" w:type="dxa"/>
            <w:vAlign w:val="center"/>
          </w:tcPr>
          <w:p w14:paraId="4E757675" w14:textId="580B155E"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Отопление, вентиляция и кондиционирование</w:t>
            </w:r>
            <w:r>
              <w:rPr>
                <w:rFonts w:ascii="Times New Roman" w:hAnsi="Times New Roman"/>
                <w:sz w:val="24"/>
              </w:rPr>
              <w:t>.</w:t>
            </w:r>
          </w:p>
        </w:tc>
        <w:tc>
          <w:tcPr>
            <w:tcW w:w="1836" w:type="dxa"/>
            <w:vAlign w:val="center"/>
          </w:tcPr>
          <w:p w14:paraId="0B4E3808" w14:textId="77777777" w:rsidR="00A35C1E" w:rsidRDefault="00A35C1E" w:rsidP="00A35C1E">
            <w:pPr>
              <w:spacing w:line="240" w:lineRule="auto"/>
              <w:ind w:firstLine="0"/>
              <w:jc w:val="center"/>
              <w:rPr>
                <w:rFonts w:ascii="Times New Roman" w:hAnsi="Times New Roman"/>
                <w:sz w:val="24"/>
              </w:rPr>
            </w:pPr>
          </w:p>
        </w:tc>
      </w:tr>
      <w:tr w:rsidR="00A35C1E" w:rsidRPr="004224C6" w14:paraId="6DB8C6E5" w14:textId="77777777" w:rsidTr="00753E55">
        <w:trPr>
          <w:trHeight w:val="454"/>
        </w:trPr>
        <w:tc>
          <w:tcPr>
            <w:tcW w:w="808" w:type="dxa"/>
            <w:vAlign w:val="center"/>
          </w:tcPr>
          <w:p w14:paraId="0A777FC6" w14:textId="3CEF6B10"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5.5</w:t>
            </w:r>
          </w:p>
        </w:tc>
        <w:tc>
          <w:tcPr>
            <w:tcW w:w="2166" w:type="dxa"/>
            <w:vAlign w:val="center"/>
          </w:tcPr>
          <w:p w14:paraId="256D821C" w14:textId="7CCF85EC"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695608367"/>
                <w:placeholder>
                  <w:docPart w:val="55B037D57A904A768387B8897E011C07"/>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E939C7">
              <w:rPr>
                <w:rFonts w:ascii="Times New Roman" w:hAnsi="Times New Roman"/>
                <w:sz w:val="24"/>
              </w:rPr>
              <w:t>-</w:t>
            </w:r>
            <w:r>
              <w:rPr>
                <w:rFonts w:ascii="Times New Roman" w:hAnsi="Times New Roman"/>
                <w:sz w:val="24"/>
              </w:rPr>
              <w:t>ОС5</w:t>
            </w:r>
          </w:p>
        </w:tc>
        <w:tc>
          <w:tcPr>
            <w:tcW w:w="4965" w:type="dxa"/>
            <w:vAlign w:val="center"/>
          </w:tcPr>
          <w:p w14:paraId="752521F8" w14:textId="173082B2"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Охранная и охранно-пожарная сигнализация</w:t>
            </w:r>
            <w:r>
              <w:rPr>
                <w:rFonts w:ascii="Times New Roman" w:hAnsi="Times New Roman"/>
                <w:sz w:val="24"/>
              </w:rPr>
              <w:t>.</w:t>
            </w:r>
          </w:p>
        </w:tc>
        <w:tc>
          <w:tcPr>
            <w:tcW w:w="1836" w:type="dxa"/>
            <w:vAlign w:val="center"/>
          </w:tcPr>
          <w:p w14:paraId="2C9510F8" w14:textId="77777777" w:rsidR="00A35C1E" w:rsidRDefault="00A35C1E" w:rsidP="00A35C1E">
            <w:pPr>
              <w:spacing w:line="240" w:lineRule="auto"/>
              <w:ind w:firstLine="0"/>
              <w:jc w:val="center"/>
              <w:rPr>
                <w:rFonts w:ascii="Times New Roman" w:hAnsi="Times New Roman"/>
                <w:sz w:val="24"/>
              </w:rPr>
            </w:pPr>
          </w:p>
        </w:tc>
      </w:tr>
      <w:tr w:rsidR="00A35C1E" w:rsidRPr="004224C6" w14:paraId="65597D65" w14:textId="77777777" w:rsidTr="00753E55">
        <w:trPr>
          <w:trHeight w:val="454"/>
        </w:trPr>
        <w:tc>
          <w:tcPr>
            <w:tcW w:w="808" w:type="dxa"/>
            <w:vAlign w:val="center"/>
          </w:tcPr>
          <w:p w14:paraId="330C338C" w14:textId="22F26A9C"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6.5</w:t>
            </w:r>
          </w:p>
        </w:tc>
        <w:tc>
          <w:tcPr>
            <w:tcW w:w="2166" w:type="dxa"/>
            <w:vAlign w:val="center"/>
          </w:tcPr>
          <w:p w14:paraId="76224FB5" w14:textId="18F5FBD5"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061245271"/>
                <w:placeholder>
                  <w:docPart w:val="FA9FCBAC603B40CD82684E3512A808D3"/>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-АК5</w:t>
            </w:r>
          </w:p>
        </w:tc>
        <w:tc>
          <w:tcPr>
            <w:tcW w:w="4965" w:type="dxa"/>
            <w:vAlign w:val="center"/>
          </w:tcPr>
          <w:p w14:paraId="1D58C865" w14:textId="7D6604E9"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Автоматизация комплексная</w:t>
            </w:r>
            <w:r>
              <w:rPr>
                <w:rFonts w:ascii="Times New Roman" w:hAnsi="Times New Roman"/>
                <w:sz w:val="24"/>
              </w:rPr>
              <w:t>.</w:t>
            </w:r>
          </w:p>
        </w:tc>
        <w:tc>
          <w:tcPr>
            <w:tcW w:w="1836" w:type="dxa"/>
            <w:vAlign w:val="center"/>
          </w:tcPr>
          <w:p w14:paraId="720C850F" w14:textId="77777777" w:rsidR="00A35C1E" w:rsidRDefault="00A35C1E" w:rsidP="00A35C1E">
            <w:pPr>
              <w:spacing w:line="240" w:lineRule="auto"/>
              <w:ind w:firstLine="0"/>
              <w:jc w:val="center"/>
              <w:rPr>
                <w:rFonts w:ascii="Times New Roman" w:hAnsi="Times New Roman"/>
                <w:sz w:val="24"/>
              </w:rPr>
            </w:pPr>
          </w:p>
        </w:tc>
      </w:tr>
      <w:tr w:rsidR="00A35C1E" w:rsidRPr="004224C6" w14:paraId="6D3BA3A2" w14:textId="77777777" w:rsidTr="00753E55">
        <w:trPr>
          <w:trHeight w:val="454"/>
        </w:trPr>
        <w:tc>
          <w:tcPr>
            <w:tcW w:w="808" w:type="dxa"/>
            <w:vAlign w:val="center"/>
          </w:tcPr>
          <w:p w14:paraId="0E9C0765" w14:textId="558B4A20"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7.5</w:t>
            </w:r>
          </w:p>
        </w:tc>
        <w:tc>
          <w:tcPr>
            <w:tcW w:w="2166" w:type="dxa"/>
            <w:vAlign w:val="center"/>
          </w:tcPr>
          <w:p w14:paraId="12D476AD" w14:textId="15AF150C"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208736841"/>
                <w:placeholder>
                  <w:docPart w:val="68DDC6B2A743474FA18788443A1C4C2D"/>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-ПОС5</w:t>
            </w:r>
          </w:p>
        </w:tc>
        <w:tc>
          <w:tcPr>
            <w:tcW w:w="4965" w:type="dxa"/>
            <w:vAlign w:val="center"/>
          </w:tcPr>
          <w:p w14:paraId="7BD97B2C" w14:textId="650174F9"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Проект организации строительства</w:t>
            </w:r>
            <w:r>
              <w:rPr>
                <w:rFonts w:ascii="Times New Roman" w:hAnsi="Times New Roman"/>
                <w:sz w:val="24"/>
              </w:rPr>
              <w:t>.</w:t>
            </w:r>
          </w:p>
        </w:tc>
        <w:tc>
          <w:tcPr>
            <w:tcW w:w="1836" w:type="dxa"/>
            <w:vAlign w:val="center"/>
          </w:tcPr>
          <w:p w14:paraId="61574D41" w14:textId="77777777" w:rsidR="00A35C1E" w:rsidRDefault="00A35C1E" w:rsidP="00A35C1E">
            <w:pPr>
              <w:spacing w:line="240" w:lineRule="auto"/>
              <w:ind w:firstLine="0"/>
              <w:jc w:val="center"/>
              <w:rPr>
                <w:rFonts w:ascii="Times New Roman" w:hAnsi="Times New Roman"/>
                <w:sz w:val="24"/>
              </w:rPr>
            </w:pPr>
          </w:p>
        </w:tc>
      </w:tr>
      <w:tr w:rsidR="00A35C1E" w:rsidRPr="004224C6" w14:paraId="33E090DE" w14:textId="77777777" w:rsidTr="00753E55">
        <w:trPr>
          <w:trHeight w:val="454"/>
        </w:trPr>
        <w:tc>
          <w:tcPr>
            <w:tcW w:w="808" w:type="dxa"/>
            <w:vAlign w:val="center"/>
          </w:tcPr>
          <w:p w14:paraId="4B4968D9" w14:textId="4515F120"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lastRenderedPageBreak/>
              <w:t>8.5</w:t>
            </w:r>
          </w:p>
        </w:tc>
        <w:tc>
          <w:tcPr>
            <w:tcW w:w="2166" w:type="dxa"/>
            <w:vAlign w:val="center"/>
          </w:tcPr>
          <w:p w14:paraId="5A4839DA" w14:textId="0CCA4652"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4322308"/>
                <w:placeholder>
                  <w:docPart w:val="10196B777BAF49DCABFAB122F7465151"/>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0671FF">
              <w:rPr>
                <w:rFonts w:ascii="Times New Roman" w:hAnsi="Times New Roman"/>
                <w:sz w:val="24"/>
              </w:rPr>
              <w:t>-СМ</w:t>
            </w:r>
            <w:r>
              <w:rPr>
                <w:rFonts w:ascii="Times New Roman" w:hAnsi="Times New Roman"/>
                <w:sz w:val="24"/>
              </w:rPr>
              <w:t>5</w:t>
            </w:r>
          </w:p>
        </w:tc>
        <w:tc>
          <w:tcPr>
            <w:tcW w:w="4965" w:type="dxa"/>
            <w:vAlign w:val="center"/>
          </w:tcPr>
          <w:p w14:paraId="1FE0450D" w14:textId="0811C30E"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Смета на строительство, реконструкцию, капитальный ремонт, снос объекта капитального строительства</w:t>
            </w:r>
          </w:p>
        </w:tc>
        <w:tc>
          <w:tcPr>
            <w:tcW w:w="1836" w:type="dxa"/>
            <w:vAlign w:val="center"/>
          </w:tcPr>
          <w:p w14:paraId="79C5C9ED" w14:textId="77777777" w:rsidR="00A35C1E" w:rsidRDefault="00A35C1E" w:rsidP="00A35C1E">
            <w:pPr>
              <w:spacing w:line="240" w:lineRule="auto"/>
              <w:ind w:firstLine="0"/>
              <w:jc w:val="center"/>
              <w:rPr>
                <w:rFonts w:ascii="Times New Roman" w:hAnsi="Times New Roman"/>
                <w:sz w:val="24"/>
              </w:rPr>
            </w:pPr>
          </w:p>
        </w:tc>
      </w:tr>
      <w:tr w:rsidR="005E6D4E" w:rsidRPr="004224C6" w14:paraId="0F166679" w14:textId="77777777" w:rsidTr="00A35C1E">
        <w:trPr>
          <w:trHeight w:val="625"/>
        </w:trPr>
        <w:tc>
          <w:tcPr>
            <w:tcW w:w="808" w:type="dxa"/>
            <w:vAlign w:val="center"/>
          </w:tcPr>
          <w:p w14:paraId="5D4FF858" w14:textId="77777777" w:rsidR="005E6D4E" w:rsidRPr="00E85B60" w:rsidRDefault="005E6D4E" w:rsidP="00A35C1E">
            <w:pPr>
              <w:pStyle w:val="affb"/>
              <w:spacing w:line="240" w:lineRule="auto"/>
              <w:ind w:left="0" w:firstLine="0"/>
              <w:rPr>
                <w:rFonts w:ascii="Times New Roman" w:hAnsi="Times New Roman"/>
                <w:sz w:val="24"/>
              </w:rPr>
            </w:pPr>
          </w:p>
        </w:tc>
        <w:tc>
          <w:tcPr>
            <w:tcW w:w="2166" w:type="dxa"/>
            <w:vAlign w:val="center"/>
          </w:tcPr>
          <w:p w14:paraId="5FF74300" w14:textId="281A92CB" w:rsidR="005E6D4E" w:rsidRDefault="005E6D4E" w:rsidP="00A35C1E">
            <w:pPr>
              <w:spacing w:line="240" w:lineRule="auto"/>
              <w:ind w:firstLine="0"/>
              <w:jc w:val="left"/>
              <w:rPr>
                <w:rFonts w:ascii="Times New Roman" w:hAnsi="Times New Roman"/>
                <w:sz w:val="24"/>
              </w:rPr>
            </w:pPr>
          </w:p>
        </w:tc>
        <w:tc>
          <w:tcPr>
            <w:tcW w:w="4965" w:type="dxa"/>
            <w:vAlign w:val="center"/>
          </w:tcPr>
          <w:p w14:paraId="2BD23A95" w14:textId="0D816FCB" w:rsidR="005E6D4E" w:rsidRPr="005E6D4E" w:rsidRDefault="00A35C1E" w:rsidP="00A35C1E">
            <w:pPr>
              <w:pStyle w:val="af6"/>
              <w:rPr>
                <w:rFonts w:ascii="Times New Roman" w:hAnsi="Times New Roman"/>
                <w:sz w:val="24"/>
              </w:rPr>
            </w:pPr>
            <w:r w:rsidRPr="005E6D4E">
              <w:rPr>
                <w:rFonts w:ascii="Times New Roman" w:hAnsi="Times New Roman"/>
                <w:sz w:val="24"/>
              </w:rPr>
              <w:t>Помещение павильона осветлителей</w:t>
            </w:r>
          </w:p>
        </w:tc>
        <w:tc>
          <w:tcPr>
            <w:tcW w:w="1836" w:type="dxa"/>
            <w:vAlign w:val="center"/>
          </w:tcPr>
          <w:p w14:paraId="3B1E28F7" w14:textId="77777777" w:rsidR="005E6D4E" w:rsidRDefault="005E6D4E" w:rsidP="005E6D4E">
            <w:pPr>
              <w:spacing w:line="240" w:lineRule="auto"/>
              <w:ind w:firstLine="0"/>
              <w:jc w:val="center"/>
              <w:rPr>
                <w:rFonts w:ascii="Times New Roman" w:hAnsi="Times New Roman"/>
                <w:sz w:val="24"/>
              </w:rPr>
            </w:pPr>
          </w:p>
        </w:tc>
      </w:tr>
      <w:tr w:rsidR="00A35C1E" w:rsidRPr="004224C6" w14:paraId="4A9E9309" w14:textId="77777777" w:rsidTr="00753E55">
        <w:trPr>
          <w:trHeight w:val="454"/>
        </w:trPr>
        <w:tc>
          <w:tcPr>
            <w:tcW w:w="808" w:type="dxa"/>
            <w:vAlign w:val="center"/>
          </w:tcPr>
          <w:p w14:paraId="73026CD9" w14:textId="7030CBBD"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1.6</w:t>
            </w:r>
          </w:p>
        </w:tc>
        <w:tc>
          <w:tcPr>
            <w:tcW w:w="2166" w:type="dxa"/>
            <w:vAlign w:val="center"/>
          </w:tcPr>
          <w:p w14:paraId="3F16B559" w14:textId="422F6D46"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718121713"/>
                <w:placeholder>
                  <w:docPart w:val="BE2BE2AFD9FD4BBFA49910C29040AEF5"/>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45268C">
              <w:rPr>
                <w:rFonts w:ascii="Times New Roman" w:hAnsi="Times New Roman"/>
                <w:sz w:val="24"/>
              </w:rPr>
              <w:t>-ПЗ</w:t>
            </w:r>
            <w:r>
              <w:rPr>
                <w:rFonts w:ascii="Times New Roman" w:hAnsi="Times New Roman"/>
                <w:sz w:val="24"/>
              </w:rPr>
              <w:t>6</w:t>
            </w:r>
          </w:p>
        </w:tc>
        <w:tc>
          <w:tcPr>
            <w:tcW w:w="4965" w:type="dxa"/>
            <w:vAlign w:val="center"/>
          </w:tcPr>
          <w:p w14:paraId="6537DC30" w14:textId="3CD82438" w:rsidR="00A35C1E" w:rsidRPr="005E6D4E" w:rsidRDefault="00A35C1E" w:rsidP="00A35C1E">
            <w:pPr>
              <w:spacing w:line="276" w:lineRule="auto"/>
              <w:ind w:firstLine="0"/>
              <w:jc w:val="left"/>
              <w:rPr>
                <w:rFonts w:ascii="Times New Roman" w:hAnsi="Times New Roman"/>
                <w:sz w:val="24"/>
              </w:rPr>
            </w:pPr>
            <w:r w:rsidRPr="005E6D4E">
              <w:rPr>
                <w:rFonts w:ascii="Times New Roman" w:hAnsi="Times New Roman"/>
                <w:sz w:val="24"/>
              </w:rPr>
              <w:t xml:space="preserve">Пояснительная записка. </w:t>
            </w:r>
          </w:p>
        </w:tc>
        <w:tc>
          <w:tcPr>
            <w:tcW w:w="1836" w:type="dxa"/>
            <w:vAlign w:val="center"/>
          </w:tcPr>
          <w:p w14:paraId="2B071ADE" w14:textId="77777777" w:rsidR="00A35C1E" w:rsidRDefault="00A35C1E" w:rsidP="00A35C1E">
            <w:pPr>
              <w:spacing w:line="240" w:lineRule="auto"/>
              <w:ind w:firstLine="0"/>
              <w:jc w:val="center"/>
              <w:rPr>
                <w:rFonts w:ascii="Times New Roman" w:hAnsi="Times New Roman"/>
                <w:sz w:val="24"/>
              </w:rPr>
            </w:pPr>
          </w:p>
        </w:tc>
      </w:tr>
      <w:tr w:rsidR="00A35C1E" w:rsidRPr="004224C6" w14:paraId="5CEBABC4" w14:textId="77777777" w:rsidTr="00753E55">
        <w:trPr>
          <w:trHeight w:val="454"/>
        </w:trPr>
        <w:tc>
          <w:tcPr>
            <w:tcW w:w="808" w:type="dxa"/>
            <w:vAlign w:val="center"/>
          </w:tcPr>
          <w:p w14:paraId="73CE678B" w14:textId="28580D67"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2.6</w:t>
            </w:r>
          </w:p>
        </w:tc>
        <w:tc>
          <w:tcPr>
            <w:tcW w:w="2166" w:type="dxa"/>
            <w:vAlign w:val="center"/>
          </w:tcPr>
          <w:p w14:paraId="506739B4" w14:textId="3673A146"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937550537"/>
                <w:placeholder>
                  <w:docPart w:val="ECC156FEF98A44E699320412B5D84A66"/>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-КМ6</w:t>
            </w:r>
          </w:p>
        </w:tc>
        <w:tc>
          <w:tcPr>
            <w:tcW w:w="4965" w:type="dxa"/>
            <w:vAlign w:val="center"/>
          </w:tcPr>
          <w:p w14:paraId="231D921F" w14:textId="0C247CD8" w:rsidR="00A35C1E" w:rsidRPr="005E6D4E" w:rsidRDefault="00A35C1E" w:rsidP="00A35C1E">
            <w:pPr>
              <w:spacing w:line="276" w:lineRule="auto"/>
              <w:ind w:firstLine="0"/>
              <w:jc w:val="left"/>
              <w:rPr>
                <w:rFonts w:ascii="Times New Roman" w:hAnsi="Times New Roman"/>
                <w:sz w:val="24"/>
              </w:rPr>
            </w:pPr>
            <w:r w:rsidRPr="005E6D4E">
              <w:rPr>
                <w:rFonts w:ascii="Times New Roman" w:hAnsi="Times New Roman"/>
                <w:sz w:val="24"/>
              </w:rPr>
              <w:t>Конструкции металлические.</w:t>
            </w:r>
          </w:p>
        </w:tc>
        <w:tc>
          <w:tcPr>
            <w:tcW w:w="1836" w:type="dxa"/>
            <w:vAlign w:val="center"/>
          </w:tcPr>
          <w:p w14:paraId="407B8009" w14:textId="77777777" w:rsidR="00A35C1E" w:rsidRDefault="00A35C1E" w:rsidP="00A35C1E">
            <w:pPr>
              <w:spacing w:line="240" w:lineRule="auto"/>
              <w:ind w:firstLine="0"/>
              <w:jc w:val="center"/>
              <w:rPr>
                <w:rFonts w:ascii="Times New Roman" w:hAnsi="Times New Roman"/>
                <w:sz w:val="24"/>
              </w:rPr>
            </w:pPr>
          </w:p>
        </w:tc>
      </w:tr>
      <w:tr w:rsidR="00A35C1E" w:rsidRPr="004224C6" w14:paraId="0F40DA13" w14:textId="77777777" w:rsidTr="00753E55">
        <w:trPr>
          <w:trHeight w:val="454"/>
        </w:trPr>
        <w:tc>
          <w:tcPr>
            <w:tcW w:w="808" w:type="dxa"/>
            <w:vAlign w:val="center"/>
          </w:tcPr>
          <w:p w14:paraId="1CFBB92C" w14:textId="052B7AFA"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3.6</w:t>
            </w:r>
          </w:p>
        </w:tc>
        <w:tc>
          <w:tcPr>
            <w:tcW w:w="2166" w:type="dxa"/>
            <w:vAlign w:val="center"/>
          </w:tcPr>
          <w:p w14:paraId="7FFB96B6" w14:textId="27952791"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252430040"/>
                <w:placeholder>
                  <w:docPart w:val="3B1FF991557D4D22A4DFBE729EE4CD4A"/>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-ЭС6</w:t>
            </w:r>
          </w:p>
        </w:tc>
        <w:tc>
          <w:tcPr>
            <w:tcW w:w="4965" w:type="dxa"/>
            <w:vAlign w:val="center"/>
          </w:tcPr>
          <w:p w14:paraId="71D1BA20" w14:textId="1710A874"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Электроснабжение</w:t>
            </w:r>
            <w:r>
              <w:rPr>
                <w:rFonts w:ascii="Times New Roman" w:hAnsi="Times New Roman"/>
                <w:sz w:val="24"/>
              </w:rPr>
              <w:t>.</w:t>
            </w:r>
          </w:p>
        </w:tc>
        <w:tc>
          <w:tcPr>
            <w:tcW w:w="1836" w:type="dxa"/>
            <w:vAlign w:val="center"/>
          </w:tcPr>
          <w:p w14:paraId="15DE6121" w14:textId="77777777" w:rsidR="00A35C1E" w:rsidRDefault="00A35C1E" w:rsidP="00A35C1E">
            <w:pPr>
              <w:spacing w:line="240" w:lineRule="auto"/>
              <w:ind w:firstLine="0"/>
              <w:jc w:val="center"/>
              <w:rPr>
                <w:rFonts w:ascii="Times New Roman" w:hAnsi="Times New Roman"/>
                <w:sz w:val="24"/>
              </w:rPr>
            </w:pPr>
          </w:p>
        </w:tc>
      </w:tr>
      <w:tr w:rsidR="00A35C1E" w:rsidRPr="004224C6" w14:paraId="110FBBF2" w14:textId="77777777" w:rsidTr="00753E55">
        <w:trPr>
          <w:trHeight w:val="454"/>
        </w:trPr>
        <w:tc>
          <w:tcPr>
            <w:tcW w:w="808" w:type="dxa"/>
            <w:vAlign w:val="center"/>
          </w:tcPr>
          <w:p w14:paraId="19E1BBA7" w14:textId="1C9CE2F7"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4.6</w:t>
            </w:r>
          </w:p>
        </w:tc>
        <w:tc>
          <w:tcPr>
            <w:tcW w:w="2166" w:type="dxa"/>
            <w:vAlign w:val="center"/>
          </w:tcPr>
          <w:p w14:paraId="03E8C4B9" w14:textId="61C8D10F"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72998021"/>
                <w:placeholder>
                  <w:docPart w:val="B76E1F39B3C4402D9EAF022A69E122CB"/>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E939C7">
              <w:rPr>
                <w:rFonts w:ascii="Times New Roman" w:hAnsi="Times New Roman"/>
                <w:sz w:val="24"/>
              </w:rPr>
              <w:t>-О</w:t>
            </w:r>
            <w:r>
              <w:rPr>
                <w:rFonts w:ascii="Times New Roman" w:hAnsi="Times New Roman"/>
                <w:sz w:val="24"/>
              </w:rPr>
              <w:t>В6</w:t>
            </w:r>
          </w:p>
        </w:tc>
        <w:tc>
          <w:tcPr>
            <w:tcW w:w="4965" w:type="dxa"/>
            <w:vAlign w:val="center"/>
          </w:tcPr>
          <w:p w14:paraId="13CF9286" w14:textId="459BD737"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Отопление, вентиляция и кондиционирование</w:t>
            </w:r>
            <w:r>
              <w:rPr>
                <w:rFonts w:ascii="Times New Roman" w:hAnsi="Times New Roman"/>
                <w:sz w:val="24"/>
              </w:rPr>
              <w:t>.</w:t>
            </w:r>
          </w:p>
        </w:tc>
        <w:tc>
          <w:tcPr>
            <w:tcW w:w="1836" w:type="dxa"/>
            <w:vAlign w:val="center"/>
          </w:tcPr>
          <w:p w14:paraId="1D34E3B1" w14:textId="77777777" w:rsidR="00A35C1E" w:rsidRDefault="00A35C1E" w:rsidP="00A35C1E">
            <w:pPr>
              <w:spacing w:line="240" w:lineRule="auto"/>
              <w:ind w:firstLine="0"/>
              <w:jc w:val="center"/>
              <w:rPr>
                <w:rFonts w:ascii="Times New Roman" w:hAnsi="Times New Roman"/>
                <w:sz w:val="24"/>
              </w:rPr>
            </w:pPr>
          </w:p>
        </w:tc>
      </w:tr>
      <w:tr w:rsidR="00A35C1E" w:rsidRPr="004224C6" w14:paraId="31320CD4" w14:textId="77777777" w:rsidTr="00753E55">
        <w:trPr>
          <w:trHeight w:val="454"/>
        </w:trPr>
        <w:tc>
          <w:tcPr>
            <w:tcW w:w="808" w:type="dxa"/>
            <w:vAlign w:val="center"/>
          </w:tcPr>
          <w:p w14:paraId="007BB24D" w14:textId="478ED652"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5.6</w:t>
            </w:r>
          </w:p>
        </w:tc>
        <w:tc>
          <w:tcPr>
            <w:tcW w:w="2166" w:type="dxa"/>
            <w:vAlign w:val="center"/>
          </w:tcPr>
          <w:p w14:paraId="2473D2B2" w14:textId="76E2DD52"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89259353"/>
                <w:placeholder>
                  <w:docPart w:val="25CC5938F939434A9F4271502900C0D9"/>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E939C7">
              <w:rPr>
                <w:rFonts w:ascii="Times New Roman" w:hAnsi="Times New Roman"/>
                <w:sz w:val="24"/>
              </w:rPr>
              <w:t>-</w:t>
            </w:r>
            <w:r>
              <w:rPr>
                <w:rFonts w:ascii="Times New Roman" w:hAnsi="Times New Roman"/>
                <w:sz w:val="24"/>
              </w:rPr>
              <w:t>ОС6</w:t>
            </w:r>
          </w:p>
        </w:tc>
        <w:tc>
          <w:tcPr>
            <w:tcW w:w="4965" w:type="dxa"/>
            <w:vAlign w:val="center"/>
          </w:tcPr>
          <w:p w14:paraId="0A66BC47" w14:textId="4FFD321D"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Охранная и охранно-пожарная сигнализация</w:t>
            </w:r>
            <w:r>
              <w:rPr>
                <w:rFonts w:ascii="Times New Roman" w:hAnsi="Times New Roman"/>
                <w:sz w:val="24"/>
              </w:rPr>
              <w:t>.</w:t>
            </w:r>
          </w:p>
        </w:tc>
        <w:tc>
          <w:tcPr>
            <w:tcW w:w="1836" w:type="dxa"/>
            <w:vAlign w:val="center"/>
          </w:tcPr>
          <w:p w14:paraId="2251A4F5" w14:textId="77777777" w:rsidR="00A35C1E" w:rsidRDefault="00A35C1E" w:rsidP="00A35C1E">
            <w:pPr>
              <w:spacing w:line="240" w:lineRule="auto"/>
              <w:ind w:firstLine="0"/>
              <w:jc w:val="center"/>
              <w:rPr>
                <w:rFonts w:ascii="Times New Roman" w:hAnsi="Times New Roman"/>
                <w:sz w:val="24"/>
              </w:rPr>
            </w:pPr>
          </w:p>
        </w:tc>
      </w:tr>
      <w:tr w:rsidR="00A35C1E" w:rsidRPr="004224C6" w14:paraId="619F73DA" w14:textId="77777777" w:rsidTr="00753E55">
        <w:trPr>
          <w:trHeight w:val="454"/>
        </w:trPr>
        <w:tc>
          <w:tcPr>
            <w:tcW w:w="808" w:type="dxa"/>
            <w:vAlign w:val="center"/>
          </w:tcPr>
          <w:p w14:paraId="31C32268" w14:textId="79FEC1C8"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6.6</w:t>
            </w:r>
          </w:p>
        </w:tc>
        <w:tc>
          <w:tcPr>
            <w:tcW w:w="2166" w:type="dxa"/>
            <w:vAlign w:val="center"/>
          </w:tcPr>
          <w:p w14:paraId="260BB7F0" w14:textId="69E32A3A"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887750308"/>
                <w:placeholder>
                  <w:docPart w:val="EB30484ECA26430B9F07DF3B3F25562D"/>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-АК6</w:t>
            </w:r>
          </w:p>
        </w:tc>
        <w:tc>
          <w:tcPr>
            <w:tcW w:w="4965" w:type="dxa"/>
            <w:vAlign w:val="center"/>
          </w:tcPr>
          <w:p w14:paraId="2A9C48F5" w14:textId="282274E4"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Автоматизация комплексная</w:t>
            </w:r>
            <w:r>
              <w:rPr>
                <w:rFonts w:ascii="Times New Roman" w:hAnsi="Times New Roman"/>
                <w:sz w:val="24"/>
              </w:rPr>
              <w:t>.</w:t>
            </w:r>
          </w:p>
        </w:tc>
        <w:tc>
          <w:tcPr>
            <w:tcW w:w="1836" w:type="dxa"/>
            <w:vAlign w:val="center"/>
          </w:tcPr>
          <w:p w14:paraId="48A79F84" w14:textId="77777777" w:rsidR="00A35C1E" w:rsidRDefault="00A35C1E" w:rsidP="00A35C1E">
            <w:pPr>
              <w:spacing w:line="240" w:lineRule="auto"/>
              <w:ind w:firstLine="0"/>
              <w:jc w:val="center"/>
              <w:rPr>
                <w:rFonts w:ascii="Times New Roman" w:hAnsi="Times New Roman"/>
                <w:sz w:val="24"/>
              </w:rPr>
            </w:pPr>
          </w:p>
        </w:tc>
      </w:tr>
      <w:tr w:rsidR="00A35C1E" w:rsidRPr="004224C6" w14:paraId="445A7F3A" w14:textId="77777777" w:rsidTr="00753E55">
        <w:trPr>
          <w:trHeight w:val="454"/>
        </w:trPr>
        <w:tc>
          <w:tcPr>
            <w:tcW w:w="808" w:type="dxa"/>
            <w:vAlign w:val="center"/>
          </w:tcPr>
          <w:p w14:paraId="3135E122" w14:textId="33FD4E9F"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7.6</w:t>
            </w:r>
          </w:p>
        </w:tc>
        <w:tc>
          <w:tcPr>
            <w:tcW w:w="2166" w:type="dxa"/>
            <w:vAlign w:val="center"/>
          </w:tcPr>
          <w:p w14:paraId="7B0AAF1D" w14:textId="56103EF8"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881476906"/>
                <w:placeholder>
                  <w:docPart w:val="F640E44B32204D56B054E1BC99F093B1"/>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-ПОС6</w:t>
            </w:r>
          </w:p>
        </w:tc>
        <w:tc>
          <w:tcPr>
            <w:tcW w:w="4965" w:type="dxa"/>
            <w:vAlign w:val="center"/>
          </w:tcPr>
          <w:p w14:paraId="63ECDC9A" w14:textId="4C48435B"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Проект организации строительства</w:t>
            </w:r>
            <w:r>
              <w:rPr>
                <w:rFonts w:ascii="Times New Roman" w:hAnsi="Times New Roman"/>
                <w:sz w:val="24"/>
              </w:rPr>
              <w:t>.</w:t>
            </w:r>
          </w:p>
        </w:tc>
        <w:tc>
          <w:tcPr>
            <w:tcW w:w="1836" w:type="dxa"/>
            <w:vAlign w:val="center"/>
          </w:tcPr>
          <w:p w14:paraId="10D7DD89" w14:textId="77777777" w:rsidR="00A35C1E" w:rsidRDefault="00A35C1E" w:rsidP="00A35C1E">
            <w:pPr>
              <w:spacing w:line="240" w:lineRule="auto"/>
              <w:ind w:firstLine="0"/>
              <w:jc w:val="center"/>
              <w:rPr>
                <w:rFonts w:ascii="Times New Roman" w:hAnsi="Times New Roman"/>
                <w:sz w:val="24"/>
              </w:rPr>
            </w:pPr>
          </w:p>
        </w:tc>
      </w:tr>
      <w:tr w:rsidR="00A35C1E" w:rsidRPr="004224C6" w14:paraId="4F44CB96" w14:textId="77777777" w:rsidTr="00753E55">
        <w:trPr>
          <w:trHeight w:val="454"/>
        </w:trPr>
        <w:tc>
          <w:tcPr>
            <w:tcW w:w="808" w:type="dxa"/>
            <w:vAlign w:val="center"/>
          </w:tcPr>
          <w:p w14:paraId="0D55249A" w14:textId="6FCDDA6B"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8.6</w:t>
            </w:r>
          </w:p>
        </w:tc>
        <w:tc>
          <w:tcPr>
            <w:tcW w:w="2166" w:type="dxa"/>
            <w:vAlign w:val="center"/>
          </w:tcPr>
          <w:p w14:paraId="1669D80D" w14:textId="3AF2ABE5"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252194571"/>
                <w:placeholder>
                  <w:docPart w:val="DAE621D6268A48B4B28B5FD861D04D1E"/>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0671FF">
              <w:rPr>
                <w:rFonts w:ascii="Times New Roman" w:hAnsi="Times New Roman"/>
                <w:sz w:val="24"/>
              </w:rPr>
              <w:t>-СМ</w:t>
            </w:r>
            <w:r>
              <w:rPr>
                <w:rFonts w:ascii="Times New Roman" w:hAnsi="Times New Roman"/>
                <w:sz w:val="24"/>
              </w:rPr>
              <w:t>6</w:t>
            </w:r>
          </w:p>
        </w:tc>
        <w:tc>
          <w:tcPr>
            <w:tcW w:w="4965" w:type="dxa"/>
            <w:vAlign w:val="center"/>
          </w:tcPr>
          <w:p w14:paraId="759235B9" w14:textId="5577A8F6"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Смета на строительство, реконструкцию, капитальный ремонт, снос объекта капитального строительства</w:t>
            </w:r>
          </w:p>
        </w:tc>
        <w:tc>
          <w:tcPr>
            <w:tcW w:w="1836" w:type="dxa"/>
            <w:vAlign w:val="center"/>
          </w:tcPr>
          <w:p w14:paraId="0523F398" w14:textId="77777777" w:rsidR="00A35C1E" w:rsidRDefault="00A35C1E" w:rsidP="00A35C1E">
            <w:pPr>
              <w:spacing w:line="240" w:lineRule="auto"/>
              <w:ind w:firstLine="0"/>
              <w:jc w:val="center"/>
              <w:rPr>
                <w:rFonts w:ascii="Times New Roman" w:hAnsi="Times New Roman"/>
                <w:sz w:val="24"/>
              </w:rPr>
            </w:pPr>
          </w:p>
        </w:tc>
      </w:tr>
      <w:tr w:rsidR="005E6D4E" w:rsidRPr="004224C6" w14:paraId="497F29F7" w14:textId="77777777" w:rsidTr="00A35C1E">
        <w:trPr>
          <w:trHeight w:val="881"/>
        </w:trPr>
        <w:tc>
          <w:tcPr>
            <w:tcW w:w="808" w:type="dxa"/>
            <w:vAlign w:val="center"/>
          </w:tcPr>
          <w:p w14:paraId="20A8A94B" w14:textId="77777777" w:rsidR="005E6D4E" w:rsidRPr="00E85B60" w:rsidRDefault="005E6D4E" w:rsidP="00A35C1E">
            <w:pPr>
              <w:pStyle w:val="affb"/>
              <w:spacing w:line="240" w:lineRule="auto"/>
              <w:ind w:left="0" w:firstLine="0"/>
              <w:rPr>
                <w:rFonts w:ascii="Times New Roman" w:hAnsi="Times New Roman"/>
                <w:sz w:val="24"/>
              </w:rPr>
            </w:pPr>
          </w:p>
        </w:tc>
        <w:tc>
          <w:tcPr>
            <w:tcW w:w="2166" w:type="dxa"/>
            <w:vAlign w:val="center"/>
          </w:tcPr>
          <w:p w14:paraId="01737891" w14:textId="7C6669EB" w:rsidR="005E6D4E" w:rsidRDefault="005E6D4E" w:rsidP="005E6D4E">
            <w:pPr>
              <w:spacing w:line="240" w:lineRule="auto"/>
              <w:ind w:firstLine="0"/>
              <w:jc w:val="left"/>
              <w:rPr>
                <w:rFonts w:ascii="Times New Roman" w:hAnsi="Times New Roman"/>
                <w:sz w:val="24"/>
              </w:rPr>
            </w:pPr>
          </w:p>
        </w:tc>
        <w:tc>
          <w:tcPr>
            <w:tcW w:w="4965" w:type="dxa"/>
            <w:vAlign w:val="center"/>
          </w:tcPr>
          <w:p w14:paraId="45E50FBE" w14:textId="2A49E551" w:rsidR="005E6D4E" w:rsidRPr="005E6D4E" w:rsidRDefault="00A35C1E" w:rsidP="00A35C1E">
            <w:pPr>
              <w:pStyle w:val="af6"/>
              <w:rPr>
                <w:rFonts w:ascii="Times New Roman" w:hAnsi="Times New Roman"/>
                <w:sz w:val="24"/>
              </w:rPr>
            </w:pPr>
            <w:r w:rsidRPr="005E6D4E">
              <w:rPr>
                <w:rFonts w:ascii="Times New Roman" w:hAnsi="Times New Roman"/>
                <w:sz w:val="24"/>
              </w:rPr>
              <w:t xml:space="preserve">Помещение </w:t>
            </w:r>
            <w:proofErr w:type="spellStart"/>
            <w:r w:rsidRPr="005E6D4E">
              <w:rPr>
                <w:rFonts w:ascii="Times New Roman" w:hAnsi="Times New Roman"/>
                <w:sz w:val="24"/>
              </w:rPr>
              <w:t>гидразинной</w:t>
            </w:r>
            <w:proofErr w:type="spellEnd"/>
            <w:r w:rsidRPr="005E6D4E">
              <w:rPr>
                <w:rFonts w:ascii="Times New Roman" w:hAnsi="Times New Roman"/>
                <w:sz w:val="24"/>
              </w:rPr>
              <w:t xml:space="preserve"> установки</w:t>
            </w:r>
          </w:p>
        </w:tc>
        <w:tc>
          <w:tcPr>
            <w:tcW w:w="1836" w:type="dxa"/>
            <w:vAlign w:val="center"/>
          </w:tcPr>
          <w:p w14:paraId="7F99C749" w14:textId="77777777" w:rsidR="005E6D4E" w:rsidRDefault="005E6D4E" w:rsidP="005E6D4E">
            <w:pPr>
              <w:spacing w:line="240" w:lineRule="auto"/>
              <w:ind w:firstLine="0"/>
              <w:jc w:val="center"/>
              <w:rPr>
                <w:rFonts w:ascii="Times New Roman" w:hAnsi="Times New Roman"/>
                <w:sz w:val="24"/>
              </w:rPr>
            </w:pPr>
          </w:p>
        </w:tc>
      </w:tr>
      <w:tr w:rsidR="00A35C1E" w:rsidRPr="004224C6" w14:paraId="57906B52" w14:textId="77777777" w:rsidTr="00753E55">
        <w:trPr>
          <w:trHeight w:val="454"/>
        </w:trPr>
        <w:tc>
          <w:tcPr>
            <w:tcW w:w="808" w:type="dxa"/>
            <w:vAlign w:val="center"/>
          </w:tcPr>
          <w:p w14:paraId="70080D84" w14:textId="7AB27786"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1.7</w:t>
            </w:r>
          </w:p>
        </w:tc>
        <w:tc>
          <w:tcPr>
            <w:tcW w:w="2166" w:type="dxa"/>
            <w:vAlign w:val="center"/>
          </w:tcPr>
          <w:p w14:paraId="7FFB6BCC" w14:textId="7F48FE5F"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639573570"/>
                <w:placeholder>
                  <w:docPart w:val="318BCA5F363144D0840F6C763DED3CC1"/>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45268C">
              <w:rPr>
                <w:rFonts w:ascii="Times New Roman" w:hAnsi="Times New Roman"/>
                <w:sz w:val="24"/>
              </w:rPr>
              <w:t>-ПЗ</w:t>
            </w:r>
            <w:r>
              <w:rPr>
                <w:rFonts w:ascii="Times New Roman" w:hAnsi="Times New Roman"/>
                <w:sz w:val="24"/>
              </w:rPr>
              <w:t>7</w:t>
            </w:r>
          </w:p>
        </w:tc>
        <w:tc>
          <w:tcPr>
            <w:tcW w:w="4965" w:type="dxa"/>
            <w:vAlign w:val="center"/>
          </w:tcPr>
          <w:p w14:paraId="6B637235" w14:textId="3F355961" w:rsidR="00A35C1E" w:rsidRPr="005E6D4E" w:rsidRDefault="00A35C1E" w:rsidP="00A35C1E">
            <w:pPr>
              <w:spacing w:line="276" w:lineRule="auto"/>
              <w:ind w:firstLine="0"/>
              <w:jc w:val="left"/>
              <w:rPr>
                <w:rFonts w:ascii="Times New Roman" w:hAnsi="Times New Roman"/>
                <w:sz w:val="24"/>
              </w:rPr>
            </w:pPr>
            <w:r w:rsidRPr="005E6D4E">
              <w:rPr>
                <w:rFonts w:ascii="Times New Roman" w:hAnsi="Times New Roman"/>
                <w:sz w:val="24"/>
              </w:rPr>
              <w:t xml:space="preserve">Пояснительная записка. </w:t>
            </w:r>
          </w:p>
        </w:tc>
        <w:tc>
          <w:tcPr>
            <w:tcW w:w="1836" w:type="dxa"/>
            <w:vAlign w:val="center"/>
          </w:tcPr>
          <w:p w14:paraId="61215A41" w14:textId="77777777" w:rsidR="00A35C1E" w:rsidRDefault="00A35C1E" w:rsidP="00A35C1E">
            <w:pPr>
              <w:spacing w:line="240" w:lineRule="auto"/>
              <w:ind w:firstLine="0"/>
              <w:jc w:val="center"/>
              <w:rPr>
                <w:rFonts w:ascii="Times New Roman" w:hAnsi="Times New Roman"/>
                <w:sz w:val="24"/>
              </w:rPr>
            </w:pPr>
          </w:p>
        </w:tc>
      </w:tr>
      <w:tr w:rsidR="00A35C1E" w:rsidRPr="004224C6" w14:paraId="1971FEC3" w14:textId="77777777" w:rsidTr="00753E55">
        <w:trPr>
          <w:trHeight w:val="454"/>
        </w:trPr>
        <w:tc>
          <w:tcPr>
            <w:tcW w:w="808" w:type="dxa"/>
            <w:vAlign w:val="center"/>
          </w:tcPr>
          <w:p w14:paraId="0CFBD17E" w14:textId="417B7389"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2.7</w:t>
            </w:r>
          </w:p>
        </w:tc>
        <w:tc>
          <w:tcPr>
            <w:tcW w:w="2166" w:type="dxa"/>
            <w:vAlign w:val="center"/>
          </w:tcPr>
          <w:p w14:paraId="33A0852C" w14:textId="53604885" w:rsidR="00A35C1E" w:rsidRPr="00805CF4" w:rsidRDefault="00A35C1E" w:rsidP="00A35C1E">
            <w:pPr>
              <w:spacing w:line="240" w:lineRule="auto"/>
              <w:ind w:firstLine="0"/>
              <w:jc w:val="left"/>
              <w:rPr>
                <w:rFonts w:ascii="Times New Roman" w:hAnsi="Times New Roman"/>
                <w:color w:val="C45911" w:themeColor="accent2" w:themeShade="BF"/>
                <w:sz w:val="24"/>
              </w:rPr>
            </w:pPr>
            <w:sdt>
              <w:sdtPr>
                <w:rPr>
                  <w:rFonts w:ascii="Times New Roman" w:hAnsi="Times New Roman"/>
                  <w:sz w:val="24"/>
                </w:rPr>
                <w:alias w:val="Категория"/>
                <w:tag w:val=""/>
                <w:id w:val="-1822798315"/>
                <w:placeholder>
                  <w:docPart w:val="B9D2B74F019443F7B639CFED0625C511"/>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-КМ7</w:t>
            </w:r>
          </w:p>
        </w:tc>
        <w:tc>
          <w:tcPr>
            <w:tcW w:w="4965" w:type="dxa"/>
            <w:vAlign w:val="center"/>
          </w:tcPr>
          <w:p w14:paraId="3021BDE1" w14:textId="5756DC9F" w:rsidR="00A35C1E" w:rsidRPr="00805CF4" w:rsidRDefault="00A35C1E" w:rsidP="00A35C1E">
            <w:pPr>
              <w:spacing w:line="276" w:lineRule="auto"/>
              <w:ind w:firstLine="0"/>
              <w:jc w:val="left"/>
              <w:rPr>
                <w:rFonts w:ascii="Times New Roman" w:hAnsi="Times New Roman"/>
                <w:color w:val="C45911" w:themeColor="accent2" w:themeShade="BF"/>
                <w:sz w:val="24"/>
              </w:rPr>
            </w:pPr>
            <w:r w:rsidRPr="005E6D4E">
              <w:rPr>
                <w:rFonts w:ascii="Times New Roman" w:hAnsi="Times New Roman"/>
                <w:sz w:val="24"/>
              </w:rPr>
              <w:t>Конструкции металлические.</w:t>
            </w:r>
          </w:p>
        </w:tc>
        <w:tc>
          <w:tcPr>
            <w:tcW w:w="1836" w:type="dxa"/>
            <w:vAlign w:val="center"/>
          </w:tcPr>
          <w:p w14:paraId="197E32DD" w14:textId="77777777" w:rsidR="00A35C1E" w:rsidRPr="009F0A66" w:rsidRDefault="00A35C1E" w:rsidP="00A35C1E">
            <w:pPr>
              <w:spacing w:line="240" w:lineRule="auto"/>
              <w:ind w:firstLine="0"/>
              <w:jc w:val="center"/>
              <w:rPr>
                <w:rFonts w:ascii="Times New Roman" w:hAnsi="Times New Roman"/>
                <w:color w:val="FF0000"/>
                <w:sz w:val="24"/>
              </w:rPr>
            </w:pPr>
          </w:p>
        </w:tc>
      </w:tr>
      <w:tr w:rsidR="00A35C1E" w:rsidRPr="004224C6" w14:paraId="505A0F7E" w14:textId="77777777" w:rsidTr="00753E55">
        <w:trPr>
          <w:trHeight w:val="454"/>
        </w:trPr>
        <w:tc>
          <w:tcPr>
            <w:tcW w:w="808" w:type="dxa"/>
            <w:vAlign w:val="center"/>
          </w:tcPr>
          <w:p w14:paraId="74DA880D" w14:textId="430376ED"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3.7</w:t>
            </w:r>
          </w:p>
        </w:tc>
        <w:tc>
          <w:tcPr>
            <w:tcW w:w="2166" w:type="dxa"/>
            <w:vAlign w:val="center"/>
          </w:tcPr>
          <w:p w14:paraId="7EA24D6F" w14:textId="1B79B185"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037049090"/>
                <w:placeholder>
                  <w:docPart w:val="7CEF1DC8B8F9469689C9593D64ACE432"/>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-ЭС7</w:t>
            </w:r>
          </w:p>
        </w:tc>
        <w:tc>
          <w:tcPr>
            <w:tcW w:w="4965" w:type="dxa"/>
            <w:vAlign w:val="center"/>
          </w:tcPr>
          <w:p w14:paraId="33819F20" w14:textId="1BA5D9F7"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Электроснабжение</w:t>
            </w:r>
            <w:r>
              <w:rPr>
                <w:rFonts w:ascii="Times New Roman" w:hAnsi="Times New Roman"/>
                <w:sz w:val="24"/>
              </w:rPr>
              <w:t>.</w:t>
            </w:r>
          </w:p>
        </w:tc>
        <w:tc>
          <w:tcPr>
            <w:tcW w:w="1836" w:type="dxa"/>
            <w:vAlign w:val="center"/>
          </w:tcPr>
          <w:p w14:paraId="0EC25596" w14:textId="77777777" w:rsidR="00A35C1E" w:rsidRPr="009F0A66" w:rsidRDefault="00A35C1E" w:rsidP="00A35C1E">
            <w:pPr>
              <w:spacing w:line="240" w:lineRule="auto"/>
              <w:ind w:firstLine="0"/>
              <w:jc w:val="center"/>
              <w:rPr>
                <w:rFonts w:ascii="Times New Roman" w:hAnsi="Times New Roman"/>
                <w:color w:val="FF0000"/>
                <w:sz w:val="24"/>
              </w:rPr>
            </w:pPr>
          </w:p>
        </w:tc>
      </w:tr>
      <w:tr w:rsidR="00A35C1E" w:rsidRPr="004224C6" w14:paraId="407E364D" w14:textId="77777777" w:rsidTr="00753E55">
        <w:trPr>
          <w:trHeight w:val="454"/>
        </w:trPr>
        <w:tc>
          <w:tcPr>
            <w:tcW w:w="808" w:type="dxa"/>
            <w:vAlign w:val="center"/>
          </w:tcPr>
          <w:p w14:paraId="0318A4D1" w14:textId="5DD6A9D6"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4.7</w:t>
            </w:r>
          </w:p>
        </w:tc>
        <w:tc>
          <w:tcPr>
            <w:tcW w:w="2166" w:type="dxa"/>
            <w:vAlign w:val="center"/>
          </w:tcPr>
          <w:p w14:paraId="6377A96F" w14:textId="48584594"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524853446"/>
                <w:placeholder>
                  <w:docPart w:val="B98615B7662A497E9D96B29BCC8DA385"/>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E939C7">
              <w:rPr>
                <w:rFonts w:ascii="Times New Roman" w:hAnsi="Times New Roman"/>
                <w:sz w:val="24"/>
              </w:rPr>
              <w:t>-О</w:t>
            </w:r>
            <w:r>
              <w:rPr>
                <w:rFonts w:ascii="Times New Roman" w:hAnsi="Times New Roman"/>
                <w:sz w:val="24"/>
              </w:rPr>
              <w:t>В7</w:t>
            </w:r>
          </w:p>
        </w:tc>
        <w:tc>
          <w:tcPr>
            <w:tcW w:w="4965" w:type="dxa"/>
            <w:vAlign w:val="center"/>
          </w:tcPr>
          <w:p w14:paraId="00ABFA6C" w14:textId="674D950C"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Отопление, вентиляция и кондиционирование</w:t>
            </w:r>
            <w:r>
              <w:rPr>
                <w:rFonts w:ascii="Times New Roman" w:hAnsi="Times New Roman"/>
                <w:sz w:val="24"/>
              </w:rPr>
              <w:t>.</w:t>
            </w:r>
          </w:p>
        </w:tc>
        <w:tc>
          <w:tcPr>
            <w:tcW w:w="1836" w:type="dxa"/>
            <w:vAlign w:val="center"/>
          </w:tcPr>
          <w:p w14:paraId="60B2A559" w14:textId="77777777" w:rsidR="00A35C1E" w:rsidRPr="009F0A66" w:rsidRDefault="00A35C1E" w:rsidP="00A35C1E">
            <w:pPr>
              <w:spacing w:line="240" w:lineRule="auto"/>
              <w:ind w:firstLine="0"/>
              <w:jc w:val="center"/>
              <w:rPr>
                <w:rFonts w:ascii="Times New Roman" w:hAnsi="Times New Roman"/>
                <w:color w:val="FF0000"/>
                <w:sz w:val="24"/>
              </w:rPr>
            </w:pPr>
          </w:p>
        </w:tc>
      </w:tr>
      <w:tr w:rsidR="00A35C1E" w:rsidRPr="004224C6" w14:paraId="38EF3C72" w14:textId="77777777" w:rsidTr="00753E55">
        <w:trPr>
          <w:trHeight w:val="454"/>
        </w:trPr>
        <w:tc>
          <w:tcPr>
            <w:tcW w:w="808" w:type="dxa"/>
            <w:vAlign w:val="center"/>
          </w:tcPr>
          <w:p w14:paraId="212B65D0" w14:textId="64333AF9"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5.7</w:t>
            </w:r>
          </w:p>
        </w:tc>
        <w:tc>
          <w:tcPr>
            <w:tcW w:w="2166" w:type="dxa"/>
            <w:vAlign w:val="center"/>
          </w:tcPr>
          <w:p w14:paraId="18EDADCA" w14:textId="1FFE0343"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564923611"/>
                <w:placeholder>
                  <w:docPart w:val="B2EABE2E4D864B24BA4341F087752FB7"/>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E939C7">
              <w:rPr>
                <w:rFonts w:ascii="Times New Roman" w:hAnsi="Times New Roman"/>
                <w:sz w:val="24"/>
              </w:rPr>
              <w:t>-</w:t>
            </w:r>
            <w:r>
              <w:rPr>
                <w:rFonts w:ascii="Times New Roman" w:hAnsi="Times New Roman"/>
                <w:sz w:val="24"/>
              </w:rPr>
              <w:t>ОС7</w:t>
            </w:r>
          </w:p>
        </w:tc>
        <w:tc>
          <w:tcPr>
            <w:tcW w:w="4965" w:type="dxa"/>
            <w:vAlign w:val="center"/>
          </w:tcPr>
          <w:p w14:paraId="7130CDF6" w14:textId="7DD3FE84"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Охранная и охранно-пожарная сигнализация</w:t>
            </w:r>
            <w:r>
              <w:rPr>
                <w:rFonts w:ascii="Times New Roman" w:hAnsi="Times New Roman"/>
                <w:sz w:val="24"/>
              </w:rPr>
              <w:t>.</w:t>
            </w:r>
          </w:p>
        </w:tc>
        <w:tc>
          <w:tcPr>
            <w:tcW w:w="1836" w:type="dxa"/>
            <w:vAlign w:val="center"/>
          </w:tcPr>
          <w:p w14:paraId="785A3D51" w14:textId="77777777" w:rsidR="00A35C1E" w:rsidRPr="009F0A66" w:rsidRDefault="00A35C1E" w:rsidP="00A35C1E">
            <w:pPr>
              <w:spacing w:line="240" w:lineRule="auto"/>
              <w:ind w:firstLine="0"/>
              <w:jc w:val="center"/>
              <w:rPr>
                <w:rFonts w:ascii="Times New Roman" w:hAnsi="Times New Roman"/>
                <w:color w:val="FF0000"/>
                <w:sz w:val="24"/>
              </w:rPr>
            </w:pPr>
          </w:p>
        </w:tc>
      </w:tr>
      <w:tr w:rsidR="00A35C1E" w:rsidRPr="004224C6" w14:paraId="4C6FF94E" w14:textId="77777777" w:rsidTr="00753E55">
        <w:trPr>
          <w:trHeight w:val="454"/>
        </w:trPr>
        <w:tc>
          <w:tcPr>
            <w:tcW w:w="808" w:type="dxa"/>
            <w:vAlign w:val="center"/>
          </w:tcPr>
          <w:p w14:paraId="35F56581" w14:textId="343BAE67"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6.7</w:t>
            </w:r>
          </w:p>
        </w:tc>
        <w:tc>
          <w:tcPr>
            <w:tcW w:w="2166" w:type="dxa"/>
            <w:vAlign w:val="center"/>
          </w:tcPr>
          <w:p w14:paraId="2243DF68" w14:textId="3ACFF1CC"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1872412105"/>
                <w:placeholder>
                  <w:docPart w:val="C4553D0DD1FF4ADCA3C5D1242B08F3C6"/>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-АК7</w:t>
            </w:r>
          </w:p>
        </w:tc>
        <w:tc>
          <w:tcPr>
            <w:tcW w:w="4965" w:type="dxa"/>
            <w:vAlign w:val="center"/>
          </w:tcPr>
          <w:p w14:paraId="20DE4E95" w14:textId="7FD0DEA7"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Автоматизация комплексная</w:t>
            </w:r>
            <w:r>
              <w:rPr>
                <w:rFonts w:ascii="Times New Roman" w:hAnsi="Times New Roman"/>
                <w:sz w:val="24"/>
              </w:rPr>
              <w:t>.</w:t>
            </w:r>
          </w:p>
        </w:tc>
        <w:tc>
          <w:tcPr>
            <w:tcW w:w="1836" w:type="dxa"/>
            <w:vAlign w:val="center"/>
          </w:tcPr>
          <w:p w14:paraId="0B796DA5" w14:textId="77777777" w:rsidR="00A35C1E" w:rsidRPr="009F0A66" w:rsidRDefault="00A35C1E" w:rsidP="00A35C1E">
            <w:pPr>
              <w:spacing w:line="240" w:lineRule="auto"/>
              <w:ind w:firstLine="0"/>
              <w:jc w:val="center"/>
              <w:rPr>
                <w:rFonts w:ascii="Times New Roman" w:hAnsi="Times New Roman"/>
                <w:color w:val="FF0000"/>
                <w:sz w:val="24"/>
              </w:rPr>
            </w:pPr>
          </w:p>
        </w:tc>
      </w:tr>
      <w:tr w:rsidR="00A35C1E" w:rsidRPr="004224C6" w14:paraId="6162B808" w14:textId="77777777" w:rsidTr="00753E55">
        <w:trPr>
          <w:trHeight w:val="454"/>
        </w:trPr>
        <w:tc>
          <w:tcPr>
            <w:tcW w:w="808" w:type="dxa"/>
            <w:vAlign w:val="center"/>
          </w:tcPr>
          <w:p w14:paraId="4C279138" w14:textId="078586B1"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7.7</w:t>
            </w:r>
          </w:p>
        </w:tc>
        <w:tc>
          <w:tcPr>
            <w:tcW w:w="2166" w:type="dxa"/>
            <w:vAlign w:val="center"/>
          </w:tcPr>
          <w:p w14:paraId="24FADE13" w14:textId="6ECABFC6"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698976601"/>
                <w:placeholder>
                  <w:docPart w:val="A3B8A67F275B4CB5AE2F30634BBD1F0E"/>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Pr>
                <w:rFonts w:ascii="Times New Roman" w:hAnsi="Times New Roman"/>
                <w:sz w:val="24"/>
              </w:rPr>
              <w:t>-ПОС7</w:t>
            </w:r>
          </w:p>
        </w:tc>
        <w:tc>
          <w:tcPr>
            <w:tcW w:w="4965" w:type="dxa"/>
            <w:vAlign w:val="center"/>
          </w:tcPr>
          <w:p w14:paraId="47263261" w14:textId="42D60C8A"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Проект организации строительства</w:t>
            </w:r>
            <w:r>
              <w:rPr>
                <w:rFonts w:ascii="Times New Roman" w:hAnsi="Times New Roman"/>
                <w:sz w:val="24"/>
              </w:rPr>
              <w:t>.</w:t>
            </w:r>
          </w:p>
        </w:tc>
        <w:tc>
          <w:tcPr>
            <w:tcW w:w="1836" w:type="dxa"/>
            <w:vAlign w:val="center"/>
          </w:tcPr>
          <w:p w14:paraId="1F6784EA" w14:textId="77777777" w:rsidR="00A35C1E" w:rsidRPr="009F0A66" w:rsidRDefault="00A35C1E" w:rsidP="00A35C1E">
            <w:pPr>
              <w:spacing w:line="240" w:lineRule="auto"/>
              <w:ind w:firstLine="0"/>
              <w:jc w:val="center"/>
              <w:rPr>
                <w:rFonts w:ascii="Times New Roman" w:hAnsi="Times New Roman"/>
                <w:color w:val="FF0000"/>
                <w:sz w:val="24"/>
              </w:rPr>
            </w:pPr>
          </w:p>
        </w:tc>
      </w:tr>
      <w:tr w:rsidR="00A35C1E" w:rsidRPr="004224C6" w14:paraId="68093E5E" w14:textId="77777777" w:rsidTr="00753E55">
        <w:trPr>
          <w:trHeight w:val="454"/>
        </w:trPr>
        <w:tc>
          <w:tcPr>
            <w:tcW w:w="808" w:type="dxa"/>
            <w:vAlign w:val="center"/>
          </w:tcPr>
          <w:p w14:paraId="331E3E5D" w14:textId="41FD7F72" w:rsidR="00A35C1E" w:rsidRPr="00E85B60" w:rsidRDefault="00A35C1E" w:rsidP="00A35C1E">
            <w:pPr>
              <w:pStyle w:val="affb"/>
              <w:spacing w:line="240" w:lineRule="auto"/>
              <w:ind w:left="0" w:firstLine="0"/>
              <w:jc w:val="center"/>
              <w:rPr>
                <w:rFonts w:ascii="Times New Roman" w:hAnsi="Times New Roman"/>
                <w:sz w:val="24"/>
              </w:rPr>
            </w:pPr>
            <w:r>
              <w:rPr>
                <w:rFonts w:ascii="Times New Roman" w:hAnsi="Times New Roman"/>
                <w:sz w:val="24"/>
                <w:lang w:val="ru-RU"/>
              </w:rPr>
              <w:t>8.7</w:t>
            </w:r>
          </w:p>
        </w:tc>
        <w:tc>
          <w:tcPr>
            <w:tcW w:w="2166" w:type="dxa"/>
            <w:vAlign w:val="center"/>
          </w:tcPr>
          <w:p w14:paraId="2A4B4B6E" w14:textId="77E0D00D" w:rsidR="00A35C1E" w:rsidRDefault="00A35C1E" w:rsidP="00A35C1E">
            <w:pPr>
              <w:spacing w:line="240" w:lineRule="auto"/>
              <w:ind w:firstLine="0"/>
              <w:jc w:val="left"/>
              <w:rPr>
                <w:rFonts w:ascii="Times New Roman" w:hAnsi="Times New Roman"/>
                <w:sz w:val="24"/>
              </w:rPr>
            </w:pPr>
            <w:sdt>
              <w:sdtPr>
                <w:rPr>
                  <w:rFonts w:ascii="Times New Roman" w:hAnsi="Times New Roman"/>
                  <w:sz w:val="24"/>
                </w:rPr>
                <w:alias w:val="Категория"/>
                <w:tag w:val=""/>
                <w:id w:val="-2076809694"/>
                <w:placeholder>
                  <w:docPart w:val="30E3D50AD59144DE9C14114C08857558"/>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hAnsi="Times New Roman"/>
                    <w:sz w:val="24"/>
                  </w:rPr>
                  <w:t>240-521</w:t>
                </w:r>
              </w:sdtContent>
            </w:sdt>
            <w:r w:rsidRPr="000671FF">
              <w:rPr>
                <w:rFonts w:ascii="Times New Roman" w:hAnsi="Times New Roman"/>
                <w:sz w:val="24"/>
              </w:rPr>
              <w:t>-СМ</w:t>
            </w:r>
            <w:r>
              <w:rPr>
                <w:rFonts w:ascii="Times New Roman" w:hAnsi="Times New Roman"/>
                <w:sz w:val="24"/>
              </w:rPr>
              <w:t>7</w:t>
            </w:r>
            <w:bookmarkStart w:id="0" w:name="_GoBack"/>
            <w:bookmarkEnd w:id="0"/>
          </w:p>
        </w:tc>
        <w:tc>
          <w:tcPr>
            <w:tcW w:w="4965" w:type="dxa"/>
            <w:vAlign w:val="center"/>
          </w:tcPr>
          <w:p w14:paraId="2599860B" w14:textId="3315F8A7" w:rsidR="00A35C1E" w:rsidRPr="005E6D4E" w:rsidRDefault="00A35C1E" w:rsidP="00A35C1E">
            <w:pPr>
              <w:spacing w:line="276" w:lineRule="auto"/>
              <w:ind w:firstLine="0"/>
              <w:jc w:val="left"/>
              <w:rPr>
                <w:rFonts w:ascii="Times New Roman" w:hAnsi="Times New Roman"/>
                <w:sz w:val="24"/>
              </w:rPr>
            </w:pPr>
            <w:r w:rsidRPr="00B46836">
              <w:rPr>
                <w:rFonts w:ascii="Times New Roman" w:hAnsi="Times New Roman"/>
                <w:sz w:val="24"/>
              </w:rPr>
              <w:t>Смета на строительство, реконструкцию, капитальный ремонт, снос объекта капитального строительства</w:t>
            </w:r>
          </w:p>
        </w:tc>
        <w:tc>
          <w:tcPr>
            <w:tcW w:w="1836" w:type="dxa"/>
            <w:vAlign w:val="center"/>
          </w:tcPr>
          <w:p w14:paraId="0DB807A0" w14:textId="77777777" w:rsidR="00A35C1E" w:rsidRPr="009F0A66" w:rsidRDefault="00A35C1E" w:rsidP="00A35C1E">
            <w:pPr>
              <w:spacing w:line="240" w:lineRule="auto"/>
              <w:ind w:firstLine="0"/>
              <w:jc w:val="center"/>
              <w:rPr>
                <w:rFonts w:ascii="Times New Roman" w:hAnsi="Times New Roman"/>
                <w:color w:val="FF0000"/>
                <w:sz w:val="24"/>
              </w:rPr>
            </w:pPr>
          </w:p>
        </w:tc>
      </w:tr>
    </w:tbl>
    <w:p w14:paraId="05491352" w14:textId="2E82D195" w:rsidR="00FE1125" w:rsidRDefault="00FE1125" w:rsidP="0041201B">
      <w:pPr>
        <w:spacing w:line="240" w:lineRule="auto"/>
        <w:ind w:firstLine="0"/>
        <w:jc w:val="center"/>
      </w:pPr>
    </w:p>
    <w:p w14:paraId="6BAF0C48" w14:textId="056C0CA3" w:rsidR="00247FCB" w:rsidRDefault="00247FCB" w:rsidP="0041201B">
      <w:pPr>
        <w:spacing w:line="240" w:lineRule="auto"/>
        <w:ind w:firstLine="0"/>
        <w:jc w:val="center"/>
      </w:pPr>
    </w:p>
    <w:p w14:paraId="1D2D8A54" w14:textId="60525BBB" w:rsidR="00247FCB" w:rsidRDefault="00247FCB" w:rsidP="0041201B">
      <w:pPr>
        <w:spacing w:line="240" w:lineRule="auto"/>
        <w:ind w:firstLine="0"/>
        <w:jc w:val="center"/>
      </w:pPr>
    </w:p>
    <w:p w14:paraId="561C58B4" w14:textId="1883DDF7" w:rsidR="00247FCB" w:rsidRDefault="00247FCB" w:rsidP="0041201B">
      <w:pPr>
        <w:spacing w:line="240" w:lineRule="auto"/>
        <w:ind w:firstLine="0"/>
        <w:jc w:val="center"/>
      </w:pPr>
    </w:p>
    <w:p w14:paraId="15E707C7" w14:textId="5B2215DD" w:rsidR="00247FCB" w:rsidRDefault="00247FCB" w:rsidP="0041201B">
      <w:pPr>
        <w:spacing w:line="240" w:lineRule="auto"/>
        <w:ind w:firstLine="0"/>
        <w:jc w:val="center"/>
      </w:pPr>
    </w:p>
    <w:p w14:paraId="45AD9E72" w14:textId="30A4491E" w:rsidR="00247FCB" w:rsidRDefault="00247FCB" w:rsidP="0041201B">
      <w:pPr>
        <w:spacing w:line="240" w:lineRule="auto"/>
        <w:ind w:firstLine="0"/>
        <w:jc w:val="center"/>
      </w:pPr>
    </w:p>
    <w:p w14:paraId="2995C53D" w14:textId="71BC779E" w:rsidR="00247FCB" w:rsidRDefault="00247FCB" w:rsidP="0041201B">
      <w:pPr>
        <w:spacing w:line="240" w:lineRule="auto"/>
        <w:ind w:firstLine="0"/>
        <w:jc w:val="center"/>
      </w:pPr>
    </w:p>
    <w:p w14:paraId="6645ED05" w14:textId="23A2C624" w:rsidR="00247FCB" w:rsidRDefault="00247FCB" w:rsidP="0041201B">
      <w:pPr>
        <w:spacing w:line="240" w:lineRule="auto"/>
        <w:ind w:firstLine="0"/>
        <w:jc w:val="center"/>
      </w:pPr>
    </w:p>
    <w:p w14:paraId="36980714" w14:textId="0154665B" w:rsidR="00247FCB" w:rsidRDefault="00247FCB" w:rsidP="0041201B">
      <w:pPr>
        <w:spacing w:line="240" w:lineRule="auto"/>
        <w:ind w:firstLine="0"/>
        <w:jc w:val="center"/>
      </w:pPr>
    </w:p>
    <w:p w14:paraId="1DE76D9A" w14:textId="77777777" w:rsidR="00247FCB" w:rsidRDefault="00247FCB" w:rsidP="0041201B">
      <w:pPr>
        <w:spacing w:line="240" w:lineRule="auto"/>
        <w:ind w:firstLine="0"/>
        <w:jc w:val="center"/>
      </w:pPr>
    </w:p>
    <w:sectPr w:rsidR="00247FCB" w:rsidSect="000D3197">
      <w:headerReference w:type="default" r:id="rId15"/>
      <w:footerReference w:type="default" r:id="rId16"/>
      <w:headerReference w:type="first" r:id="rId17"/>
      <w:footerReference w:type="first" r:id="rId18"/>
      <w:pgSz w:w="11906" w:h="16838" w:code="9"/>
      <w:pgMar w:top="568" w:right="567" w:bottom="1276" w:left="1701" w:header="284" w:footer="283"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697864" w14:textId="77777777" w:rsidR="000D2FC1" w:rsidRDefault="000D2FC1" w:rsidP="009E3464">
      <w:pPr>
        <w:spacing w:line="240" w:lineRule="auto"/>
      </w:pPr>
      <w:r>
        <w:separator/>
      </w:r>
    </w:p>
  </w:endnote>
  <w:endnote w:type="continuationSeparator" w:id="0">
    <w:p w14:paraId="1D07DD0C" w14:textId="77777777" w:rsidR="000D2FC1" w:rsidRDefault="000D2FC1" w:rsidP="009E346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Viner Hand ITC">
    <w:panose1 w:val="03070502030502020203"/>
    <w:charset w:val="00"/>
    <w:family w:val="script"/>
    <w:pitch w:val="variable"/>
    <w:sig w:usb0="00000003" w:usb1="00000000" w:usb2="00000000" w:usb3="00000000" w:csb0="00000001" w:csb1="00000000"/>
    <w:embedRegular r:id="rId1" w:fontKey="{E46754EB-580B-42C4-8846-4965A96F7BEC}"/>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2" w:fontKey="{34ABA261-7A5A-4DFE-81C8-435958B46216}"/>
    <w:embedBold r:id="rId3" w:fontKey="{0D07C6B1-9B82-4DAC-90C0-0C8EC73ED674}"/>
    <w:embedItalic r:id="rId4" w:fontKey="{37063339-F326-4953-BBDD-68B48CB6B23C}"/>
    <w:embedBoldItalic r:id="rId5" w:fontKey="{655BD163-2670-4F8E-974F-62EBAB30C3A1}"/>
  </w:font>
  <w:font w:name="Cambria">
    <w:panose1 w:val="02040503050406030204"/>
    <w:charset w:val="CC"/>
    <w:family w:val="roman"/>
    <w:pitch w:val="variable"/>
    <w:sig w:usb0="E00006FF" w:usb1="420024FF" w:usb2="02000000" w:usb3="00000000" w:csb0="0000019F" w:csb1="00000000"/>
    <w:embedRegular r:id="rId6" w:fontKey="{928FC1EE-184D-4C23-AEC6-C7640CD3B090}"/>
  </w:font>
  <w:font w:name="ESKDa">
    <w:altName w:val="Times New Roman"/>
    <w:charset w:val="CC"/>
    <w:family w:val="roman"/>
    <w:pitch w:val="variable"/>
    <w:sig w:usb0="00000207" w:usb1="00000000" w:usb2="00000000" w:usb3="00000000" w:csb0="00000007" w:csb1="00000000"/>
  </w:font>
  <w:font w:name="Tahoma">
    <w:panose1 w:val="020B0604030504040204"/>
    <w:charset w:val="CC"/>
    <w:family w:val="swiss"/>
    <w:pitch w:val="variable"/>
    <w:sig w:usb0="E1002EFF" w:usb1="C000605B" w:usb2="00000029" w:usb3="00000000" w:csb0="000101FF" w:csb1="00000000"/>
    <w:embedRegular r:id="rId7" w:fontKey="{DE68139B-35A3-44C1-9ECA-1594F6A4A475}"/>
  </w:font>
  <w:font w:name="Calibri Light">
    <w:panose1 w:val="020F0302020204030204"/>
    <w:charset w:val="CC"/>
    <w:family w:val="swiss"/>
    <w:pitch w:val="variable"/>
    <w:sig w:usb0="E4002EFF" w:usb1="C000247B" w:usb2="00000009" w:usb3="00000000" w:csb0="000001FF" w:csb1="00000000"/>
    <w:embedRegular r:id="rId8" w:fontKey="{68BE7DA6-94DD-4E68-95C9-ADAE7E3BB743}"/>
    <w:embedBold r:id="rId9" w:fontKey="{24F5DD6A-58C5-43C9-BF12-EAFCB133A550}"/>
  </w:font>
  <w:font w:name="TimesNewRomanPSMT">
    <w:altName w:val="Arial Unicode MS"/>
    <w:panose1 w:val="00000000000000000000"/>
    <w:charset w:val="80"/>
    <w:family w:val="auto"/>
    <w:notTrueType/>
    <w:pitch w:val="default"/>
    <w:sig w:usb0="00000201" w:usb1="09070000" w:usb2="00000010" w:usb3="00000000" w:csb0="000A0005" w:csb1="00000000"/>
  </w:font>
  <w:font w:name="ISOCPEUR">
    <w:panose1 w:val="020B0604020202020204"/>
    <w:charset w:val="CC"/>
    <w:family w:val="swiss"/>
    <w:pitch w:val="variable"/>
    <w:sig w:usb0="00000287" w:usb1="00000000" w:usb2="00000000" w:usb3="00000000" w:csb0="0000009F" w:csb1="00000000"/>
    <w:embedItalic r:id="rId10" w:fontKey="{F3343971-D02D-4CE7-9729-24B782185DF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D9F287" w14:textId="77777777" w:rsidR="000D2FC1" w:rsidRPr="00930FC3" w:rsidRDefault="000D2FC1" w:rsidP="00A8333D">
    <w:pPr>
      <w:pStyle w:val="a9"/>
      <w:tabs>
        <w:tab w:val="clear" w:pos="4677"/>
      </w:tabs>
      <w:spacing w:before="60"/>
      <w:ind w:right="-113"/>
      <w:rPr>
        <w:sz w:val="16"/>
        <w:szCs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3C7DE4" w14:textId="18360F6E" w:rsidR="000D2FC1" w:rsidRDefault="000D2FC1" w:rsidP="003D4C5D">
    <w:pPr>
      <w:pStyle w:val="a9"/>
      <w:jc w:val="center"/>
      <w:rPr>
        <w:rFonts w:ascii="Times New Roman" w:hAnsi="Times New Roman"/>
        <w:sz w:val="24"/>
      </w:rPr>
    </w:pPr>
    <w:r w:rsidRPr="004D3A1B">
      <w:rPr>
        <w:rFonts w:ascii="Times New Roman" w:hAnsi="Times New Roman"/>
        <w:sz w:val="24"/>
      </w:rPr>
      <w:t>202</w:t>
    </w:r>
    <w:r w:rsidR="00247FCB">
      <w:rPr>
        <w:rFonts w:ascii="Times New Roman" w:hAnsi="Times New Roman"/>
        <w:sz w:val="24"/>
      </w:rPr>
      <w:t>4</w:t>
    </w:r>
  </w:p>
  <w:p w14:paraId="2BB6364C" w14:textId="77777777" w:rsidR="000D2FC1" w:rsidRPr="00154728" w:rsidRDefault="000D2FC1" w:rsidP="003D4C5D">
    <w:pPr>
      <w:pStyle w:val="a9"/>
      <w:jc w:val="center"/>
      <w:rPr>
        <w:rFonts w:ascii="Times New Roman" w:hAnsi="Times New Roman"/>
        <w:sz w:val="32"/>
        <w:szCs w:val="3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C4A0BE" w14:textId="77777777" w:rsidR="000D2FC1" w:rsidRPr="008F4311" w:rsidRDefault="000D2FC1" w:rsidP="008F4311">
    <w:pPr>
      <w:rPr>
        <w:noProof/>
        <w:vanish/>
        <w:sz w:val="20"/>
      </w:rPr>
    </w:pPr>
  </w:p>
  <w:p w14:paraId="5A578FB5" w14:textId="77777777" w:rsidR="000D2FC1" w:rsidRDefault="000D2FC1" w:rsidP="00EC14C7">
    <w:pPr>
      <w:pStyle w:val="a9"/>
      <w:tabs>
        <w:tab w:val="clear" w:pos="4677"/>
        <w:tab w:val="clear" w:pos="9355"/>
        <w:tab w:val="right" w:pos="9923"/>
      </w:tabs>
      <w:ind w:right="-284"/>
      <w:rPr>
        <w:szCs w:val="20"/>
      </w:rPr>
    </w:pPr>
  </w:p>
  <w:p w14:paraId="6C31082A" w14:textId="77777777" w:rsidR="000D2FC1" w:rsidRDefault="000D2FC1" w:rsidP="00BD71E4">
    <w:pPr>
      <w:pStyle w:val="a9"/>
      <w:tabs>
        <w:tab w:val="clear" w:pos="4677"/>
        <w:tab w:val="clear" w:pos="9355"/>
        <w:tab w:val="right" w:pos="9923"/>
      </w:tabs>
      <w:ind w:left="-284" w:right="-284"/>
      <w:jc w:val="center"/>
      <w:rPr>
        <w:szCs w:val="20"/>
      </w:rPr>
    </w:pPr>
  </w:p>
  <w:p w14:paraId="3013254D" w14:textId="77777777" w:rsidR="000D2FC1" w:rsidRDefault="000D2FC1" w:rsidP="00EC14C7">
    <w:pPr>
      <w:pStyle w:val="a9"/>
      <w:tabs>
        <w:tab w:val="clear" w:pos="4677"/>
        <w:tab w:val="clear" w:pos="9355"/>
        <w:tab w:val="right" w:pos="9923"/>
      </w:tabs>
      <w:ind w:right="-284"/>
      <w:rPr>
        <w:szCs w:val="20"/>
      </w:rPr>
    </w:pPr>
    <w:r>
      <w:rPr>
        <w:lang w:eastAsia="ru-RU"/>
      </w:rPr>
      <mc:AlternateContent>
        <mc:Choice Requires="wps">
          <w:drawing>
            <wp:anchor distT="0" distB="0" distL="114300" distR="114300" simplePos="0" relativeHeight="251667968" behindDoc="0" locked="0" layoutInCell="1" allowOverlap="1" wp14:anchorId="3C88DB4E" wp14:editId="69521B7F">
              <wp:simplePos x="0" y="0"/>
              <wp:positionH relativeFrom="column">
                <wp:posOffset>4791075</wp:posOffset>
              </wp:positionH>
              <wp:positionV relativeFrom="paragraph">
                <wp:posOffset>76200</wp:posOffset>
              </wp:positionV>
              <wp:extent cx="720090" cy="179705"/>
              <wp:effectExtent l="0" t="0" r="3810" b="0"/>
              <wp:wrapNone/>
              <wp:docPr id="626"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 cy="179705"/>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59150BCE" w14:textId="77777777" w:rsidR="000D2FC1" w:rsidRPr="007D5368" w:rsidRDefault="000D2FC1" w:rsidP="00E2374B">
                          <w:pPr>
                            <w:spacing w:line="240" w:lineRule="auto"/>
                            <w:ind w:firstLine="57"/>
                            <w:jc w:val="center"/>
                            <w:rPr>
                              <w:rFonts w:ascii="Times New Roman" w:hAnsi="Times New Roman"/>
                              <w:sz w:val="16"/>
                              <w:szCs w:val="16"/>
                            </w:rPr>
                          </w:pPr>
                          <w:r w:rsidRPr="007D5368">
                            <w:rPr>
                              <w:rFonts w:ascii="Times New Roman" w:hAnsi="Times New Roman"/>
                              <w:sz w:val="16"/>
                              <w:szCs w:val="16"/>
                            </w:rPr>
                            <w:t>Ф</w:t>
                          </w:r>
                          <w:r>
                            <w:rPr>
                              <w:rFonts w:ascii="Times New Roman" w:hAnsi="Times New Roman"/>
                              <w:sz w:val="16"/>
                              <w:szCs w:val="16"/>
                            </w:rPr>
                            <w:t>ормат А4</w:t>
                          </w:r>
                        </w:p>
                      </w:txbxContent>
                    </wps:txbx>
                    <wps:bodyPr rot="0" vert="horz" wrap="square" lIns="0" tIns="0" rIns="0" bIns="0" anchor="t" anchorCtr="0" upright="1">
                      <a:noAutofit/>
                    </wps:bodyPr>
                  </wps:wsp>
                </a:graphicData>
              </a:graphic>
            </wp:anchor>
          </w:drawing>
        </mc:Choice>
        <mc:Fallback>
          <w:pict>
            <v:shapetype w14:anchorId="3C88DB4E" id="_x0000_t202" coordsize="21600,21600" o:spt="202" path="m,l,21600r21600,l21600,xe">
              <v:stroke joinstyle="miter"/>
              <v:path gradientshapeok="t" o:connecttype="rect"/>
            </v:shapetype>
            <v:shape id="Text Box 142" o:spid="_x0000_s1095" type="#_x0000_t202" style="position:absolute;margin-left:377.25pt;margin-top:6pt;width:56.7pt;height:14.15pt;z-index:25166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" stroked="f" strokecolor="red">
              <v:textbox inset="0,0,0,0">
                <w:txbxContent>
                  <w:p w14:paraId="59150BCE" w14:textId="77777777" w:rsidR="000D2FC1" w:rsidRPr="007D5368" w:rsidRDefault="000D2FC1" w:rsidP="00E2374B">
                    <w:pPr>
                      <w:spacing w:line="240" w:lineRule="auto"/>
                      <w:ind w:firstLine="57"/>
                      <w:jc w:val="center"/>
                      <w:rPr>
                        <w:rFonts w:ascii="Times New Roman" w:hAnsi="Times New Roman"/>
                        <w:sz w:val="16"/>
                        <w:szCs w:val="16"/>
                      </w:rPr>
                    </w:pPr>
                    <w:r w:rsidRPr="007D5368">
                      <w:rPr>
                        <w:rFonts w:ascii="Times New Roman" w:hAnsi="Times New Roman"/>
                        <w:sz w:val="16"/>
                        <w:szCs w:val="16"/>
                      </w:rPr>
                      <w:t>Ф</w:t>
                    </w:r>
                    <w:r>
                      <w:rPr>
                        <w:rFonts w:ascii="Times New Roman" w:hAnsi="Times New Roman"/>
                        <w:sz w:val="16"/>
                        <w:szCs w:val="16"/>
                      </w:rPr>
                      <w:t>ормат А4</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E38AAC" w14:textId="77777777" w:rsidR="000D2FC1" w:rsidRDefault="000D2FC1" w:rsidP="00BD71E4">
    <w:pPr>
      <w:pStyle w:val="a9"/>
      <w:tabs>
        <w:tab w:val="clear" w:pos="4677"/>
        <w:tab w:val="clear" w:pos="9355"/>
        <w:tab w:val="right" w:pos="9923"/>
      </w:tabs>
      <w:ind w:left="-284" w:right="-284"/>
      <w:jc w:val="center"/>
      <w:rPr>
        <w:szCs w:val="20"/>
      </w:rPr>
    </w:pPr>
    <w:r w:rsidRPr="00BD71E4">
      <w:rPr>
        <w:szCs w:val="20"/>
      </w:rPr>
      <w:tab/>
    </w:r>
  </w:p>
  <w:p w14:paraId="6E4B9776" w14:textId="77777777" w:rsidR="000D2FC1" w:rsidRDefault="000D2FC1" w:rsidP="00BD71E4">
    <w:pPr>
      <w:pStyle w:val="a9"/>
      <w:tabs>
        <w:tab w:val="clear" w:pos="4677"/>
        <w:tab w:val="clear" w:pos="9355"/>
        <w:tab w:val="right" w:pos="9923"/>
      </w:tabs>
      <w:ind w:left="-284" w:right="-284"/>
      <w:jc w:val="center"/>
      <w:rPr>
        <w:szCs w:val="20"/>
      </w:rPr>
    </w:pPr>
  </w:p>
  <w:p w14:paraId="64FE85CD" w14:textId="77777777" w:rsidR="000D2FC1" w:rsidRDefault="000D2FC1" w:rsidP="00BD71E4">
    <w:pPr>
      <w:pStyle w:val="a9"/>
      <w:tabs>
        <w:tab w:val="clear" w:pos="4677"/>
        <w:tab w:val="clear" w:pos="9355"/>
        <w:tab w:val="right" w:pos="9923"/>
      </w:tabs>
      <w:ind w:left="-284" w:right="-284"/>
      <w:jc w:val="center"/>
      <w:rPr>
        <w:szCs w:val="20"/>
      </w:rPr>
    </w:pPr>
  </w:p>
  <w:p w14:paraId="135FE4AA" w14:textId="77777777" w:rsidR="000D2FC1" w:rsidRDefault="000D2FC1" w:rsidP="00BD71E4">
    <w:pPr>
      <w:pStyle w:val="a9"/>
      <w:tabs>
        <w:tab w:val="clear" w:pos="4677"/>
        <w:tab w:val="clear" w:pos="9355"/>
        <w:tab w:val="right" w:pos="9923"/>
      </w:tabs>
      <w:ind w:left="-284" w:right="-284"/>
      <w:jc w:val="center"/>
      <w:rPr>
        <w:szCs w:val="20"/>
      </w:rPr>
    </w:pPr>
  </w:p>
  <w:p w14:paraId="60D40368" w14:textId="77777777" w:rsidR="000D2FC1" w:rsidRDefault="000D2FC1" w:rsidP="00BD71E4">
    <w:pPr>
      <w:pStyle w:val="a9"/>
      <w:tabs>
        <w:tab w:val="clear" w:pos="4677"/>
        <w:tab w:val="clear" w:pos="9355"/>
        <w:tab w:val="right" w:pos="9923"/>
      </w:tabs>
      <w:ind w:left="-284" w:right="-284"/>
      <w:jc w:val="center"/>
      <w:rPr>
        <w:szCs w:val="20"/>
      </w:rPr>
    </w:pPr>
  </w:p>
  <w:p w14:paraId="409388B8" w14:textId="77777777" w:rsidR="000D2FC1" w:rsidRDefault="000D2FC1" w:rsidP="00BD71E4">
    <w:pPr>
      <w:pStyle w:val="a9"/>
      <w:tabs>
        <w:tab w:val="clear" w:pos="4677"/>
        <w:tab w:val="clear" w:pos="9355"/>
        <w:tab w:val="right" w:pos="9923"/>
      </w:tabs>
      <w:ind w:left="-284" w:right="-284"/>
      <w:jc w:val="center"/>
      <w:rPr>
        <w:szCs w:val="20"/>
      </w:rPr>
    </w:pPr>
    <w:r>
      <w:rPr>
        <w:lang w:eastAsia="ru-RU"/>
      </w:rPr>
      <mc:AlternateContent>
        <mc:Choice Requires="wps">
          <w:drawing>
            <wp:anchor distT="0" distB="0" distL="114300" distR="114300" simplePos="0" relativeHeight="251705856" behindDoc="0" locked="0" layoutInCell="1" allowOverlap="1" wp14:anchorId="4AC797C4" wp14:editId="66160BDF">
              <wp:simplePos x="0" y="0"/>
              <wp:positionH relativeFrom="column">
                <wp:posOffset>1206972</wp:posOffset>
              </wp:positionH>
              <wp:positionV relativeFrom="paragraph">
                <wp:posOffset>68062</wp:posOffset>
              </wp:positionV>
              <wp:extent cx="516272" cy="159728"/>
              <wp:effectExtent l="0" t="0" r="0" b="0"/>
              <wp:wrapNone/>
              <wp:docPr id="453"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272" cy="159728"/>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5687B255" w14:textId="77777777" w:rsidR="000D2FC1" w:rsidRPr="00E255D6" w:rsidRDefault="000D2FC1" w:rsidP="00727636">
                          <w:pPr>
                            <w:spacing w:after="60" w:line="240" w:lineRule="auto"/>
                            <w:ind w:firstLine="0"/>
                            <w:jc w:val="center"/>
                            <w:rPr>
                              <w:rFonts w:ascii="Times New Roman" w:hAnsi="Times New Roman"/>
                              <w:sz w:val="18"/>
                            </w:rPr>
                          </w:pPr>
                          <w:r>
                            <w:rPr>
                              <w:noProof/>
                              <w:lang w:eastAsia="ru-RU"/>
                            </w:rPr>
                            <w:drawing>
                              <wp:inline distT="0" distB="0" distL="0" distR="0" wp14:anchorId="17D06755" wp14:editId="3118F069">
                                <wp:extent cx="380365" cy="166370"/>
                                <wp:effectExtent l="0" t="0" r="635" b="5080"/>
                                <wp:docPr id="455" name="Рисунок 455" descr="C:\Users\ArapovaAU\AppData\Local\Microsoft\Windows\INetCache\Content.Word\+ Пустынников Н.П_.gif"/>
                                <wp:cNvGraphicFramePr/>
                                <a:graphic xmlns:a="http://schemas.openxmlformats.org/drawingml/2006/main">
                                  <a:graphicData uri="http://schemas.openxmlformats.org/drawingml/2006/picture">
                                    <pic:pic xmlns:pic="http://schemas.openxmlformats.org/drawingml/2006/picture">
                                      <pic:nvPicPr>
                                        <pic:cNvPr id="4" name="Рисунок 4" descr="C:\Users\ArapovaAU\AppData\Local\Microsoft\Windows\INetCache\Content.Word\+ Пустынников Н.П_.gif"/>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380365" cy="166370"/>
                                        </a:xfrm>
                                        <a:prstGeom prst="rect">
                                          <a:avLst/>
                                        </a:prstGeom>
                                        <a:noFill/>
                                        <a:ln>
                                          <a:noFill/>
                                        </a:ln>
                                      </pic:spPr>
                                    </pic:pic>
                                  </a:graphicData>
                                </a:graphic>
                              </wp:inline>
                            </w:drawing>
                          </w:r>
                        </w:p>
                        <w:p w14:paraId="2ED15579" w14:textId="77777777" w:rsidR="000D2FC1" w:rsidRPr="00E255D6" w:rsidRDefault="000D2FC1" w:rsidP="00727636">
                          <w:pPr>
                            <w:spacing w:after="20" w:line="240" w:lineRule="auto"/>
                            <w:ind w:firstLine="0"/>
                            <w:jc w:val="center"/>
                            <w:rPr>
                              <w:rFonts w:ascii="Times New Roman" w:hAnsi="Times New Roman"/>
                              <w:sz w:val="18"/>
                            </w:rPr>
                          </w:pP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AC797C4" id="_x0000_t202" coordsize="21600,21600" o:spt="202" path="m,l,21600r21600,l21600,xe">
              <v:stroke joinstyle="miter"/>
              <v:path gradientshapeok="t" o:connecttype="rect"/>
            </v:shapetype>
            <v:shape id="Text Box 144" o:spid="_x0000_s1190" type="#_x0000_t202" style="position:absolute;left:0;text-align:left;margin-left:95.05pt;margin-top:5.35pt;width:40.65pt;height:12.6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" stroked="f" strokecolor="red">
              <v:textbox inset="0,0,0,0">
                <w:txbxContent>
                  <w:p w14:paraId="5687B255" w14:textId="77777777" w:rsidR="000D2FC1" w:rsidRPr="00E255D6" w:rsidRDefault="000D2FC1" w:rsidP="00727636">
                    <w:pPr>
                      <w:spacing w:after="60" w:line="240" w:lineRule="auto"/>
                      <w:ind w:firstLine="0"/>
                      <w:jc w:val="center"/>
                      <w:rPr>
                        <w:rFonts w:ascii="Times New Roman" w:hAnsi="Times New Roman"/>
                        <w:sz w:val="18"/>
                      </w:rPr>
                    </w:pPr>
                    <w:r>
                      <w:rPr>
                        <w:noProof/>
                        <w:lang w:eastAsia="ru-RU"/>
                      </w:rPr>
                      <w:drawing>
                        <wp:inline distT="0" distB="0" distL="0" distR="0" wp14:anchorId="17D06755" wp14:editId="3118F069">
                          <wp:extent cx="380365" cy="166370"/>
                          <wp:effectExtent l="0" t="0" r="635" b="5080"/>
                          <wp:docPr id="455" name="Рисунок 455" descr="C:\Users\ArapovaAU\AppData\Local\Microsoft\Windows\INetCache\Content.Word\+ Пустынников Н.П_.gif"/>
                          <wp:cNvGraphicFramePr/>
                          <a:graphic xmlns:a="http://schemas.openxmlformats.org/drawingml/2006/main">
                            <a:graphicData uri="http://schemas.openxmlformats.org/drawingml/2006/picture">
                              <pic:pic xmlns:pic="http://schemas.openxmlformats.org/drawingml/2006/picture">
                                <pic:nvPicPr>
                                  <pic:cNvPr id="4" name="Рисунок 4" descr="C:\Users\ArapovaAU\AppData\Local\Microsoft\Windows\INetCache\Content.Word\+ Пустынников Н.П_.gif"/>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380365" cy="166370"/>
                                  </a:xfrm>
                                  <a:prstGeom prst="rect">
                                    <a:avLst/>
                                  </a:prstGeom>
                                  <a:noFill/>
                                  <a:ln>
                                    <a:noFill/>
                                  </a:ln>
                                </pic:spPr>
                              </pic:pic>
                            </a:graphicData>
                          </a:graphic>
                        </wp:inline>
                      </w:drawing>
                    </w:r>
                  </w:p>
                  <w:p w14:paraId="2ED15579" w14:textId="77777777" w:rsidR="000D2FC1" w:rsidRPr="00E255D6" w:rsidRDefault="000D2FC1" w:rsidP="00727636">
                    <w:pPr>
                      <w:spacing w:after="20" w:line="240" w:lineRule="auto"/>
                      <w:ind w:firstLine="0"/>
                      <w:jc w:val="center"/>
                      <w:rPr>
                        <w:rFonts w:ascii="Times New Roman" w:hAnsi="Times New Roman"/>
                        <w:sz w:val="18"/>
                      </w:rPr>
                    </w:pPr>
                  </w:p>
                </w:txbxContent>
              </v:textbox>
            </v:shape>
          </w:pict>
        </mc:Fallback>
      </mc:AlternateContent>
    </w:r>
    <w:r>
      <w:rPr>
        <w:lang w:eastAsia="ru-RU"/>
      </w:rPr>
      <mc:AlternateContent>
        <mc:Choice Requires="wps">
          <w:drawing>
            <wp:anchor distT="0" distB="0" distL="114300" distR="114300" simplePos="0" relativeHeight="251652608" behindDoc="0" locked="0" layoutInCell="1" allowOverlap="1" wp14:anchorId="76D269C3" wp14:editId="0130526F">
              <wp:simplePos x="0" y="0"/>
              <wp:positionH relativeFrom="column">
                <wp:posOffset>1202690</wp:posOffset>
              </wp:positionH>
              <wp:positionV relativeFrom="paragraph">
                <wp:posOffset>61595</wp:posOffset>
              </wp:positionV>
              <wp:extent cx="520700" cy="166370"/>
              <wp:effectExtent l="0" t="0" r="0" b="5080"/>
              <wp:wrapNone/>
              <wp:docPr id="41"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700" cy="16637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4860C90E" w14:textId="77777777" w:rsidR="000D2FC1" w:rsidRPr="00E255D6" w:rsidRDefault="000D2FC1" w:rsidP="002F6AFA">
                          <w:pPr>
                            <w:spacing w:before="20" w:line="240" w:lineRule="auto"/>
                            <w:ind w:firstLine="0"/>
                            <w:jc w:val="center"/>
                            <w:rPr>
                              <w:rFonts w:ascii="Times New Roman" w:hAnsi="Times New Roman"/>
                              <w:sz w:val="18"/>
                            </w:rPr>
                          </w:pPr>
                        </w:p>
                      </w:txbxContent>
                    </wps:txbx>
                    <wps:bodyPr rot="0" vert="horz" wrap="square" lIns="0" tIns="0" rIns="0" bIns="0" anchor="ctr" anchorCtr="0" upright="1">
                      <a:noAutofit/>
                    </wps:bodyPr>
                  </wps:wsp>
                </a:graphicData>
              </a:graphic>
            </wp:anchor>
          </w:drawing>
        </mc:Choice>
        <mc:Fallback>
          <w:pict>
            <v:shape w14:anchorId="76D269C3" id="_x0000_s1191" type="#_x0000_t202" style="position:absolute;left:0;text-align:left;margin-left:94.7pt;margin-top:4.85pt;width:41pt;height:13.1pt;z-index:25165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" stroked="f" strokecolor="red">
              <v:textbox inset="0,0,0,0">
                <w:txbxContent>
                  <w:p w14:paraId="4860C90E" w14:textId="77777777" w:rsidR="000D2FC1" w:rsidRPr="00E255D6" w:rsidRDefault="000D2FC1" w:rsidP="002F6AFA">
                    <w:pPr>
                      <w:spacing w:before="20" w:line="240" w:lineRule="auto"/>
                      <w:ind w:firstLine="0"/>
                      <w:jc w:val="center"/>
                      <w:rPr>
                        <w:rFonts w:ascii="Times New Roman" w:hAnsi="Times New Roman"/>
                        <w:sz w:val="18"/>
                      </w:rPr>
                    </w:pPr>
                  </w:p>
                </w:txbxContent>
              </v:textbox>
            </v:shape>
          </w:pict>
        </mc:Fallback>
      </mc:AlternateContent>
    </w:r>
  </w:p>
  <w:p w14:paraId="76F0CFCF" w14:textId="77777777" w:rsidR="000D2FC1" w:rsidRDefault="000D2FC1" w:rsidP="00BD71E4">
    <w:pPr>
      <w:pStyle w:val="a9"/>
      <w:tabs>
        <w:tab w:val="clear" w:pos="4677"/>
        <w:tab w:val="clear" w:pos="9355"/>
        <w:tab w:val="right" w:pos="9923"/>
      </w:tabs>
      <w:ind w:left="-284" w:right="-284"/>
      <w:jc w:val="center"/>
      <w:rPr>
        <w:szCs w:val="20"/>
      </w:rPr>
    </w:pPr>
  </w:p>
  <w:p w14:paraId="0F6137A8" w14:textId="77777777" w:rsidR="000D2FC1" w:rsidRDefault="000D2FC1" w:rsidP="00BD71E4">
    <w:pPr>
      <w:pStyle w:val="a9"/>
      <w:tabs>
        <w:tab w:val="clear" w:pos="4677"/>
        <w:tab w:val="clear" w:pos="9355"/>
        <w:tab w:val="right" w:pos="9923"/>
      </w:tabs>
      <w:ind w:left="-284" w:right="-284"/>
      <w:jc w:val="center"/>
      <w:rPr>
        <w:szCs w:val="20"/>
      </w:rPr>
    </w:pPr>
  </w:p>
  <w:p w14:paraId="1FA0DA76" w14:textId="77777777" w:rsidR="000D2FC1" w:rsidRDefault="000D2FC1" w:rsidP="00BD71E4">
    <w:pPr>
      <w:pStyle w:val="a9"/>
      <w:tabs>
        <w:tab w:val="clear" w:pos="4677"/>
        <w:tab w:val="clear" w:pos="9355"/>
        <w:tab w:val="right" w:pos="9923"/>
      </w:tabs>
      <w:ind w:left="-284" w:right="-284"/>
      <w:jc w:val="center"/>
      <w:rPr>
        <w:szCs w:val="20"/>
      </w:rPr>
    </w:pPr>
  </w:p>
  <w:p w14:paraId="78E99DB5" w14:textId="77777777" w:rsidR="000D2FC1" w:rsidRDefault="000D2FC1" w:rsidP="00727636">
    <w:pPr>
      <w:pStyle w:val="a9"/>
      <w:tabs>
        <w:tab w:val="clear" w:pos="4677"/>
        <w:tab w:val="clear" w:pos="9355"/>
        <w:tab w:val="left" w:pos="2302"/>
      </w:tabs>
      <w:rPr>
        <w:szCs w:val="20"/>
      </w:rPr>
    </w:pPr>
    <w:r>
      <w:rPr>
        <w:lang w:eastAsia="ru-RU"/>
      </w:rPr>
      <mc:AlternateContent>
        <mc:Choice Requires="wps">
          <w:drawing>
            <wp:anchor distT="0" distB="0" distL="114300" distR="114300" simplePos="0" relativeHeight="251707904" behindDoc="1" locked="0" layoutInCell="1" allowOverlap="1" wp14:anchorId="35D711B7" wp14:editId="05E80461">
              <wp:simplePos x="0" y="0"/>
              <wp:positionH relativeFrom="column">
                <wp:posOffset>1748609</wp:posOffset>
              </wp:positionH>
              <wp:positionV relativeFrom="paragraph">
                <wp:posOffset>34290</wp:posOffset>
              </wp:positionV>
              <wp:extent cx="342355" cy="149406"/>
              <wp:effectExtent l="0" t="0" r="635" b="3175"/>
              <wp:wrapNone/>
              <wp:docPr id="457"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355" cy="1494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sdt>
                          <w:sdtPr>
                            <w:rPr>
                              <w:rFonts w:ascii="Times New Roman" w:hAnsi="Times New Roman"/>
                              <w:sz w:val="12"/>
                              <w:szCs w:val="12"/>
                            </w:rPr>
                            <w:alias w:val="Примечания"/>
                            <w:tag w:val=""/>
                            <w:id w:val="1272741095"/>
                            <w:dataBinding w:prefixMappings="xmlns:ns0='http://purl.org/dc/elements/1.1/' xmlns:ns1='http://schemas.openxmlformats.org/package/2006/metadata/core-properties' " w:xpath="/ns1:coreProperties[1]/ns0:description[1]" w:storeItemID="{6C3C8BC8-F283-45AE-878A-BAB7291924A1}"/>
                            <w:text w:multiLine="1"/>
                          </w:sdtPr>
                          <w:sdtEndPr/>
                          <w:sdtContent>
                            <w:p w14:paraId="693D3620" w14:textId="3159D0DF" w:rsidR="000D2FC1" w:rsidRPr="00591882" w:rsidRDefault="00591882" w:rsidP="00727636">
                              <w:pPr>
                                <w:spacing w:line="240" w:lineRule="auto"/>
                                <w:ind w:firstLine="0"/>
                                <w:jc w:val="center"/>
                                <w:rPr>
                                  <w:sz w:val="16"/>
                                  <w:szCs w:val="16"/>
                                </w:rPr>
                              </w:pPr>
                              <w:proofErr w:type="spellStart"/>
                              <w:r w:rsidRPr="00591882">
                                <w:rPr>
                                  <w:rFonts w:ascii="Times New Roman" w:hAnsi="Times New Roman"/>
                                  <w:sz w:val="12"/>
                                  <w:szCs w:val="12"/>
                                </w:rPr>
                                <w:t>дд.мм.гггг</w:t>
                              </w:r>
                              <w:proofErr w:type="spellEnd"/>
                            </w:p>
                          </w:sdtContent>
                        </w:sdt>
                        <w:p w14:paraId="6C52646E" w14:textId="77777777" w:rsidR="000D2FC1" w:rsidRPr="00591882" w:rsidRDefault="000D2FC1" w:rsidP="00727636">
                          <w:pPr>
                            <w:jc w:val="center"/>
                            <w:rPr>
                              <w:sz w:val="20"/>
                              <w:lang w:val="en-US"/>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D711B7" id="Text Box 130" o:spid="_x0000_s1192" type="#_x0000_t202" style="position:absolute;margin-left:137.7pt;margin-top:2.7pt;width:26.95pt;height:11.75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" stroked="f">
              <v:textbox inset="0,0,0,0">
                <w:txbxContent>
                  <w:sdt>
                    <w:sdtPr>
                      <w:rPr>
                        <w:rFonts w:ascii="Times New Roman" w:hAnsi="Times New Roman"/>
                        <w:sz w:val="12"/>
                        <w:szCs w:val="12"/>
                      </w:rPr>
                      <w:alias w:val="Примечания"/>
                      <w:tag w:val=""/>
                      <w:id w:val="1272741095"/>
                      <w:dataBinding w:prefixMappings="xmlns:ns0='http://purl.org/dc/elements/1.1/' xmlns:ns1='http://schemas.openxmlformats.org/package/2006/metadata/core-properties' " w:xpath="/ns1:coreProperties[1]/ns0:description[1]" w:storeItemID="{6C3C8BC8-F283-45AE-878A-BAB7291924A1}"/>
                      <w:text w:multiLine="1"/>
                    </w:sdtPr>
                    <w:sdtEndPr/>
                    <w:sdtContent>
                      <w:p w14:paraId="693D3620" w14:textId="3159D0DF" w:rsidR="000D2FC1" w:rsidRPr="00591882" w:rsidRDefault="00591882" w:rsidP="00727636">
                        <w:pPr>
                          <w:spacing w:line="240" w:lineRule="auto"/>
                          <w:ind w:firstLine="0"/>
                          <w:jc w:val="center"/>
                          <w:rPr>
                            <w:sz w:val="16"/>
                            <w:szCs w:val="16"/>
                          </w:rPr>
                        </w:pPr>
                        <w:proofErr w:type="spellStart"/>
                        <w:r w:rsidRPr="00591882">
                          <w:rPr>
                            <w:rFonts w:ascii="Times New Roman" w:hAnsi="Times New Roman"/>
                            <w:sz w:val="12"/>
                            <w:szCs w:val="12"/>
                          </w:rPr>
                          <w:t>дд.мм.гггг</w:t>
                        </w:r>
                        <w:proofErr w:type="spellEnd"/>
                      </w:p>
                    </w:sdtContent>
                  </w:sdt>
                  <w:p w14:paraId="6C52646E" w14:textId="77777777" w:rsidR="000D2FC1" w:rsidRPr="00591882" w:rsidRDefault="000D2FC1" w:rsidP="00727636">
                    <w:pPr>
                      <w:jc w:val="center"/>
                      <w:rPr>
                        <w:sz w:val="20"/>
                        <w:lang w:val="en-US"/>
                      </w:rPr>
                    </w:pPr>
                  </w:p>
                </w:txbxContent>
              </v:textbox>
            </v:shape>
          </w:pict>
        </mc:Fallback>
      </mc:AlternateContent>
    </w:r>
    <w:r>
      <w:rPr>
        <w:lang w:eastAsia="ru-RU"/>
      </w:rPr>
      <mc:AlternateContent>
        <mc:Choice Requires="wps">
          <w:drawing>
            <wp:anchor distT="0" distB="0" distL="114300" distR="114300" simplePos="0" relativeHeight="251670016" behindDoc="0" locked="0" layoutInCell="1" allowOverlap="1" wp14:anchorId="2D7425DA" wp14:editId="5BDCE8B2">
              <wp:simplePos x="0" y="0"/>
              <wp:positionH relativeFrom="column">
                <wp:posOffset>1207135</wp:posOffset>
              </wp:positionH>
              <wp:positionV relativeFrom="paragraph">
                <wp:posOffset>19050</wp:posOffset>
              </wp:positionV>
              <wp:extent cx="520700" cy="166370"/>
              <wp:effectExtent l="0" t="0" r="0" b="5080"/>
              <wp:wrapNone/>
              <wp:docPr id="44" name="Text 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700" cy="16637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50096059" w14:textId="77777777" w:rsidR="000D2FC1" w:rsidRPr="00E255D6" w:rsidRDefault="000D2FC1" w:rsidP="00564210">
                          <w:pPr>
                            <w:spacing w:after="20" w:line="240" w:lineRule="auto"/>
                            <w:ind w:firstLine="0"/>
                            <w:jc w:val="center"/>
                            <w:rPr>
                              <w:rFonts w:ascii="Times New Roman" w:hAnsi="Times New Roman"/>
                              <w:sz w:val="18"/>
                            </w:rPr>
                          </w:pPr>
                          <w:r>
                            <w:rPr>
                              <w:noProof/>
                              <w:lang w:eastAsia="ru-RU"/>
                            </w:rPr>
                            <w:drawing>
                              <wp:inline distT="0" distB="0" distL="0" distR="0" wp14:anchorId="24CBBF64" wp14:editId="377A319A">
                                <wp:extent cx="224155" cy="166370"/>
                                <wp:effectExtent l="0" t="0" r="4445" b="5080"/>
                                <wp:docPr id="456" name="Рисунок 456" descr="C:\Users\ArapovaAU\AppData\Local\Microsoft\Windows\INetCache\Content.Word\+ Колтачихин Р.Н_gif.gif"/>
                                <wp:cNvGraphicFramePr/>
                                <a:graphic xmlns:a="http://schemas.openxmlformats.org/drawingml/2006/main">
                                  <a:graphicData uri="http://schemas.openxmlformats.org/drawingml/2006/picture">
                                    <pic:pic xmlns:pic="http://schemas.openxmlformats.org/drawingml/2006/picture">
                                      <pic:nvPicPr>
                                        <pic:cNvPr id="5" name="Рисунок 5" descr="C:\Users\ArapovaAU\AppData\Local\Microsoft\Windows\INetCache\Content.Word\+ Колтачихин Р.Н_gif.gif"/>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4155" cy="166370"/>
                                        </a:xfrm>
                                        <a:prstGeom prst="rect">
                                          <a:avLst/>
                                        </a:prstGeom>
                                        <a:noFill/>
                                        <a:ln>
                                          <a:noFill/>
                                        </a:ln>
                                      </pic:spPr>
                                    </pic:pic>
                                  </a:graphicData>
                                </a:graphic>
                              </wp:inline>
                            </w:drawing>
                          </w:r>
                        </w:p>
                      </w:txbxContent>
                    </wps:txbx>
                    <wps:bodyPr rot="0" vert="horz" wrap="square" lIns="0" tIns="0" rIns="0" bIns="0" anchor="ctr" anchorCtr="0" upright="1">
                      <a:noAutofit/>
                    </wps:bodyPr>
                  </wps:wsp>
                </a:graphicData>
              </a:graphic>
            </wp:anchor>
          </w:drawing>
        </mc:Choice>
        <mc:Fallback>
          <w:pict>
            <v:shape w14:anchorId="2D7425DA" id="_x0000_s1193" type="#_x0000_t202" style="position:absolute;margin-left:95.05pt;margin-top:1.5pt;width:41pt;height:13.1pt;z-index:251670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" stroked="f" strokecolor="red">
              <v:textbox inset="0,0,0,0">
                <w:txbxContent>
                  <w:p w14:paraId="50096059" w14:textId="77777777" w:rsidR="000D2FC1" w:rsidRPr="00E255D6" w:rsidRDefault="000D2FC1" w:rsidP="00564210">
                    <w:pPr>
                      <w:spacing w:after="20" w:line="240" w:lineRule="auto"/>
                      <w:ind w:firstLine="0"/>
                      <w:jc w:val="center"/>
                      <w:rPr>
                        <w:rFonts w:ascii="Times New Roman" w:hAnsi="Times New Roman"/>
                        <w:sz w:val="18"/>
                      </w:rPr>
                    </w:pPr>
                    <w:r>
                      <w:rPr>
                        <w:noProof/>
                        <w:lang w:eastAsia="ru-RU"/>
                      </w:rPr>
                      <w:drawing>
                        <wp:inline distT="0" distB="0" distL="0" distR="0" wp14:anchorId="24CBBF64" wp14:editId="377A319A">
                          <wp:extent cx="224155" cy="166370"/>
                          <wp:effectExtent l="0" t="0" r="4445" b="5080"/>
                          <wp:docPr id="456" name="Рисунок 456" descr="C:\Users\ArapovaAU\AppData\Local\Microsoft\Windows\INetCache\Content.Word\+ Колтачихин Р.Н_gif.gif"/>
                          <wp:cNvGraphicFramePr/>
                          <a:graphic xmlns:a="http://schemas.openxmlformats.org/drawingml/2006/main">
                            <a:graphicData uri="http://schemas.openxmlformats.org/drawingml/2006/picture">
                              <pic:pic xmlns:pic="http://schemas.openxmlformats.org/drawingml/2006/picture">
                                <pic:nvPicPr>
                                  <pic:cNvPr id="5" name="Рисунок 5" descr="C:\Users\ArapovaAU\AppData\Local\Microsoft\Windows\INetCache\Content.Word\+ Колтачихин Р.Н_gif.gif"/>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4155" cy="166370"/>
                                  </a:xfrm>
                                  <a:prstGeom prst="rect">
                                    <a:avLst/>
                                  </a:prstGeom>
                                  <a:noFill/>
                                  <a:ln>
                                    <a:noFill/>
                                  </a:ln>
                                </pic:spPr>
                              </pic:pic>
                            </a:graphicData>
                          </a:graphic>
                        </wp:inline>
                      </w:drawing>
                    </w:r>
                  </w:p>
                </w:txbxContent>
              </v:textbox>
            </v:shape>
          </w:pict>
        </mc:Fallback>
      </mc:AlternateContent>
    </w:r>
  </w:p>
  <w:p w14:paraId="3554157A" w14:textId="12BD0AAA" w:rsidR="000D2FC1" w:rsidRPr="007D5368" w:rsidRDefault="000D2FC1" w:rsidP="007D5368">
    <w:pPr>
      <w:pStyle w:val="a9"/>
      <w:tabs>
        <w:tab w:val="clear" w:pos="4677"/>
        <w:tab w:val="clear" w:pos="9355"/>
        <w:tab w:val="right" w:pos="9923"/>
      </w:tabs>
      <w:spacing w:before="60"/>
      <w:rPr>
        <w:rFonts w:ascii="Times New Roman" w:hAnsi="Times New Roman"/>
        <w:sz w:val="16"/>
        <w:szCs w:val="16"/>
      </w:rPr>
    </w:pPr>
    <w:r>
      <w:rPr>
        <w:lang w:eastAsia="ru-RU"/>
      </w:rPr>
      <mc:AlternateContent>
        <mc:Choice Requires="wps">
          <w:drawing>
            <wp:anchor distT="0" distB="0" distL="114300" distR="114300" simplePos="0" relativeHeight="251703808" behindDoc="0" locked="0" layoutInCell="1" allowOverlap="1" wp14:anchorId="44D7DFF6" wp14:editId="28B7BE67">
              <wp:simplePos x="0" y="0"/>
              <wp:positionH relativeFrom="column">
                <wp:posOffset>5003165</wp:posOffset>
              </wp:positionH>
              <wp:positionV relativeFrom="paragraph">
                <wp:posOffset>74930</wp:posOffset>
              </wp:positionV>
              <wp:extent cx="720090" cy="179705"/>
              <wp:effectExtent l="0" t="0" r="3810" b="0"/>
              <wp:wrapNone/>
              <wp:docPr id="565"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 cy="179705"/>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3C0141FD" w14:textId="77777777" w:rsidR="000D2FC1" w:rsidRPr="007D5368" w:rsidRDefault="000D2FC1" w:rsidP="007D5368">
                          <w:pPr>
                            <w:spacing w:line="240" w:lineRule="auto"/>
                            <w:ind w:firstLine="57"/>
                            <w:jc w:val="center"/>
                            <w:rPr>
                              <w:rFonts w:ascii="Times New Roman" w:hAnsi="Times New Roman"/>
                              <w:sz w:val="16"/>
                              <w:szCs w:val="16"/>
                            </w:rPr>
                          </w:pPr>
                          <w:r w:rsidRPr="007D5368">
                            <w:rPr>
                              <w:rFonts w:ascii="Times New Roman" w:hAnsi="Times New Roman"/>
                              <w:sz w:val="16"/>
                              <w:szCs w:val="16"/>
                            </w:rPr>
                            <w:t>Ф</w:t>
                          </w:r>
                          <w:r>
                            <w:rPr>
                              <w:rFonts w:ascii="Times New Roman" w:hAnsi="Times New Roman"/>
                              <w:sz w:val="16"/>
                              <w:szCs w:val="16"/>
                            </w:rPr>
                            <w:t>ормат А4</w:t>
                          </w:r>
                        </w:p>
                      </w:txbxContent>
                    </wps:txbx>
                    <wps:bodyPr rot="0" vert="horz" wrap="square" lIns="0" tIns="0" rIns="0" bIns="0" anchor="t" anchorCtr="0" upright="1">
                      <a:noAutofit/>
                    </wps:bodyPr>
                  </wps:wsp>
                </a:graphicData>
              </a:graphic>
            </wp:anchor>
          </w:drawing>
        </mc:Choice>
        <mc:Fallback>
          <w:pict>
            <v:shape w14:anchorId="44D7DFF6" id="_x0000_s1194" type="#_x0000_t202" style="position:absolute;margin-left:393.95pt;margin-top:5.9pt;width:56.7pt;height:14.15pt;z-index:251703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" stroked="f" strokecolor="red">
              <v:textbox inset="0,0,0,0">
                <w:txbxContent>
                  <w:p w14:paraId="3C0141FD" w14:textId="77777777" w:rsidR="000D2FC1" w:rsidRPr="007D5368" w:rsidRDefault="000D2FC1" w:rsidP="007D5368">
                    <w:pPr>
                      <w:spacing w:line="240" w:lineRule="auto"/>
                      <w:ind w:firstLine="57"/>
                      <w:jc w:val="center"/>
                      <w:rPr>
                        <w:rFonts w:ascii="Times New Roman" w:hAnsi="Times New Roman"/>
                        <w:sz w:val="16"/>
                        <w:szCs w:val="16"/>
                      </w:rPr>
                    </w:pPr>
                    <w:r w:rsidRPr="007D5368">
                      <w:rPr>
                        <w:rFonts w:ascii="Times New Roman" w:hAnsi="Times New Roman"/>
                        <w:sz w:val="16"/>
                        <w:szCs w:val="16"/>
                      </w:rPr>
                      <w:t>Ф</w:t>
                    </w:r>
                    <w:r>
                      <w:rPr>
                        <w:rFonts w:ascii="Times New Roman" w:hAnsi="Times New Roman"/>
                        <w:sz w:val="16"/>
                        <w:szCs w:val="16"/>
                      </w:rPr>
                      <w:t>ормат А4</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EAC2CF" w14:textId="77777777" w:rsidR="000D2FC1" w:rsidRDefault="000D2FC1" w:rsidP="009E3464">
      <w:pPr>
        <w:spacing w:line="240" w:lineRule="auto"/>
      </w:pPr>
      <w:r>
        <w:separator/>
      </w:r>
    </w:p>
  </w:footnote>
  <w:footnote w:type="continuationSeparator" w:id="0">
    <w:p w14:paraId="6DBEB0A6" w14:textId="77777777" w:rsidR="000D2FC1" w:rsidRDefault="000D2FC1" w:rsidP="009E3464">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38E490" w14:textId="77777777" w:rsidR="000D2FC1" w:rsidRPr="00934FD9" w:rsidRDefault="000D2FC1" w:rsidP="00A8333D">
    <w:pPr>
      <w:tabs>
        <w:tab w:val="left" w:pos="1929"/>
      </w:tabs>
      <w:ind w:firstLine="0"/>
      <w:rPr>
        <w:lang w:val="en-US"/>
      </w:rPr>
    </w:pPr>
    <w:r>
      <w:rPr>
        <w:lang w:val="en-US"/>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9DE52A" w14:textId="77777777" w:rsidR="000D2FC1" w:rsidRPr="00024FD5" w:rsidRDefault="000D2FC1" w:rsidP="00A8333D">
    <w:pPr>
      <w:pStyle w:val="a8"/>
      <w:tabs>
        <w:tab w:val="clear" w:pos="4677"/>
        <w:tab w:val="clear" w:pos="9355"/>
        <w:tab w:val="right" w:pos="9354"/>
      </w:tabs>
      <w:rPr>
        <w:lang w:val="en-US" w:eastAsia="ru-RU"/>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594853" w14:textId="77777777" w:rsidR="000D2FC1" w:rsidRPr="00024FD5" w:rsidRDefault="000D2FC1" w:rsidP="00A8333D">
    <w:pPr>
      <w:pStyle w:val="a8"/>
      <w:tabs>
        <w:tab w:val="clear" w:pos="4677"/>
        <w:tab w:val="clear" w:pos="9355"/>
        <w:tab w:val="right" w:pos="9354"/>
      </w:tabs>
      <w:rPr>
        <w:lang w:val="en-US" w:eastAsia="ru-RU"/>
      </w:rPr>
    </w:pPr>
    <w:r>
      <w:rPr>
        <w:noProof/>
        <w:szCs w:val="20"/>
        <w:lang w:val="ru-RU" w:eastAsia="ru-RU"/>
      </w:rPr>
      <mc:AlternateContent>
        <mc:Choice Requires="wpg">
          <w:drawing>
            <wp:anchor distT="0" distB="0" distL="114300" distR="114300" simplePos="0" relativeHeight="251709952" behindDoc="0" locked="0" layoutInCell="1" allowOverlap="1" wp14:anchorId="738565B4" wp14:editId="5F9BA5B9">
              <wp:simplePos x="0" y="0"/>
              <wp:positionH relativeFrom="page">
                <wp:posOffset>353683</wp:posOffset>
              </wp:positionH>
              <wp:positionV relativeFrom="page">
                <wp:posOffset>241540</wp:posOffset>
              </wp:positionV>
              <wp:extent cx="6948805" cy="10156825"/>
              <wp:effectExtent l="0" t="0" r="42545" b="34925"/>
              <wp:wrapNone/>
              <wp:docPr id="132" name="Группа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48805" cy="10156825"/>
                        <a:chOff x="567" y="397"/>
                        <a:chExt cx="10943" cy="15995"/>
                      </a:xfrm>
                    </wpg:grpSpPr>
                    <wps:wsp>
                      <wps:cNvPr id="133" name="AutoShape 85"/>
                      <wps:cNvCnPr>
                        <a:cxnSpLocks noChangeShapeType="1"/>
                      </wps:cNvCnPr>
                      <wps:spPr bwMode="auto">
                        <a:xfrm>
                          <a:off x="1247" y="15536"/>
                          <a:ext cx="0" cy="8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cNvPr id="134" name="Group 86"/>
                      <wpg:cNvGrpSpPr>
                        <a:grpSpLocks/>
                      </wpg:cNvGrpSpPr>
                      <wpg:grpSpPr bwMode="auto">
                        <a:xfrm>
                          <a:off x="567" y="11567"/>
                          <a:ext cx="681" cy="4819"/>
                          <a:chOff x="5670" y="5670"/>
                          <a:chExt cx="681" cy="4819"/>
                        </a:xfrm>
                      </wpg:grpSpPr>
                      <wps:wsp>
                        <wps:cNvPr id="135" name="Text Box 87"/>
                        <wps:cNvSpPr txBox="1">
                          <a:spLocks noChangeArrowheads="1"/>
                        </wps:cNvSpPr>
                        <wps:spPr bwMode="auto">
                          <a:xfrm>
                            <a:off x="5954" y="5670"/>
                            <a:ext cx="397"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104DAF" w14:textId="77777777" w:rsidR="000D2FC1" w:rsidRPr="001C3528" w:rsidRDefault="000D2FC1" w:rsidP="00CB5D71">
                              <w:pPr>
                                <w:spacing w:before="60"/>
                                <w:jc w:val="center"/>
                                <w:rPr>
                                  <w:sz w:val="18"/>
                                </w:rPr>
                              </w:pPr>
                            </w:p>
                          </w:txbxContent>
                        </wps:txbx>
                        <wps:bodyPr rot="0" vert="vert270" wrap="square" lIns="0" tIns="0" rIns="0" bIns="0" anchor="t" anchorCtr="0" upright="1">
                          <a:noAutofit/>
                        </wps:bodyPr>
                      </wps:wsp>
                      <wps:wsp>
                        <wps:cNvPr id="136" name="Text Box 88"/>
                        <wps:cNvSpPr txBox="1">
                          <a:spLocks noChangeArrowheads="1"/>
                        </wps:cNvSpPr>
                        <wps:spPr bwMode="auto">
                          <a:xfrm>
                            <a:off x="5954" y="9071"/>
                            <a:ext cx="397"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9DD1FD" w14:textId="77777777" w:rsidR="000D2FC1" w:rsidRPr="001C3528" w:rsidRDefault="000D2FC1" w:rsidP="00CB5D71">
                              <w:pPr>
                                <w:spacing w:before="60"/>
                                <w:jc w:val="center"/>
                                <w:rPr>
                                  <w:sz w:val="18"/>
                                </w:rPr>
                              </w:pPr>
                            </w:p>
                          </w:txbxContent>
                        </wps:txbx>
                        <wps:bodyPr rot="0" vert="vert270" wrap="square" lIns="0" tIns="0" rIns="0" bIns="0" anchor="t" anchorCtr="0" upright="1">
                          <a:noAutofit/>
                        </wps:bodyPr>
                      </wps:wsp>
                      <wps:wsp>
                        <wps:cNvPr id="137" name="Text Box 89"/>
                        <wps:cNvSpPr txBox="1">
                          <a:spLocks noChangeArrowheads="1"/>
                        </wps:cNvSpPr>
                        <wps:spPr bwMode="auto">
                          <a:xfrm>
                            <a:off x="5670" y="7087"/>
                            <a:ext cx="283" cy="19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96E6D5" w14:textId="77777777" w:rsidR="000D2FC1" w:rsidRPr="00CB5D71" w:rsidRDefault="000D2FC1" w:rsidP="00CB5D71">
                              <w:pPr>
                                <w:spacing w:line="240" w:lineRule="auto"/>
                                <w:ind w:firstLine="0"/>
                                <w:jc w:val="center"/>
                                <w:rPr>
                                  <w:rFonts w:ascii="Times New Roman" w:hAnsi="Times New Roman"/>
                                  <w:sz w:val="18"/>
                                </w:rPr>
                              </w:pPr>
                              <w:r w:rsidRPr="00CB5D71">
                                <w:rPr>
                                  <w:rFonts w:ascii="Times New Roman" w:hAnsi="Times New Roman"/>
                                  <w:sz w:val="18"/>
                                </w:rPr>
                                <w:t>Подп. и дата</w:t>
                              </w:r>
                            </w:p>
                          </w:txbxContent>
                        </wps:txbx>
                        <wps:bodyPr rot="0" vert="vert270" wrap="square" lIns="0" tIns="0" rIns="0" bIns="0" anchor="ctr" anchorCtr="0" upright="1">
                          <a:noAutofit/>
                        </wps:bodyPr>
                      </wps:wsp>
                      <wps:wsp>
                        <wps:cNvPr id="138" name="Text Box 90"/>
                        <wps:cNvSpPr txBox="1">
                          <a:spLocks noChangeArrowheads="1"/>
                        </wps:cNvSpPr>
                        <wps:spPr bwMode="auto">
                          <a:xfrm>
                            <a:off x="5670" y="9072"/>
                            <a:ext cx="283"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66A272" w14:textId="77777777" w:rsidR="000D2FC1" w:rsidRPr="00CB5D71" w:rsidRDefault="000D2FC1" w:rsidP="0040250C">
                              <w:pPr>
                                <w:spacing w:after="40" w:line="240" w:lineRule="auto"/>
                                <w:ind w:firstLine="0"/>
                                <w:jc w:val="center"/>
                                <w:rPr>
                                  <w:rFonts w:ascii="Times New Roman" w:hAnsi="Times New Roman"/>
                                  <w:sz w:val="18"/>
                                  <w:szCs w:val="18"/>
                                </w:rPr>
                              </w:pPr>
                              <w:r w:rsidRPr="00CB5D71">
                                <w:rPr>
                                  <w:rFonts w:ascii="Times New Roman" w:hAnsi="Times New Roman"/>
                                  <w:sz w:val="18"/>
                                  <w:szCs w:val="18"/>
                                </w:rPr>
                                <w:t>Инв. № подл.</w:t>
                              </w:r>
                            </w:p>
                          </w:txbxContent>
                        </wps:txbx>
                        <wps:bodyPr rot="0" vert="vert270" wrap="square" lIns="0" tIns="0" rIns="0" bIns="0" anchor="ctr" anchorCtr="0" upright="1">
                          <a:noAutofit/>
                        </wps:bodyPr>
                      </wps:wsp>
                      <wps:wsp>
                        <wps:cNvPr id="139" name="Text Box 91"/>
                        <wps:cNvSpPr txBox="1">
                          <a:spLocks noChangeArrowheads="1"/>
                        </wps:cNvSpPr>
                        <wps:spPr bwMode="auto">
                          <a:xfrm>
                            <a:off x="5670" y="5670"/>
                            <a:ext cx="283"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7F732D" w14:textId="77777777" w:rsidR="000D2FC1" w:rsidRPr="00CB5D71" w:rsidRDefault="000D2FC1" w:rsidP="00CB5D71">
                              <w:pPr>
                                <w:spacing w:line="240" w:lineRule="auto"/>
                                <w:ind w:firstLine="0"/>
                                <w:jc w:val="center"/>
                                <w:rPr>
                                  <w:rFonts w:ascii="Times New Roman" w:hAnsi="Times New Roman"/>
                                  <w:sz w:val="18"/>
                                </w:rPr>
                              </w:pPr>
                              <w:proofErr w:type="spellStart"/>
                              <w:r w:rsidRPr="00CB5D71">
                                <w:rPr>
                                  <w:rFonts w:ascii="Times New Roman" w:hAnsi="Times New Roman"/>
                                  <w:sz w:val="18"/>
                                </w:rPr>
                                <w:t>Взам</w:t>
                              </w:r>
                              <w:proofErr w:type="spellEnd"/>
                              <w:r w:rsidRPr="00CB5D71">
                                <w:rPr>
                                  <w:rFonts w:ascii="Times New Roman" w:hAnsi="Times New Roman"/>
                                  <w:sz w:val="18"/>
                                </w:rPr>
                                <w:t>. инв. №</w:t>
                              </w:r>
                            </w:p>
                          </w:txbxContent>
                        </wps:txbx>
                        <wps:bodyPr rot="0" vert="vert270" wrap="square" lIns="0" tIns="0" rIns="0" bIns="0" anchor="ctr" anchorCtr="0" upright="1">
                          <a:noAutofit/>
                        </wps:bodyPr>
                      </wps:wsp>
                      <wps:wsp>
                        <wps:cNvPr id="141" name="AutoShape 92"/>
                        <wps:cNvCnPr>
                          <a:cxnSpLocks noChangeShapeType="1"/>
                        </wps:cNvCnPr>
                        <wps:spPr bwMode="auto">
                          <a:xfrm>
                            <a:off x="5670" y="5670"/>
                            <a:ext cx="0" cy="4819"/>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2" name="AutoShape 93"/>
                        <wps:cNvCnPr>
                          <a:cxnSpLocks noChangeShapeType="1"/>
                        </wps:cNvCnPr>
                        <wps:spPr bwMode="auto">
                          <a:xfrm>
                            <a:off x="5954" y="5670"/>
                            <a:ext cx="0" cy="4819"/>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3" name="AutoShape 94"/>
                        <wps:cNvCnPr>
                          <a:cxnSpLocks noChangeShapeType="1"/>
                        </wps:cNvCnPr>
                        <wps:spPr bwMode="auto">
                          <a:xfrm>
                            <a:off x="5670" y="5670"/>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4" name="AutoShape 95"/>
                        <wps:cNvCnPr>
                          <a:cxnSpLocks noChangeShapeType="1"/>
                        </wps:cNvCnPr>
                        <wps:spPr bwMode="auto">
                          <a:xfrm>
                            <a:off x="5670" y="7088"/>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5" name="AutoShape 96"/>
                        <wps:cNvCnPr>
                          <a:cxnSpLocks noChangeShapeType="1"/>
                        </wps:cNvCnPr>
                        <wps:spPr bwMode="auto">
                          <a:xfrm>
                            <a:off x="5670" y="9072"/>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6" name="AutoShape 97"/>
                        <wps:cNvCnPr>
                          <a:cxnSpLocks noChangeShapeType="1"/>
                        </wps:cNvCnPr>
                        <wps:spPr bwMode="auto">
                          <a:xfrm>
                            <a:off x="5671" y="10489"/>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147" name="Group 98"/>
                      <wpg:cNvGrpSpPr>
                        <a:grpSpLocks/>
                      </wpg:cNvGrpSpPr>
                      <wpg:grpSpPr bwMode="auto">
                        <a:xfrm>
                          <a:off x="1247" y="397"/>
                          <a:ext cx="10263" cy="15995"/>
                          <a:chOff x="1247" y="397"/>
                          <a:chExt cx="10263" cy="15995"/>
                        </a:xfrm>
                      </wpg:grpSpPr>
                      <wps:wsp>
                        <wps:cNvPr id="148" name="AutoShape 100"/>
                        <wps:cNvCnPr>
                          <a:cxnSpLocks noChangeShapeType="1"/>
                        </wps:cNvCnPr>
                        <wps:spPr bwMode="auto">
                          <a:xfrm flipV="1">
                            <a:off x="1247" y="397"/>
                            <a:ext cx="10261"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9" name="AutoShape 101"/>
                        <wps:cNvCnPr>
                          <a:cxnSpLocks noChangeShapeType="1"/>
                        </wps:cNvCnPr>
                        <wps:spPr bwMode="auto">
                          <a:xfrm>
                            <a:off x="1247" y="397"/>
                            <a:ext cx="0" cy="15987"/>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102"/>
                        <wps:cNvCnPr>
                          <a:cxnSpLocks noChangeShapeType="1"/>
                        </wps:cNvCnPr>
                        <wps:spPr bwMode="auto">
                          <a:xfrm>
                            <a:off x="11510" y="405"/>
                            <a:ext cx="0" cy="15987"/>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51" name="AutoShape 103"/>
                        <wps:cNvCnPr>
                          <a:cxnSpLocks noChangeShapeType="1"/>
                        </wps:cNvCnPr>
                        <wps:spPr bwMode="auto">
                          <a:xfrm flipV="1">
                            <a:off x="1247" y="16386"/>
                            <a:ext cx="10261"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38565B4" id="Группа 132" o:spid="_x0000_s1026" style="position:absolute;margin-left:27.85pt;margin-top:19pt;width:547.15pt;height:799.75pt;z-index:251709952;mso-position-horizontal-relative:page;mso-position-vertical-relative:page" coordorigin="567,397" coordsize="10943,15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">
              <v:shapetype id="_x0000_t32" coordsize="21600,21600" o:spt="32" o:oned="t" path="m,l21600,21600e" filled="f">
                <v:path arrowok="t" fillok="f" o:connecttype="none"/>
                <o:lock v:ext="edit" shapetype="t"/>
              </v:shapetype>
              <v:shape id="AutoShape 85" o:spid="_x0000_s1027" type="#_x0000_t32" style="position:absolute;left:1247;top:15536;width:0;height:8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jQb8AAAADcAAAADwAAAGRycy9kb3ducmV2LnhtbERPTYvCMBC9C/6HMIK3beoWlqWaigoL&#10;XjysevE2NGNT2kxqE2v992Zhwds83ues1qNtxUC9rx0rWCQpCOLS6ZorBefTz8c3CB+QNbaOScGT&#10;PKyL6WSFuXYP/qXhGCoRQ9jnqMCE0OVS+tKQRZ+4jjhyV9dbDBH2ldQ9PmK4beVnmn5JizXHBoMd&#10;7QyVzfFuFdhO29vBGX1p6qzd0v662aaDUvPZuFmCCDSGt/jfvddxfpbB3zPxAlm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3o0G/AAAAA3AAAAA8AAAAAAAAAAAAAAAAA&#10;oQIAAGRycy9kb3ducmV2LnhtbFBLBQYAAAAABAAEAPkAAACOAwAAAAA=&#10;" strokeweight="1.5pt"/>
              <v:group id="Group 86" o:spid="_x0000_s1028" style="position:absolute;left:567;top:11567;width:681;height:4819" coordorigin="5670,5670" coordsize="681,48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W4sQAAADcAAAADwAAAGRycy9kb3ducmV2LnhtbERPS2vCQBC+C/0PyxR6&#10;M5s0tZQ0q4jU0oMU1ELpbciOSTA7G7JrHv/eFQre5uN7Tr4aTSN66lxtWUESxSCIC6trLhX8HLfz&#10;NxDOI2tsLJOCiRyslg+zHDNtB95Tf/ClCCHsMlRQed9mUrqiIoMusi1x4E62M+gD7EqpOxxCuGnk&#10;cxy/SoM1h4YKW9pUVJwPF6Pgc8BhnSYf/e582kx/x8X37y4hpZ4ex/U7CE+jv4v/3V86zE9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NW4sQAAADcAAAA&#10;DwAAAAAAAAAAAAAAAACqAgAAZHJzL2Rvd25yZXYueG1sUEsFBgAAAAAEAAQA+gAAAJsDAAAAAA==&#10;">
                <v:shapetype id="_x0000_t202" coordsize="21600,21600" o:spt="202" path="m,l,21600r21600,l21600,xe">
                  <v:stroke joinstyle="miter"/>
                  <v:path gradientshapeok="t" o:connecttype="rect"/>
                </v:shapetype>
                <v:shape id="Text Box 87" o:spid="_x0000_s1029" type="#_x0000_t202" style="position:absolute;left:5954;top:5670;width:397;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d5rsEA&#10;AADcAAAADwAAAGRycy9kb3ducmV2LnhtbERPTWuDQBC9B/IflgnkEpo1TZViswlSaPBazSHHwZ2o&#10;1J0Vd6vm32cDhd7m8T7ncJpNJ0YaXGtZwW4bgSCurG65VnApv17eQTiPrLGzTAru5OB0XC4OmGo7&#10;8TeNha9FCGGXooLG+z6V0lUNGXRb2xMH7mYHgz7AoZZ6wCmEm06+RlEiDbYcGhrs6bOh6qf4NQrm&#10;2BZ578oswd2t2Iz+es7KN6XWqzn7AOFp9v/iP3euw/x9DM9nwgXy+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3ea7BAAAA3AAAAA8AAAAAAAAAAAAAAAAAmAIAAGRycy9kb3du&#10;cmV2LnhtbFBLBQYAAAAABAAEAPUAAACGAwAAAAA=&#10;" stroked="f">
                  <v:textbox style="layout-flow:vertical;mso-layout-flow-alt:bottom-to-top" inset="0,0,0,0">
                    <w:txbxContent>
                      <w:p w14:paraId="2C104DAF" w14:textId="77777777" w:rsidR="000D2FC1" w:rsidRPr="001C3528" w:rsidRDefault="000D2FC1" w:rsidP="00CB5D71">
                        <w:pPr>
                          <w:spacing w:before="60"/>
                          <w:jc w:val="center"/>
                          <w:rPr>
                            <w:sz w:val="18"/>
                          </w:rPr>
                        </w:pPr>
                      </w:p>
                    </w:txbxContent>
                  </v:textbox>
                </v:shape>
                <v:shape id="Text Box 88" o:spid="_x0000_s1030" type="#_x0000_t202" style="position:absolute;left:5954;top:9071;width:397;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Xn2cEA&#10;AADcAAAADwAAAGRycy9kb3ducmV2LnhtbERPTWvCQBC9F/wPywheSt2kraFEVwlCi9cmHjwO2TEb&#10;zM6G7JrEf98tFHqbx/uc3WG2nRhp8K1jBek6AUFcO91yo+Bcfb58gPABWWPnmBQ8yMNhv3jaYa7d&#10;xN80lqERMYR9jgpMCH0upa8NWfRr1xNH7uoGiyHCoZF6wCmG206+JkkmLbYcGwz2dDRU38q7VTBv&#10;XHnqfVVkmF7L5zFcvorqXanVci62IALN4V/85z7pOP8tg99n4gVy/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l59nBAAAA3AAAAA8AAAAAAAAAAAAAAAAAmAIAAGRycy9kb3du&#10;cmV2LnhtbFBLBQYAAAAABAAEAPUAAACGAwAAAAA=&#10;" stroked="f">
                  <v:textbox style="layout-flow:vertical;mso-layout-flow-alt:bottom-to-top" inset="0,0,0,0">
                    <w:txbxContent>
                      <w:p w14:paraId="599DD1FD" w14:textId="77777777" w:rsidR="000D2FC1" w:rsidRPr="001C3528" w:rsidRDefault="000D2FC1" w:rsidP="00CB5D71">
                        <w:pPr>
                          <w:spacing w:before="60"/>
                          <w:jc w:val="center"/>
                          <w:rPr>
                            <w:sz w:val="18"/>
                          </w:rPr>
                        </w:pPr>
                      </w:p>
                    </w:txbxContent>
                  </v:textbox>
                </v:shape>
                <v:shape id="Text Box 89" o:spid="_x0000_s1031" type="#_x0000_t202" style="position:absolute;left:5670;top:7087;width:283;height:19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p528UA&#10;AADcAAAADwAAAGRycy9kb3ducmV2LnhtbERPTWvCQBC9C/6HZYRepG5q1ZbUVaRgKQhKbEN7HLJj&#10;EszOhuzWRH99VxC8zeN9znzZmUqcqHGlZQVPowgEcWZ1ybmC76/14ysI55E1VpZJwZkcLBf93hxj&#10;bVtO6LT3uQgh7GJUUHhfx1K6rCCDbmRr4sAdbGPQB9jkUjfYhnBTyXEUzaTBkkNDgTW9F5Qd939G&#10;QbK7JMP1zyxNq/R3Mm23H7xZjZV6GHSrNxCeOn8X39yfOsx/foHrM+EC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unnbxQAAANwAAAAPAAAAAAAAAAAAAAAAAJgCAABkcnMv&#10;ZG93bnJldi54bWxQSwUGAAAAAAQABAD1AAAAigMAAAAA&#10;" stroked="f">
                  <v:textbox style="layout-flow:vertical;mso-layout-flow-alt:bottom-to-top" inset="0,0,0,0">
                    <w:txbxContent>
                      <w:p w14:paraId="5796E6D5" w14:textId="77777777" w:rsidR="000D2FC1" w:rsidRPr="00CB5D71" w:rsidRDefault="000D2FC1" w:rsidP="00CB5D71">
                        <w:pPr>
                          <w:spacing w:line="240" w:lineRule="auto"/>
                          <w:ind w:firstLine="0"/>
                          <w:jc w:val="center"/>
                          <w:rPr>
                            <w:rFonts w:ascii="Times New Roman" w:hAnsi="Times New Roman"/>
                            <w:sz w:val="18"/>
                          </w:rPr>
                        </w:pPr>
                        <w:r w:rsidRPr="00CB5D71">
                          <w:rPr>
                            <w:rFonts w:ascii="Times New Roman" w:hAnsi="Times New Roman"/>
                            <w:sz w:val="18"/>
                          </w:rPr>
                          <w:t>Подп. и дата</w:t>
                        </w:r>
                      </w:p>
                    </w:txbxContent>
                  </v:textbox>
                </v:shape>
                <v:shape id="Text Box 90" o:spid="_x0000_s1032" type="#_x0000_t202" style="position:absolute;left:5670;top:9072;width:283;height:1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XtqcgA&#10;AADcAAAADwAAAGRycy9kb3ducmV2LnhtbESPQWvCQBCF74X+h2WEXopuaqtIdBUpWAqFlqhBj0N2&#10;TEKzsyG7NWl/fedQ6G2G9+a9b1abwTXqSl2oPRt4mCSgiAtvay4NHA+78QJUiMgWG89k4JsCbNa3&#10;NytMre85o+s+lkpCOKRooIqxTbUORUUOw8S3xKJdfOcwytqV2nbYS7hr9DRJ5tphzdJQYUvPFRWf&#10;+y9nIPv4ye53p3meN/n5ada/v/DbdmrM3WjYLkFFGuK/+e/61Qr+o9DKMzKBXv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Je2pyAAAANwAAAAPAAAAAAAAAAAAAAAAAJgCAABk&#10;cnMvZG93bnJldi54bWxQSwUGAAAAAAQABAD1AAAAjQMAAAAA&#10;" stroked="f">
                  <v:textbox style="layout-flow:vertical;mso-layout-flow-alt:bottom-to-top" inset="0,0,0,0">
                    <w:txbxContent>
                      <w:p w14:paraId="6666A272" w14:textId="77777777" w:rsidR="000D2FC1" w:rsidRPr="00CB5D71" w:rsidRDefault="000D2FC1" w:rsidP="0040250C">
                        <w:pPr>
                          <w:spacing w:after="40" w:line="240" w:lineRule="auto"/>
                          <w:ind w:firstLine="0"/>
                          <w:jc w:val="center"/>
                          <w:rPr>
                            <w:rFonts w:ascii="Times New Roman" w:hAnsi="Times New Roman"/>
                            <w:sz w:val="18"/>
                            <w:szCs w:val="18"/>
                          </w:rPr>
                        </w:pPr>
                        <w:r w:rsidRPr="00CB5D71">
                          <w:rPr>
                            <w:rFonts w:ascii="Times New Roman" w:hAnsi="Times New Roman"/>
                            <w:sz w:val="18"/>
                            <w:szCs w:val="18"/>
                          </w:rPr>
                          <w:t>Инв. № подл.</w:t>
                        </w:r>
                      </w:p>
                    </w:txbxContent>
                  </v:textbox>
                </v:shape>
                <v:shape id="Text Box 91" o:spid="_x0000_s1033" type="#_x0000_t202" style="position:absolute;left:5670;top:5670;width:283;height:1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lIMsUA&#10;AADcAAAADwAAAGRycy9kb3ducmV2LnhtbERPTWvCQBC9C/6HZYRepG5qVdrUVaRgKQhKbEN7HLJj&#10;EszOhuzWRH99VxC8zeN9znzZmUqcqHGlZQVPowgEcWZ1ybmC76/14wsI55E1VpZJwZkcLBf93hxj&#10;bVtO6LT3uQgh7GJUUHhfx1K6rCCDbmRr4sAdbGPQB9jkUjfYhnBTyXEUzaTBkkNDgTW9F5Qd939G&#10;QbK7JMP1zyxNq/R3Mm23H7xZjZV6GHSrNxCeOn8X39yfOsx/foXrM+EC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UgyxQAAANwAAAAPAAAAAAAAAAAAAAAAAJgCAABkcnMv&#10;ZG93bnJldi54bWxQSwUGAAAAAAQABAD1AAAAigMAAAAA&#10;" stroked="f">
                  <v:textbox style="layout-flow:vertical;mso-layout-flow-alt:bottom-to-top" inset="0,0,0,0">
                    <w:txbxContent>
                      <w:p w14:paraId="737F732D" w14:textId="77777777" w:rsidR="000D2FC1" w:rsidRPr="00CB5D71" w:rsidRDefault="000D2FC1" w:rsidP="00CB5D71">
                        <w:pPr>
                          <w:spacing w:line="240" w:lineRule="auto"/>
                          <w:ind w:firstLine="0"/>
                          <w:jc w:val="center"/>
                          <w:rPr>
                            <w:rFonts w:ascii="Times New Roman" w:hAnsi="Times New Roman"/>
                            <w:sz w:val="18"/>
                          </w:rPr>
                        </w:pPr>
                        <w:proofErr w:type="spellStart"/>
                        <w:r w:rsidRPr="00CB5D71">
                          <w:rPr>
                            <w:rFonts w:ascii="Times New Roman" w:hAnsi="Times New Roman"/>
                            <w:sz w:val="18"/>
                          </w:rPr>
                          <w:t>Взам</w:t>
                        </w:r>
                        <w:proofErr w:type="spellEnd"/>
                        <w:r w:rsidRPr="00CB5D71">
                          <w:rPr>
                            <w:rFonts w:ascii="Times New Roman" w:hAnsi="Times New Roman"/>
                            <w:sz w:val="18"/>
                          </w:rPr>
                          <w:t>. инв. №</w:t>
                        </w:r>
                      </w:p>
                    </w:txbxContent>
                  </v:textbox>
                </v:shape>
                <v:shape id="AutoShape 92" o:spid="_x0000_s1034" type="#_x0000_t32" style="position:absolute;left:5670;top:5670;width:0;height:481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CY/sAAAADcAAAADwAAAGRycy9kb3ducmV2LnhtbERPTYvCMBC9C/6HMII3TV0XkWoquiB4&#10;8bDqxdvQjE1pM6lNrN1/vxEEb/N4n7Pe9LYWHbW+dKxgNk1AEOdOl1wouJz3kyUIH5A11o5JwR95&#10;2GTDwRpT7Z78S90pFCKGsE9RgQmhSaX0uSGLfuoa4sjdXGsxRNgWUrf4jOG2ll9JspAWS44NBhv6&#10;MZRXp4dVYBtt70dn9LUq5/WODrftLumUGo/67QpEoD58xG/3Qcf53zN4PRMvkNk/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pwmP7AAAAA3AAAAA8AAAAAAAAAAAAAAAAA&#10;oQIAAGRycy9kb3ducmV2LnhtbFBLBQYAAAAABAAEAPkAAACOAwAAAAA=&#10;" strokeweight="1.5pt"/>
                <v:shape id="AutoShape 93" o:spid="_x0000_s1035" type="#_x0000_t32" style="position:absolute;left:5954;top:5670;width:0;height:481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IGib8AAADcAAAADwAAAGRycy9kb3ducmV2LnhtbERPy6rCMBDdC/5DGMGdTX0gUo2iwgU3&#10;Lnxs3A3N2BSbSW1ya+/f3wiCuzmc56w2na1ES40vHSsYJykI4tzpkgsF18vPaAHCB2SNlWNS8Ece&#10;Nut+b4WZdi8+UXsOhYgh7DNUYEKoMyl9bsiiT1xNHLm7ayyGCJtC6gZfMdxWcpKmc2mx5NhgsKa9&#10;ofxx/rUKbK3t8+iMvj3KabWjw327S1ulhoNuuwQRqAtf8cd90HH+bALvZ+IFcv0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qIGib8AAADcAAAADwAAAAAAAAAAAAAAAACh&#10;AgAAZHJzL2Rvd25yZXYueG1sUEsFBgAAAAAEAAQA+QAAAI0DAAAAAA==&#10;" strokeweight="1.5pt"/>
                <v:shape id="AutoShape 94" o:spid="_x0000_s1036" type="#_x0000_t32" style="position:absolute;left:5670;top:5670;width: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6jEr8AAADcAAAADwAAAGRycy9kb3ducmV2LnhtbERPy6rCMBDdC/5DGOHubOpVRKpRVLjg&#10;xoWPjbuhGZtiM6lNbq1/bwTB3RzOcxarzlaipcaXjhWMkhQEce50yYWC8+lvOAPhA7LGyjEpeJKH&#10;1bLfW2Cm3YMP1B5DIWII+wwVmBDqTEqfG7LoE1cTR+7qGoshwqaQusFHDLeV/E3TqbRYcmwwWNPW&#10;UH47/lsFttb2vndGX27luNrQ7rrepK1SP4NuPQcRqAtf8ce903H+ZAzvZ+IFcvk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Ve6jEr8AAADcAAAADwAAAAAAAAAAAAAAAACh&#10;AgAAZHJzL2Rvd25yZXYueG1sUEsFBgAAAAAEAAQA+QAAAI0DAAAAAA==&#10;" strokeweight="1.5pt"/>
                <v:shape id="AutoShape 95" o:spid="_x0000_s1037" type="#_x0000_t32" style="position:absolute;left:5670;top:7088;width: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c7ZsEAAADcAAAADwAAAGRycy9kb3ducmV2LnhtbERPTYvCMBC9L/gfwgje1tS1LFKNYgWh&#10;Fw/revE2NGNTbCa1ybb135uFhb3N433OZjfaRvTU+dqxgsU8AUFcOl1zpeDyfXxfgfABWWPjmBQ8&#10;ycNuO3nbYKbdwF/Un0MlYgj7DBWYENpMSl8asujnriWO3M11FkOEXSV1h0MMt438SJJPabHm2GCw&#10;pYOh8n7+sQpsq+3j5Iy+3utlk1Nx2+dJr9RsOu7XIAKN4V/85y50nJ+m8PtMvEBu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BztmwQAAANwAAAAPAAAAAAAAAAAAAAAA&#10;AKECAABkcnMvZG93bnJldi54bWxQSwUGAAAAAAQABAD5AAAAjwMAAAAA&#10;" strokeweight="1.5pt"/>
                <v:shape id="AutoShape 96" o:spid="_x0000_s1038" type="#_x0000_t32" style="position:absolute;left:5670;top:9072;width: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ue/cAAAADcAAAADwAAAGRycy9kb3ducmV2LnhtbERPTYvCMBC9L/gfwgje1lRdRWqj6ILg&#10;xcOqF29DMzalzaQ22Vr/vVlY8DaP9znZpre16Kj1pWMFk3ECgjh3uuRCweW8/1yC8AFZY+2YFDzJ&#10;w2Y9+Mgw1e7BP9SdQiFiCPsUFZgQmlRKnxuy6MeuIY7czbUWQ4RtIXWLjxhuazlNkoW0WHJsMNjQ&#10;t6G8Ov1aBbbR9n50Rl+rclbv6HDb7pJOqdGw365ABOrDW/zvPug4/2sOf8/EC+T6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VLnv3AAAAA3AAAAA8AAAAAAAAAAAAAAAAA&#10;oQIAAGRycy9kb3ducmV2LnhtbFBLBQYAAAAABAAEAPkAAACOAwAAAAA=&#10;" strokeweight="1.5pt"/>
                <v:shape id="AutoShape 97" o:spid="_x0000_s1039" type="#_x0000_t32" style="position:absolute;left:5671;top:10489;width: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kAir8AAADcAAAADwAAAGRycy9kb3ducmV2LnhtbERPy6rCMBDdC/5DGMGdTfWKSDWKChfc&#10;3IWPjbuhGZtiM6lNrPXvbwTB3RzOc5brzlaipcaXjhWMkxQEce50yYWC8+l3NAfhA7LGyjEpeJGH&#10;9arfW2Km3ZMP1B5DIWII+wwVmBDqTEqfG7LoE1cTR+7qGoshwqaQusFnDLeVnKTpTFosOTYYrGln&#10;KL8dH1aBrbW9/zmjL7fyp9rS/rrZpq1Sw0G3WYAI1IWv+OPe6zh/OoP3M/ECufo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ZkAir8AAADcAAAADwAAAAAAAAAAAAAAAACh&#10;AgAAZHJzL2Rvd25yZXYueG1sUEsFBgAAAAAEAAQA+QAAAI0DAAAAAA==&#10;" strokeweight="1.5pt"/>
              </v:group>
              <v:group id="Group 98" o:spid="_x0000_s1040" style="position:absolute;left:1247;top:397;width:10263;height:15995" coordorigin="1247,397" coordsize="10263,159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v:shape id="AutoShape 100" o:spid="_x0000_s1041" type="#_x0000_t32" style="position:absolute;left:1247;top:397;width:10261;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BcHsMAAADcAAAADwAAAGRycy9kb3ducmV2LnhtbESPQW/CMAyF70j7D5En7QYpbAJUCGhC&#10;GuK6gsTVakxT1jhtE6D79/NhEjdb7/m9z+vt4Bt1pz7WgQ1MJxko4jLYmisDp+PXeAkqJmSLTWAy&#10;8EsRtpuX0RpzGx78TfciVUpCOOZowKXU5lrH0pHHOAktsWiX0HtMsvaVtj0+JNw3epZlc+2xZmlw&#10;2NLOUflT3LyB99O1O2bnxfS871y3x1s8FN3SmLfX4XMFKtGQnub/64MV/A+hlWdkAr3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QXB7DAAAA3AAAAA8AAAAAAAAAAAAA&#10;AAAAoQIAAGRycy9kb3ducmV2LnhtbFBLBQYAAAAABAAEAPkAAACRAwAAAAA=&#10;" strokeweight="1.5pt"/>
                <v:shape id="AutoShape 101" o:spid="_x0000_s1042" type="#_x0000_t32" style="position:absolute;left:1247;top:397;width:0;height:159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aU+MAAAADcAAAADwAAAGRycy9kb3ducmV2LnhtbERPTYvCMBC9L/gfwgje1lRdRGuj6ILg&#10;xcOqF29DMzalzaQ22Vr/vVlY8DaP9znZpre16Kj1pWMFk3ECgjh3uuRCweW8/1yA8AFZY+2YFDzJ&#10;w2Y9+Mgw1e7BP9SdQiFiCPsUFZgQmlRKnxuy6MeuIY7czbUWQ4RtIXWLjxhuazlNkrm0WHJsMNjQ&#10;t6G8Ov1aBbbR9n50Rl+rclbv6HDb7pJOqdGw365ABOrDW/zvPug4/2sJf8/EC+T6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QGlPjAAAAA3AAAAA8AAAAAAAAAAAAAAAAA&#10;oQIAAGRycy9kb3ducmV2LnhtbFBLBQYAAAAABAAEAPkAAACOAwAAAAA=&#10;" strokeweight="1.5pt"/>
                <v:shape id="AutoShape 102" o:spid="_x0000_s1043" type="#_x0000_t32" style="position:absolute;left:11510;top:405;width:0;height:159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WruMMAAADcAAAADwAAAGRycy9kb3ducmV2LnhtbESPQYvCMBCF7wv+hzCCtzV1ZUWqUVQQ&#10;vOxh1Yu3oRmbYjOpTbbWf79zELzN8N68981y3ftaddTGKrCByTgDRVwEW3Fp4Hzaf85BxYRssQ5M&#10;Bp4UYb0afCwxt+HBv9QdU6kkhGOOBlxKTa51LBx5jOPQEIt2Da3HJGtbatviQ8J9rb+ybKY9ViwN&#10;DhvaOSpuxz9vwDfW33+Cs5dbNa23dLhutllnzGjYbxagEvXpbX5dH6zgfwu+PCMT6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Dlq7jDAAAA3AAAAA8AAAAAAAAAAAAA&#10;AAAAoQIAAGRycy9kb3ducmV2LnhtbFBLBQYAAAAABAAEAPkAAACRAwAAAAA=&#10;" strokeweight="1.5pt"/>
                <v:shape id="AutoShape 103" o:spid="_x0000_s1044" type="#_x0000_t32" style="position:absolute;left:1247;top:16386;width:10261;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NjXsAAAADcAAAADwAAAGRycy9kb3ducmV2LnhtbERPTYvCMBC9L/gfwgje1rTKrlKNIoLi&#10;davgdWjGptpM2iZq999vBGFv83ifs1z3thYP6nzlWEE6TkAQF05XXCo4HXefcxA+IGusHZOCX/Kw&#10;Xg0+lphp9+QfeuShFDGEfYYKTAhNJqUvDFn0Y9cQR+7iOoshwq6UusNnDLe1nCTJt7RYcWww2NDW&#10;UHHL71bB9HRtj8l5lp73rWn3ePeHvJ0rNRr2mwWIQH34F7/dBx3nf6XweiZeIFd/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JzY17AAAAA3AAAAA8AAAAAAAAAAAAAAAAA&#10;oQIAAGRycy9kb3ducmV2LnhtbFBLBQYAAAAABAAEAPkAAACOAwAAAAA=&#10;" strokeweight="1.5pt"/>
              </v:group>
              <w10:wrap anchorx="page" anchory="page"/>
            </v:group>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CF2893" w14:textId="77777777" w:rsidR="000D2FC1" w:rsidRDefault="000D2FC1" w:rsidP="00351D03">
    <w:pPr>
      <w:pStyle w:val="a8"/>
      <w:tabs>
        <w:tab w:val="clear" w:pos="4677"/>
      </w:tabs>
    </w:pPr>
    <w:r>
      <w:rPr>
        <w:noProof/>
        <w:szCs w:val="20"/>
        <w:lang w:val="ru-RU" w:eastAsia="ru-RU"/>
      </w:rPr>
      <mc:AlternateContent>
        <mc:Choice Requires="wpg">
          <w:drawing>
            <wp:anchor distT="0" distB="0" distL="114300" distR="114300" simplePos="0" relativeHeight="251666944" behindDoc="0" locked="0" layoutInCell="1" allowOverlap="1" wp14:anchorId="750741E5" wp14:editId="3277E494">
              <wp:simplePos x="0" y="0"/>
              <wp:positionH relativeFrom="page">
                <wp:posOffset>361315</wp:posOffset>
              </wp:positionH>
              <wp:positionV relativeFrom="page">
                <wp:posOffset>254635</wp:posOffset>
              </wp:positionV>
              <wp:extent cx="6948805" cy="10156825"/>
              <wp:effectExtent l="0" t="0" r="42545" b="34925"/>
              <wp:wrapNone/>
              <wp:docPr id="566" name="Группа 5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48805" cy="10156825"/>
                        <a:chOff x="567" y="397"/>
                        <a:chExt cx="10943" cy="15995"/>
                      </a:xfrm>
                    </wpg:grpSpPr>
                    <wpg:grpSp>
                      <wpg:cNvPr id="567" name="Group 202"/>
                      <wpg:cNvGrpSpPr>
                        <a:grpSpLocks/>
                      </wpg:cNvGrpSpPr>
                      <wpg:grpSpPr bwMode="auto">
                        <a:xfrm>
                          <a:off x="1247" y="15536"/>
                          <a:ext cx="10263" cy="851"/>
                          <a:chOff x="1247" y="5670"/>
                          <a:chExt cx="10263" cy="851"/>
                        </a:xfrm>
                      </wpg:grpSpPr>
                      <wps:wsp>
                        <wps:cNvPr id="568" name="Text Box 203"/>
                        <wps:cNvSpPr txBox="1">
                          <a:spLocks noChangeArrowheads="1"/>
                        </wps:cNvSpPr>
                        <wps:spPr bwMode="auto">
                          <a:xfrm>
                            <a:off x="4934" y="5670"/>
                            <a:ext cx="6009" cy="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3AD91A" w14:textId="6C24330B" w:rsidR="000D2FC1" w:rsidRPr="007B59C9" w:rsidRDefault="00A35C1E" w:rsidP="007B59C9">
                              <w:pPr>
                                <w:spacing w:before="240"/>
                                <w:ind w:firstLine="0"/>
                                <w:jc w:val="center"/>
                                <w:rPr>
                                  <w:b/>
                                  <w:sz w:val="28"/>
                                  <w:szCs w:val="28"/>
                                </w:rPr>
                              </w:pPr>
                              <w:sdt>
                                <w:sdtPr>
                                  <w:rPr>
                                    <w:rFonts w:ascii="Times New Roman" w:hAnsi="Times New Roman"/>
                                    <w:b/>
                                    <w:sz w:val="28"/>
                                    <w:szCs w:val="28"/>
                                  </w:rPr>
                                  <w:alias w:val="Шифр"/>
                                  <w:tag w:val=""/>
                                  <w:id w:val="-2050518582"/>
                                  <w:dataBinding w:prefixMappings="xmlns:ns0='http://purl.org/dc/elements/1.1/' xmlns:ns1='http://schemas.openxmlformats.org/package/2006/metadata/core-properties' " w:xpath="/ns1:coreProperties[1]/ns1:category[1]" w:storeItemID="{6C3C8BC8-F283-45AE-878A-BAB7291924A1}"/>
                                  <w:text/>
                                </w:sdtPr>
                                <w:sdtEndPr/>
                                <w:sdtContent>
                                  <w:r w:rsidR="00C97B37">
                                    <w:rPr>
                                      <w:rFonts w:ascii="Times New Roman" w:hAnsi="Times New Roman"/>
                                      <w:b/>
                                      <w:sz w:val="28"/>
                                      <w:szCs w:val="28"/>
                                    </w:rPr>
                                    <w:t>240-521</w:t>
                                  </w:r>
                                </w:sdtContent>
                              </w:sdt>
                              <w:r w:rsidR="000D2FC1">
                                <w:rPr>
                                  <w:rFonts w:ascii="Times New Roman" w:hAnsi="Times New Roman"/>
                                  <w:b/>
                                  <w:sz w:val="28"/>
                                  <w:szCs w:val="28"/>
                                </w:rPr>
                                <w:t>-</w:t>
                              </w:r>
                              <w:sdt>
                                <w:sdtPr>
                                  <w:rPr>
                                    <w:rFonts w:ascii="Times New Roman" w:hAnsi="Times New Roman"/>
                                    <w:b/>
                                    <w:sz w:val="28"/>
                                    <w:szCs w:val="28"/>
                                  </w:rPr>
                                  <w:alias w:val="Факс организации"/>
                                  <w:tag w:val=""/>
                                  <w:id w:val="1046951640"/>
                                  <w:dataBinding w:prefixMappings="xmlns:ns0='http://schemas.microsoft.com/office/2006/coverPageProps' " w:xpath="/ns0:CoverPageProperties[1]/ns0:CompanyFax[1]" w:storeItemID="{55AF091B-3C7A-41E3-B477-F2FDAA23CFDA}"/>
                                  <w:text/>
                                </w:sdtPr>
                                <w:sdtEndPr/>
                                <w:sdtContent>
                                  <w:r w:rsidR="00E85B60">
                                    <w:rPr>
                                      <w:rFonts w:ascii="Times New Roman" w:hAnsi="Times New Roman"/>
                                      <w:b/>
                                      <w:sz w:val="28"/>
                                      <w:szCs w:val="28"/>
                                    </w:rPr>
                                    <w:t>СРД</w:t>
                                  </w:r>
                                </w:sdtContent>
                              </w:sdt>
                            </w:p>
                          </w:txbxContent>
                        </wps:txbx>
                        <wps:bodyPr rot="0" vert="horz" wrap="square" lIns="0" tIns="0" rIns="0" bIns="0" anchor="ctr" anchorCtr="0" upright="1">
                          <a:noAutofit/>
                        </wps:bodyPr>
                      </wps:wsp>
                      <wps:wsp>
                        <wps:cNvPr id="569" name="Text Box 204"/>
                        <wps:cNvSpPr txBox="1">
                          <a:spLocks noChangeArrowheads="1"/>
                        </wps:cNvSpPr>
                        <wps:spPr bwMode="auto">
                          <a:xfrm>
                            <a:off x="10943" y="6067"/>
                            <a:ext cx="567"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C3B8D4" w14:textId="77777777" w:rsidR="000D2FC1" w:rsidRPr="004E7317" w:rsidRDefault="000D2FC1" w:rsidP="004E7317">
                              <w:pPr>
                                <w:spacing w:line="240" w:lineRule="auto"/>
                                <w:ind w:firstLine="0"/>
                                <w:jc w:val="center"/>
                                <w:rPr>
                                  <w:rFonts w:ascii="Times New Roman" w:hAnsi="Times New Roman"/>
                                </w:rPr>
                              </w:pPr>
                              <w:r w:rsidRPr="004E7317">
                                <w:rPr>
                                  <w:rFonts w:ascii="Times New Roman" w:hAnsi="Times New Roman"/>
                                </w:rPr>
                                <w:fldChar w:fldCharType="begin"/>
                              </w:r>
                              <w:r w:rsidRPr="004E7317">
                                <w:rPr>
                                  <w:rFonts w:ascii="Times New Roman" w:hAnsi="Times New Roman"/>
                                </w:rPr>
                                <w:instrText>PAGE   \* MERGEFORMAT</w:instrText>
                              </w:r>
                              <w:r w:rsidRPr="004E7317">
                                <w:rPr>
                                  <w:rFonts w:ascii="Times New Roman" w:hAnsi="Times New Roman"/>
                                </w:rPr>
                                <w:fldChar w:fldCharType="separate"/>
                              </w:r>
                              <w:r w:rsidR="00A35C1E">
                                <w:rPr>
                                  <w:rFonts w:ascii="Times New Roman" w:hAnsi="Times New Roman"/>
                                  <w:noProof/>
                                </w:rPr>
                                <w:t>3</w:t>
                              </w:r>
                              <w:r w:rsidRPr="004E7317">
                                <w:rPr>
                                  <w:rFonts w:ascii="Times New Roman" w:hAnsi="Times New Roman"/>
                                </w:rPr>
                                <w:fldChar w:fldCharType="end"/>
                              </w:r>
                            </w:p>
                          </w:txbxContent>
                        </wps:txbx>
                        <wps:bodyPr rot="0" vert="horz" wrap="square" lIns="0" tIns="0" rIns="0" bIns="0" anchor="ctr" anchorCtr="0" upright="1">
                          <a:noAutofit/>
                        </wps:bodyPr>
                      </wps:wsp>
                      <wps:wsp>
                        <wps:cNvPr id="570" name="Text Box 205"/>
                        <wps:cNvSpPr txBox="1">
                          <a:spLocks noChangeArrowheads="1"/>
                        </wps:cNvSpPr>
                        <wps:spPr bwMode="auto">
                          <a:xfrm>
                            <a:off x="10943" y="5670"/>
                            <a:ext cx="567" cy="3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25BE93" w14:textId="77777777" w:rsidR="000D2FC1" w:rsidRPr="004E7317" w:rsidRDefault="000D2FC1" w:rsidP="004E7317">
                              <w:pPr>
                                <w:spacing w:line="240" w:lineRule="auto"/>
                                <w:ind w:firstLine="0"/>
                                <w:jc w:val="center"/>
                                <w:rPr>
                                  <w:rFonts w:ascii="Times New Roman" w:hAnsi="Times New Roman"/>
                                  <w:sz w:val="20"/>
                                </w:rPr>
                              </w:pPr>
                              <w:r w:rsidRPr="004E7317">
                                <w:rPr>
                                  <w:rFonts w:ascii="Times New Roman" w:hAnsi="Times New Roman"/>
                                  <w:sz w:val="20"/>
                                </w:rPr>
                                <w:t>Лист</w:t>
                              </w:r>
                            </w:p>
                          </w:txbxContent>
                        </wps:txbx>
                        <wps:bodyPr rot="0" vert="horz" wrap="square" lIns="0" tIns="0" rIns="0" bIns="0" anchor="ctr" anchorCtr="0" upright="1">
                          <a:noAutofit/>
                        </wps:bodyPr>
                      </wps:wsp>
                      <wps:wsp>
                        <wps:cNvPr id="571" name="Text Box 206"/>
                        <wps:cNvSpPr txBox="1">
                          <a:spLocks noChangeArrowheads="1"/>
                        </wps:cNvSpPr>
                        <wps:spPr bwMode="auto">
                          <a:xfrm>
                            <a:off x="1247" y="5670"/>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91B866" w14:textId="77777777" w:rsidR="000D2FC1" w:rsidRPr="002A74EA" w:rsidRDefault="000D2FC1" w:rsidP="004E7317">
                              <w:pPr>
                                <w:spacing w:before="20"/>
                                <w:jc w:val="center"/>
                                <w:rPr>
                                  <w:sz w:val="18"/>
                                </w:rPr>
                              </w:pPr>
                            </w:p>
                          </w:txbxContent>
                        </wps:txbx>
                        <wps:bodyPr rot="0" vert="horz" wrap="square" lIns="0" tIns="0" rIns="0" bIns="0" anchor="t" anchorCtr="0" upright="1">
                          <a:noAutofit/>
                        </wps:bodyPr>
                      </wps:wsp>
                      <wps:wsp>
                        <wps:cNvPr id="572" name="Text Box 207"/>
                        <wps:cNvSpPr txBox="1">
                          <a:spLocks noChangeArrowheads="1"/>
                        </wps:cNvSpPr>
                        <wps:spPr bwMode="auto">
                          <a:xfrm>
                            <a:off x="1815" y="5670"/>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8A84D9" w14:textId="77777777" w:rsidR="000D2FC1" w:rsidRPr="002A74EA" w:rsidRDefault="000D2FC1" w:rsidP="004E7317">
                              <w:pPr>
                                <w:spacing w:before="20"/>
                                <w:jc w:val="center"/>
                                <w:rPr>
                                  <w:sz w:val="18"/>
                                </w:rPr>
                              </w:pPr>
                            </w:p>
                          </w:txbxContent>
                        </wps:txbx>
                        <wps:bodyPr rot="0" vert="horz" wrap="square" lIns="0" tIns="0" rIns="0" bIns="0" anchor="t" anchorCtr="0" upright="1">
                          <a:noAutofit/>
                        </wps:bodyPr>
                      </wps:wsp>
                      <wps:wsp>
                        <wps:cNvPr id="573" name="Text Box 208"/>
                        <wps:cNvSpPr txBox="1">
                          <a:spLocks noChangeArrowheads="1"/>
                        </wps:cNvSpPr>
                        <wps:spPr bwMode="auto">
                          <a:xfrm>
                            <a:off x="2382" y="5670"/>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25AEB8" w14:textId="77777777" w:rsidR="000D2FC1" w:rsidRPr="002A74EA" w:rsidRDefault="000D2FC1" w:rsidP="004E7317">
                              <w:pPr>
                                <w:spacing w:before="20"/>
                                <w:jc w:val="center"/>
                                <w:rPr>
                                  <w:sz w:val="18"/>
                                </w:rPr>
                              </w:pPr>
                            </w:p>
                          </w:txbxContent>
                        </wps:txbx>
                        <wps:bodyPr rot="0" vert="horz" wrap="square" lIns="0" tIns="0" rIns="0" bIns="0" anchor="t" anchorCtr="0" upright="1">
                          <a:noAutofit/>
                        </wps:bodyPr>
                      </wps:wsp>
                      <wps:wsp>
                        <wps:cNvPr id="574" name="Text Box 209"/>
                        <wps:cNvSpPr txBox="1">
                          <a:spLocks noChangeArrowheads="1"/>
                        </wps:cNvSpPr>
                        <wps:spPr bwMode="auto">
                          <a:xfrm>
                            <a:off x="4366" y="5670"/>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82C0EC" w14:textId="77777777" w:rsidR="000D2FC1" w:rsidRPr="00AF3F3F" w:rsidRDefault="000D2FC1" w:rsidP="004E7317">
                              <w:pPr>
                                <w:spacing w:before="20"/>
                                <w:jc w:val="center"/>
                                <w:rPr>
                                  <w:sz w:val="18"/>
                                </w:rPr>
                              </w:pPr>
                            </w:p>
                          </w:txbxContent>
                        </wps:txbx>
                        <wps:bodyPr rot="0" vert="horz" wrap="square" lIns="0" tIns="0" rIns="0" bIns="0" anchor="t" anchorCtr="0" upright="1">
                          <a:noAutofit/>
                        </wps:bodyPr>
                      </wps:wsp>
                      <wps:wsp>
                        <wps:cNvPr id="575" name="Text Box 210"/>
                        <wps:cNvSpPr txBox="1">
                          <a:spLocks noChangeArrowheads="1"/>
                        </wps:cNvSpPr>
                        <wps:spPr bwMode="auto">
                          <a:xfrm>
                            <a:off x="2948" y="5670"/>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1715A1" w14:textId="77777777" w:rsidR="000D2FC1" w:rsidRPr="002A74EA" w:rsidRDefault="000D2FC1" w:rsidP="004E7317">
                              <w:pPr>
                                <w:spacing w:before="20"/>
                                <w:jc w:val="center"/>
                                <w:rPr>
                                  <w:sz w:val="18"/>
                                </w:rPr>
                              </w:pPr>
                            </w:p>
                          </w:txbxContent>
                        </wps:txbx>
                        <wps:bodyPr rot="0" vert="horz" wrap="square" lIns="0" tIns="0" rIns="0" bIns="0" anchor="t" anchorCtr="0" upright="1">
                          <a:noAutofit/>
                        </wps:bodyPr>
                      </wps:wsp>
                      <wps:wsp>
                        <wps:cNvPr id="576" name="Text Box 211"/>
                        <wps:cNvSpPr txBox="1">
                          <a:spLocks noChangeArrowheads="1"/>
                        </wps:cNvSpPr>
                        <wps:spPr bwMode="auto">
                          <a:xfrm>
                            <a:off x="1248" y="5954"/>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D2709" w14:textId="77777777" w:rsidR="000D2FC1" w:rsidRPr="002A74EA" w:rsidRDefault="000D2FC1" w:rsidP="004E7317">
                              <w:pPr>
                                <w:spacing w:before="20"/>
                                <w:jc w:val="center"/>
                                <w:rPr>
                                  <w:sz w:val="18"/>
                                </w:rPr>
                              </w:pPr>
                            </w:p>
                          </w:txbxContent>
                        </wps:txbx>
                        <wps:bodyPr rot="0" vert="horz" wrap="square" lIns="0" tIns="0" rIns="0" bIns="0" anchor="t" anchorCtr="0" upright="1">
                          <a:noAutofit/>
                        </wps:bodyPr>
                      </wps:wsp>
                      <wps:wsp>
                        <wps:cNvPr id="577" name="Text Box 212"/>
                        <wps:cNvSpPr txBox="1">
                          <a:spLocks noChangeArrowheads="1"/>
                        </wps:cNvSpPr>
                        <wps:spPr bwMode="auto">
                          <a:xfrm>
                            <a:off x="1816" y="5954"/>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B2F94C" w14:textId="77777777" w:rsidR="000D2FC1" w:rsidRPr="002A74EA" w:rsidRDefault="000D2FC1" w:rsidP="004E7317">
                              <w:pPr>
                                <w:spacing w:before="20"/>
                                <w:jc w:val="center"/>
                                <w:rPr>
                                  <w:sz w:val="18"/>
                                </w:rPr>
                              </w:pPr>
                            </w:p>
                          </w:txbxContent>
                        </wps:txbx>
                        <wps:bodyPr rot="0" vert="horz" wrap="square" lIns="0" tIns="0" rIns="0" bIns="0" anchor="t" anchorCtr="0" upright="1">
                          <a:noAutofit/>
                        </wps:bodyPr>
                      </wps:wsp>
                      <wps:wsp>
                        <wps:cNvPr id="578" name="Text Box 213"/>
                        <wps:cNvSpPr txBox="1">
                          <a:spLocks noChangeArrowheads="1"/>
                        </wps:cNvSpPr>
                        <wps:spPr bwMode="auto">
                          <a:xfrm>
                            <a:off x="2383" y="5954"/>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502848" w14:textId="77777777" w:rsidR="000D2FC1" w:rsidRPr="002A74EA" w:rsidRDefault="000D2FC1" w:rsidP="004E7317">
                              <w:pPr>
                                <w:spacing w:before="20"/>
                                <w:jc w:val="center"/>
                                <w:rPr>
                                  <w:sz w:val="18"/>
                                </w:rPr>
                              </w:pPr>
                            </w:p>
                          </w:txbxContent>
                        </wps:txbx>
                        <wps:bodyPr rot="0" vert="horz" wrap="square" lIns="0" tIns="0" rIns="0" bIns="0" anchor="t" anchorCtr="0" upright="1">
                          <a:noAutofit/>
                        </wps:bodyPr>
                      </wps:wsp>
                      <wps:wsp>
                        <wps:cNvPr id="579" name="Text Box 214"/>
                        <wps:cNvSpPr txBox="1">
                          <a:spLocks noChangeArrowheads="1"/>
                        </wps:cNvSpPr>
                        <wps:spPr bwMode="auto">
                          <a:xfrm>
                            <a:off x="4367" y="5954"/>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6DC11F" w14:textId="77777777" w:rsidR="000D2FC1" w:rsidRPr="00AF3F3F" w:rsidRDefault="000D2FC1" w:rsidP="004E7317">
                              <w:pPr>
                                <w:spacing w:before="20"/>
                                <w:jc w:val="center"/>
                                <w:rPr>
                                  <w:sz w:val="18"/>
                                </w:rPr>
                              </w:pPr>
                            </w:p>
                          </w:txbxContent>
                        </wps:txbx>
                        <wps:bodyPr rot="0" vert="horz" wrap="square" lIns="0" tIns="0" rIns="0" bIns="0" anchor="t" anchorCtr="0" upright="1">
                          <a:noAutofit/>
                        </wps:bodyPr>
                      </wps:wsp>
                      <wps:wsp>
                        <wps:cNvPr id="580" name="Text Box 215"/>
                        <wps:cNvSpPr txBox="1">
                          <a:spLocks noChangeArrowheads="1"/>
                        </wps:cNvSpPr>
                        <wps:spPr bwMode="auto">
                          <a:xfrm>
                            <a:off x="2949" y="5954"/>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3844F1" w14:textId="77777777" w:rsidR="000D2FC1" w:rsidRPr="002A74EA" w:rsidRDefault="000D2FC1" w:rsidP="004E7317">
                              <w:pPr>
                                <w:spacing w:before="20"/>
                                <w:jc w:val="center"/>
                                <w:rPr>
                                  <w:sz w:val="18"/>
                                </w:rPr>
                              </w:pPr>
                            </w:p>
                          </w:txbxContent>
                        </wps:txbx>
                        <wps:bodyPr rot="0" vert="horz" wrap="square" lIns="0" tIns="0" rIns="0" bIns="0" anchor="t" anchorCtr="0" upright="1">
                          <a:noAutofit/>
                        </wps:bodyPr>
                      </wps:wsp>
                      <wps:wsp>
                        <wps:cNvPr id="581" name="Text Box 216"/>
                        <wps:cNvSpPr txBox="1">
                          <a:spLocks noChangeArrowheads="1"/>
                        </wps:cNvSpPr>
                        <wps:spPr bwMode="auto">
                          <a:xfrm>
                            <a:off x="4367" y="6237"/>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520E7" w14:textId="77777777" w:rsidR="000D2FC1" w:rsidRPr="004E7317" w:rsidRDefault="000D2FC1" w:rsidP="004168C6">
                              <w:pPr>
                                <w:spacing w:before="20" w:line="240" w:lineRule="auto"/>
                                <w:ind w:firstLine="0"/>
                                <w:jc w:val="center"/>
                                <w:rPr>
                                  <w:rFonts w:ascii="Times New Roman" w:hAnsi="Times New Roman"/>
                                  <w:sz w:val="18"/>
                                </w:rPr>
                              </w:pPr>
                              <w:r w:rsidRPr="004E7317">
                                <w:rPr>
                                  <w:rFonts w:ascii="Times New Roman" w:hAnsi="Times New Roman"/>
                                  <w:sz w:val="18"/>
                                </w:rPr>
                                <w:t>Дата</w:t>
                              </w:r>
                            </w:p>
                          </w:txbxContent>
                        </wps:txbx>
                        <wps:bodyPr rot="0" vert="horz" wrap="square" lIns="0" tIns="0" rIns="0" bIns="0" anchor="t" anchorCtr="0" upright="1">
                          <a:noAutofit/>
                        </wps:bodyPr>
                      </wps:wsp>
                      <wps:wsp>
                        <wps:cNvPr id="582" name="Text Box 217"/>
                        <wps:cNvSpPr txBox="1">
                          <a:spLocks noChangeArrowheads="1"/>
                        </wps:cNvSpPr>
                        <wps:spPr bwMode="auto">
                          <a:xfrm>
                            <a:off x="3516" y="6236"/>
                            <a:ext cx="850"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C689B3" w14:textId="77777777" w:rsidR="000D2FC1" w:rsidRPr="001C3528" w:rsidRDefault="000D2FC1" w:rsidP="004168C6">
                              <w:pPr>
                                <w:spacing w:before="20" w:line="240" w:lineRule="auto"/>
                                <w:ind w:firstLine="0"/>
                                <w:jc w:val="center"/>
                                <w:rPr>
                                  <w:sz w:val="18"/>
                                </w:rPr>
                              </w:pPr>
                              <w:r w:rsidRPr="004E7317">
                                <w:rPr>
                                  <w:rFonts w:ascii="Times New Roman" w:hAnsi="Times New Roman"/>
                                  <w:sz w:val="18"/>
                                </w:rPr>
                                <w:t>Подп</w:t>
                              </w:r>
                              <w:r w:rsidRPr="001C3528">
                                <w:rPr>
                                  <w:sz w:val="18"/>
                                </w:rPr>
                                <w:t>.</w:t>
                              </w:r>
                            </w:p>
                          </w:txbxContent>
                        </wps:txbx>
                        <wps:bodyPr rot="0" vert="horz" wrap="square" lIns="0" tIns="0" rIns="0" bIns="0" anchor="t" anchorCtr="0" upright="1">
                          <a:noAutofit/>
                        </wps:bodyPr>
                      </wps:wsp>
                      <wps:wsp>
                        <wps:cNvPr id="583" name="Text Box 218"/>
                        <wps:cNvSpPr txBox="1">
                          <a:spLocks noChangeArrowheads="1"/>
                        </wps:cNvSpPr>
                        <wps:spPr bwMode="auto">
                          <a:xfrm>
                            <a:off x="2949" y="6237"/>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C2FAE" w14:textId="77777777" w:rsidR="000D2FC1" w:rsidRPr="001C3528" w:rsidRDefault="000D2FC1" w:rsidP="004168C6">
                              <w:pPr>
                                <w:spacing w:before="20" w:line="240" w:lineRule="auto"/>
                                <w:ind w:firstLine="0"/>
                                <w:jc w:val="center"/>
                                <w:rPr>
                                  <w:sz w:val="18"/>
                                </w:rPr>
                              </w:pPr>
                              <w:r w:rsidRPr="004E7317">
                                <w:rPr>
                                  <w:rFonts w:ascii="Times New Roman" w:hAnsi="Times New Roman"/>
                                  <w:sz w:val="18"/>
                                </w:rPr>
                                <w:t>№док</w:t>
                              </w:r>
                              <w:r w:rsidRPr="001C3528">
                                <w:rPr>
                                  <w:sz w:val="18"/>
                                </w:rPr>
                                <w:t>.</w:t>
                              </w:r>
                            </w:p>
                          </w:txbxContent>
                        </wps:txbx>
                        <wps:bodyPr rot="0" vert="horz" wrap="square" lIns="0" tIns="0" rIns="0" bIns="0" anchor="t" anchorCtr="0" upright="1">
                          <a:noAutofit/>
                        </wps:bodyPr>
                      </wps:wsp>
                      <wps:wsp>
                        <wps:cNvPr id="584" name="Text Box 219"/>
                        <wps:cNvSpPr txBox="1">
                          <a:spLocks noChangeArrowheads="1"/>
                        </wps:cNvSpPr>
                        <wps:spPr bwMode="auto">
                          <a:xfrm>
                            <a:off x="2382" y="6236"/>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F06F63" w14:textId="77777777" w:rsidR="000D2FC1" w:rsidRPr="001C3528" w:rsidRDefault="000D2FC1" w:rsidP="004168C6">
                              <w:pPr>
                                <w:spacing w:before="20" w:line="240" w:lineRule="auto"/>
                                <w:ind w:firstLine="0"/>
                                <w:jc w:val="center"/>
                                <w:rPr>
                                  <w:sz w:val="18"/>
                                </w:rPr>
                              </w:pPr>
                              <w:r w:rsidRPr="004E7317">
                                <w:rPr>
                                  <w:rFonts w:ascii="Times New Roman" w:hAnsi="Times New Roman"/>
                                  <w:sz w:val="18"/>
                                </w:rPr>
                                <w:t>Лист</w:t>
                              </w:r>
                            </w:p>
                          </w:txbxContent>
                        </wps:txbx>
                        <wps:bodyPr rot="0" vert="horz" wrap="square" lIns="0" tIns="0" rIns="0" bIns="0" anchor="t" anchorCtr="0" upright="1">
                          <a:noAutofit/>
                        </wps:bodyPr>
                      </wps:wsp>
                      <wps:wsp>
                        <wps:cNvPr id="585" name="Text Box 220"/>
                        <wps:cNvSpPr txBox="1">
                          <a:spLocks noChangeArrowheads="1"/>
                        </wps:cNvSpPr>
                        <wps:spPr bwMode="auto">
                          <a:xfrm>
                            <a:off x="1815" y="6237"/>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9DC29F" w14:textId="77777777" w:rsidR="000D2FC1" w:rsidRPr="004168C6" w:rsidRDefault="000D2FC1" w:rsidP="004168C6">
                              <w:pPr>
                                <w:spacing w:before="20" w:line="240" w:lineRule="auto"/>
                                <w:ind w:firstLine="0"/>
                                <w:jc w:val="center"/>
                                <w:rPr>
                                  <w:b/>
                                  <w:sz w:val="16"/>
                                  <w:szCs w:val="16"/>
                                </w:rPr>
                              </w:pPr>
                              <w:proofErr w:type="spellStart"/>
                              <w:r w:rsidRPr="004168C6">
                                <w:rPr>
                                  <w:rFonts w:ascii="Times New Roman" w:hAnsi="Times New Roman"/>
                                  <w:sz w:val="16"/>
                                  <w:szCs w:val="16"/>
                                </w:rPr>
                                <w:t>Кол</w:t>
                              </w:r>
                              <w:r w:rsidRPr="004168C6">
                                <w:rPr>
                                  <w:sz w:val="16"/>
                                  <w:szCs w:val="16"/>
                                </w:rPr>
                                <w:t>.</w:t>
                              </w:r>
                              <w:r w:rsidRPr="004168C6">
                                <w:rPr>
                                  <w:rFonts w:ascii="Times New Roman" w:hAnsi="Times New Roman"/>
                                  <w:sz w:val="16"/>
                                  <w:szCs w:val="16"/>
                                </w:rPr>
                                <w:t>уч</w:t>
                              </w:r>
                              <w:proofErr w:type="spellEnd"/>
                            </w:p>
                          </w:txbxContent>
                        </wps:txbx>
                        <wps:bodyPr rot="0" vert="horz" wrap="square" lIns="0" tIns="0" rIns="0" bIns="0" anchor="t" anchorCtr="0" upright="1">
                          <a:noAutofit/>
                        </wps:bodyPr>
                      </wps:wsp>
                      <wps:wsp>
                        <wps:cNvPr id="586" name="Text Box 221"/>
                        <wps:cNvSpPr txBox="1">
                          <a:spLocks noChangeArrowheads="1"/>
                        </wps:cNvSpPr>
                        <wps:spPr bwMode="auto">
                          <a:xfrm>
                            <a:off x="1248" y="6236"/>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FD55FE" w14:textId="77777777" w:rsidR="000D2FC1" w:rsidRPr="004E7317" w:rsidRDefault="000D2FC1" w:rsidP="004168C6">
                              <w:pPr>
                                <w:spacing w:before="20" w:line="240" w:lineRule="auto"/>
                                <w:ind w:firstLine="0"/>
                                <w:jc w:val="center"/>
                                <w:rPr>
                                  <w:rFonts w:ascii="Times New Roman" w:hAnsi="Times New Roman"/>
                                  <w:sz w:val="18"/>
                                </w:rPr>
                              </w:pPr>
                              <w:r w:rsidRPr="004E7317">
                                <w:rPr>
                                  <w:rFonts w:ascii="Times New Roman" w:hAnsi="Times New Roman"/>
                                  <w:sz w:val="18"/>
                                </w:rPr>
                                <w:t>Изм.</w:t>
                              </w:r>
                            </w:p>
                          </w:txbxContent>
                        </wps:txbx>
                        <wps:bodyPr rot="0" vert="horz" wrap="square" lIns="0" tIns="0" rIns="0" bIns="0" anchor="t" anchorCtr="0" upright="1">
                          <a:noAutofit/>
                        </wps:bodyPr>
                      </wps:wsp>
                      <wps:wsp>
                        <wps:cNvPr id="587" name="AutoShape 222"/>
                        <wps:cNvCnPr>
                          <a:cxnSpLocks noChangeShapeType="1"/>
                        </wps:cNvCnPr>
                        <wps:spPr bwMode="auto">
                          <a:xfrm>
                            <a:off x="4933" y="5671"/>
                            <a:ext cx="0" cy="8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223"/>
                        <wps:cNvCnPr>
                          <a:cxnSpLocks noChangeShapeType="1"/>
                        </wps:cNvCnPr>
                        <wps:spPr bwMode="auto">
                          <a:xfrm>
                            <a:off x="1248" y="5954"/>
                            <a:ext cx="3685"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89" name="AutoShape 224"/>
                        <wps:cNvCnPr>
                          <a:cxnSpLocks noChangeShapeType="1"/>
                        </wps:cNvCnPr>
                        <wps:spPr bwMode="auto">
                          <a:xfrm>
                            <a:off x="1248" y="6237"/>
                            <a:ext cx="368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0" name="AutoShape 225"/>
                        <wps:cNvCnPr>
                          <a:cxnSpLocks noChangeShapeType="1"/>
                        </wps:cNvCnPr>
                        <wps:spPr bwMode="auto">
                          <a:xfrm>
                            <a:off x="1247" y="5670"/>
                            <a:ext cx="10261" cy="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1" name="AutoShape 226"/>
                        <wps:cNvCnPr>
                          <a:cxnSpLocks noChangeShapeType="1"/>
                        </wps:cNvCnPr>
                        <wps:spPr bwMode="auto">
                          <a:xfrm>
                            <a:off x="10943" y="5670"/>
                            <a:ext cx="1" cy="8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2" name="AutoShape 227"/>
                        <wps:cNvCnPr>
                          <a:cxnSpLocks noChangeShapeType="1"/>
                        </wps:cNvCnPr>
                        <wps:spPr bwMode="auto">
                          <a:xfrm flipV="1">
                            <a:off x="10943" y="6067"/>
                            <a:ext cx="567"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3" name="AutoShape 228"/>
                        <wps:cNvCnPr>
                          <a:cxnSpLocks noChangeShapeType="1"/>
                        </wps:cNvCnPr>
                        <wps:spPr bwMode="auto">
                          <a:xfrm>
                            <a:off x="1814" y="5670"/>
                            <a:ext cx="0" cy="8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4" name="AutoShape 229"/>
                        <wps:cNvCnPr>
                          <a:cxnSpLocks noChangeShapeType="1"/>
                        </wps:cNvCnPr>
                        <wps:spPr bwMode="auto">
                          <a:xfrm>
                            <a:off x="2948" y="5670"/>
                            <a:ext cx="0" cy="8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5" name="AutoShape 230"/>
                        <wps:cNvCnPr>
                          <a:cxnSpLocks noChangeShapeType="1"/>
                        </wps:cNvCnPr>
                        <wps:spPr bwMode="auto">
                          <a:xfrm>
                            <a:off x="2381" y="5670"/>
                            <a:ext cx="0" cy="8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6" name="AutoShape 231"/>
                        <wps:cNvCnPr>
                          <a:cxnSpLocks noChangeShapeType="1"/>
                        </wps:cNvCnPr>
                        <wps:spPr bwMode="auto">
                          <a:xfrm>
                            <a:off x="3515" y="5670"/>
                            <a:ext cx="0" cy="8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7" name="AutoShape 232"/>
                        <wps:cNvCnPr>
                          <a:cxnSpLocks noChangeShapeType="1"/>
                        </wps:cNvCnPr>
                        <wps:spPr bwMode="auto">
                          <a:xfrm>
                            <a:off x="4367" y="5671"/>
                            <a:ext cx="0" cy="8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98" name="AutoShape 233"/>
                        <wps:cNvCnPr>
                          <a:cxnSpLocks noChangeShapeType="1"/>
                        </wps:cNvCnPr>
                        <wps:spPr bwMode="auto">
                          <a:xfrm>
                            <a:off x="1247" y="5670"/>
                            <a:ext cx="0" cy="8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599" name="Group 234"/>
                      <wpg:cNvGrpSpPr>
                        <a:grpSpLocks/>
                      </wpg:cNvGrpSpPr>
                      <wpg:grpSpPr bwMode="auto">
                        <a:xfrm>
                          <a:off x="567" y="11567"/>
                          <a:ext cx="681" cy="4819"/>
                          <a:chOff x="5670" y="5670"/>
                          <a:chExt cx="681" cy="4819"/>
                        </a:xfrm>
                      </wpg:grpSpPr>
                      <wps:wsp>
                        <wps:cNvPr id="600" name="Text Box 235"/>
                        <wps:cNvSpPr txBox="1">
                          <a:spLocks noChangeArrowheads="1"/>
                        </wps:cNvSpPr>
                        <wps:spPr bwMode="auto">
                          <a:xfrm>
                            <a:off x="5954" y="5670"/>
                            <a:ext cx="397"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25C702" w14:textId="77777777" w:rsidR="000D2FC1" w:rsidRPr="001C3528" w:rsidRDefault="000D2FC1" w:rsidP="004E7317">
                              <w:pPr>
                                <w:spacing w:before="60"/>
                                <w:jc w:val="center"/>
                                <w:rPr>
                                  <w:sz w:val="18"/>
                                </w:rPr>
                              </w:pPr>
                            </w:p>
                          </w:txbxContent>
                        </wps:txbx>
                        <wps:bodyPr rot="0" vert="vert270" wrap="square" lIns="0" tIns="0" rIns="0" bIns="0" anchor="t" anchorCtr="0" upright="1">
                          <a:noAutofit/>
                        </wps:bodyPr>
                      </wps:wsp>
                      <wps:wsp>
                        <wps:cNvPr id="601" name="Text Box 236"/>
                        <wps:cNvSpPr txBox="1">
                          <a:spLocks noChangeArrowheads="1"/>
                        </wps:cNvSpPr>
                        <wps:spPr bwMode="auto">
                          <a:xfrm>
                            <a:off x="5954" y="9071"/>
                            <a:ext cx="397"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102E9D" w14:textId="77777777" w:rsidR="000D2FC1" w:rsidRPr="001C3528" w:rsidRDefault="000D2FC1" w:rsidP="004E7317">
                              <w:pPr>
                                <w:spacing w:before="60"/>
                                <w:jc w:val="center"/>
                                <w:rPr>
                                  <w:sz w:val="18"/>
                                </w:rPr>
                              </w:pPr>
                            </w:p>
                          </w:txbxContent>
                        </wps:txbx>
                        <wps:bodyPr rot="0" vert="vert270" wrap="square" lIns="0" tIns="0" rIns="0" bIns="0" anchor="t" anchorCtr="0" upright="1">
                          <a:noAutofit/>
                        </wps:bodyPr>
                      </wps:wsp>
                      <wps:wsp>
                        <wps:cNvPr id="602" name="Text Box 237"/>
                        <wps:cNvSpPr txBox="1">
                          <a:spLocks noChangeArrowheads="1"/>
                        </wps:cNvSpPr>
                        <wps:spPr bwMode="auto">
                          <a:xfrm>
                            <a:off x="5670" y="7087"/>
                            <a:ext cx="283" cy="19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B9BC43" w14:textId="77777777" w:rsidR="000D2FC1" w:rsidRPr="00EC14C7" w:rsidRDefault="000D2FC1" w:rsidP="004E7317">
                              <w:pPr>
                                <w:spacing w:line="240" w:lineRule="auto"/>
                                <w:ind w:firstLine="0"/>
                                <w:jc w:val="center"/>
                                <w:rPr>
                                  <w:rFonts w:ascii="Times New Roman" w:hAnsi="Times New Roman"/>
                                  <w:sz w:val="18"/>
                                </w:rPr>
                              </w:pPr>
                              <w:r w:rsidRPr="00EC14C7">
                                <w:rPr>
                                  <w:rFonts w:ascii="Times New Roman" w:hAnsi="Times New Roman"/>
                                  <w:sz w:val="18"/>
                                </w:rPr>
                                <w:t>Подп. и дата</w:t>
                              </w:r>
                            </w:p>
                          </w:txbxContent>
                        </wps:txbx>
                        <wps:bodyPr rot="0" vert="vert270" wrap="square" lIns="0" tIns="0" rIns="0" bIns="0" anchor="ctr" anchorCtr="0" upright="1">
                          <a:noAutofit/>
                        </wps:bodyPr>
                      </wps:wsp>
                      <wps:wsp>
                        <wps:cNvPr id="603" name="Text Box 238"/>
                        <wps:cNvSpPr txBox="1">
                          <a:spLocks noChangeArrowheads="1"/>
                        </wps:cNvSpPr>
                        <wps:spPr bwMode="auto">
                          <a:xfrm>
                            <a:off x="5670" y="9072"/>
                            <a:ext cx="283"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F1457B" w14:textId="77777777" w:rsidR="000D2FC1" w:rsidRPr="004E7317" w:rsidRDefault="000D2FC1" w:rsidP="004E7317">
                              <w:pPr>
                                <w:spacing w:line="240" w:lineRule="auto"/>
                                <w:ind w:firstLine="0"/>
                                <w:jc w:val="center"/>
                                <w:rPr>
                                  <w:rFonts w:ascii="Times New Roman" w:hAnsi="Times New Roman"/>
                                  <w:sz w:val="18"/>
                                  <w:szCs w:val="18"/>
                                </w:rPr>
                              </w:pPr>
                              <w:r w:rsidRPr="004E7317">
                                <w:rPr>
                                  <w:rFonts w:ascii="Times New Roman" w:hAnsi="Times New Roman"/>
                                  <w:sz w:val="18"/>
                                  <w:szCs w:val="18"/>
                                </w:rPr>
                                <w:t>Инв. № подл.</w:t>
                              </w:r>
                            </w:p>
                          </w:txbxContent>
                        </wps:txbx>
                        <wps:bodyPr rot="0" vert="vert270" wrap="square" lIns="0" tIns="0" rIns="0" bIns="0" anchor="ctr" anchorCtr="0" upright="1">
                          <a:noAutofit/>
                        </wps:bodyPr>
                      </wps:wsp>
                      <wps:wsp>
                        <wps:cNvPr id="604" name="Text Box 239"/>
                        <wps:cNvSpPr txBox="1">
                          <a:spLocks noChangeArrowheads="1"/>
                        </wps:cNvSpPr>
                        <wps:spPr bwMode="auto">
                          <a:xfrm>
                            <a:off x="5670" y="5670"/>
                            <a:ext cx="283"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2A4DEC" w14:textId="77777777" w:rsidR="000D2FC1" w:rsidRPr="001C3528" w:rsidRDefault="000D2FC1" w:rsidP="004E7317">
                              <w:pPr>
                                <w:spacing w:line="240" w:lineRule="auto"/>
                                <w:ind w:firstLine="0"/>
                                <w:jc w:val="center"/>
                                <w:rPr>
                                  <w:sz w:val="18"/>
                                </w:rPr>
                              </w:pPr>
                              <w:proofErr w:type="spellStart"/>
                              <w:r w:rsidRPr="004E7317">
                                <w:rPr>
                                  <w:rFonts w:ascii="Times New Roman" w:hAnsi="Times New Roman"/>
                                  <w:sz w:val="18"/>
                                </w:rPr>
                                <w:t>Взам</w:t>
                              </w:r>
                              <w:proofErr w:type="spellEnd"/>
                              <w:r w:rsidRPr="004E7317">
                                <w:rPr>
                                  <w:rFonts w:ascii="Times New Roman" w:hAnsi="Times New Roman"/>
                                  <w:sz w:val="18"/>
                                </w:rPr>
                                <w:t>. инв. №</w:t>
                              </w:r>
                            </w:p>
                          </w:txbxContent>
                        </wps:txbx>
                        <wps:bodyPr rot="0" vert="vert270" wrap="square" lIns="0" tIns="0" rIns="0" bIns="0" anchor="ctr" anchorCtr="0" upright="1">
                          <a:noAutofit/>
                        </wps:bodyPr>
                      </wps:wsp>
                      <wps:wsp>
                        <wps:cNvPr id="605" name="AutoShape 240"/>
                        <wps:cNvCnPr>
                          <a:cxnSpLocks noChangeShapeType="1"/>
                        </wps:cNvCnPr>
                        <wps:spPr bwMode="auto">
                          <a:xfrm>
                            <a:off x="5670" y="5670"/>
                            <a:ext cx="0" cy="4819"/>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06" name="AutoShape 241"/>
                        <wps:cNvCnPr>
                          <a:cxnSpLocks noChangeShapeType="1"/>
                        </wps:cNvCnPr>
                        <wps:spPr bwMode="auto">
                          <a:xfrm>
                            <a:off x="5954" y="5670"/>
                            <a:ext cx="0" cy="4819"/>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07" name="AutoShape 242"/>
                        <wps:cNvCnPr>
                          <a:cxnSpLocks noChangeShapeType="1"/>
                        </wps:cNvCnPr>
                        <wps:spPr bwMode="auto">
                          <a:xfrm>
                            <a:off x="5670" y="5670"/>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08" name="AutoShape 243"/>
                        <wps:cNvCnPr>
                          <a:cxnSpLocks noChangeShapeType="1"/>
                        </wps:cNvCnPr>
                        <wps:spPr bwMode="auto">
                          <a:xfrm>
                            <a:off x="5670" y="7088"/>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09" name="AutoShape 244"/>
                        <wps:cNvCnPr>
                          <a:cxnSpLocks noChangeShapeType="1"/>
                        </wps:cNvCnPr>
                        <wps:spPr bwMode="auto">
                          <a:xfrm>
                            <a:off x="5670" y="9072"/>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0" name="AutoShape 245"/>
                        <wps:cNvCnPr>
                          <a:cxnSpLocks noChangeShapeType="1"/>
                        </wps:cNvCnPr>
                        <wps:spPr bwMode="auto">
                          <a:xfrm>
                            <a:off x="5671" y="10489"/>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611" name="Group 246"/>
                      <wpg:cNvGrpSpPr>
                        <a:grpSpLocks/>
                      </wpg:cNvGrpSpPr>
                      <wpg:grpSpPr bwMode="auto">
                        <a:xfrm>
                          <a:off x="1247" y="397"/>
                          <a:ext cx="10263" cy="15995"/>
                          <a:chOff x="1247" y="397"/>
                          <a:chExt cx="10263" cy="15995"/>
                        </a:xfrm>
                      </wpg:grpSpPr>
                      <wps:wsp>
                        <wps:cNvPr id="613" name="AutoShape 248"/>
                        <wps:cNvCnPr>
                          <a:cxnSpLocks noChangeShapeType="1"/>
                        </wps:cNvCnPr>
                        <wps:spPr bwMode="auto">
                          <a:xfrm flipV="1">
                            <a:off x="1247" y="397"/>
                            <a:ext cx="10261"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4" name="AutoShape 249"/>
                        <wps:cNvCnPr>
                          <a:cxnSpLocks noChangeShapeType="1"/>
                        </wps:cNvCnPr>
                        <wps:spPr bwMode="auto">
                          <a:xfrm>
                            <a:off x="1247" y="397"/>
                            <a:ext cx="0" cy="15987"/>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5" name="AutoShape 250"/>
                        <wps:cNvCnPr>
                          <a:cxnSpLocks noChangeShapeType="1"/>
                        </wps:cNvCnPr>
                        <wps:spPr bwMode="auto">
                          <a:xfrm>
                            <a:off x="11510" y="405"/>
                            <a:ext cx="0" cy="15987"/>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616" name="AutoShape 251"/>
                        <wps:cNvCnPr>
                          <a:cxnSpLocks noChangeShapeType="1"/>
                        </wps:cNvCnPr>
                        <wps:spPr bwMode="auto">
                          <a:xfrm flipV="1">
                            <a:off x="1247" y="16386"/>
                            <a:ext cx="10261"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50741E5" id="Группа 566" o:spid="_x0000_s1045" style="position:absolute;margin-left:28.45pt;margin-top:20.05pt;width:547.15pt;height:799.75pt;z-index:251666944;mso-position-horizontal-relative:page;mso-position-vertical-relative:page" coordorigin="567,397" coordsize="10943,15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">
              <v:group id="Group 202" o:spid="_x0000_s1046" style="position:absolute;left:1247;top:15536;width:10263;height:851" coordorigin="1247,5670" coordsize="10263,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1LkcUAAADcAAAADwAAAGRycy9kb3ducmV2LnhtbESPQYvCMBSE78L+h/CE&#10;vWnaXdSlGkXEXTyIoC6It0fzbIvNS2liW/+9EQSPw8x8w8wWnSlFQ7UrLCuIhxEI4tTqgjMF/8ff&#10;wQ8I55E1lpZJwZ0cLOYfvRkm2ra8p+bgMxEg7BJUkHtfJVK6NCeDbmgr4uBdbG3QB1lnUtfYBrgp&#10;5VcUjaXBgsNCjhWtckqvh5tR8Ndiu/yO1832elndz8fR7rSNSanPfrecgvDU+Xf41d5oBaPxB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J9S5HFAAAA3AAA&#10;AA8AAAAAAAAAAAAAAAAAqgIAAGRycy9kb3ducmV2LnhtbFBLBQYAAAAABAAEAPoAAACcAwAAAAA=&#10;">
                <v:shapetype id="_x0000_t202" coordsize="21600,21600" o:spt="202" path="m,l,21600r21600,l21600,xe">
                  <v:stroke joinstyle="miter"/>
                  <v:path gradientshapeok="t" o:connecttype="rect"/>
                </v:shapetype>
                <v:shape id="Text Box 203" o:spid="_x0000_s1047" type="#_x0000_t202" style="position:absolute;left:4934;top:5670;width:6009;height:8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0nlsEA&#10;AADcAAAADwAAAGRycy9kb3ducmV2LnhtbERPy4rCMBTdD/gP4QqzG1MdrFKNIqLDuHDh4wOuzW1a&#10;bG5KE7UzX28WgsvDec+Xna3FnVpfOVYwHCQgiHOnKzYKzqft1xSED8gaa8ek4I88LBe9jzlm2j34&#10;QPdjMCKGsM9QQRlCk0np85Is+oFriCNXuNZiiLA1Urf4iOG2lqMkSaXFimNDiQ2tS8qvx5tVsP4v&#10;0CSXZv+T5t9mF2iyqYqJUp/9bjUDEagLb/HL/asVjNO4Np6JR0A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dJ5bBAAAA3AAAAA8AAAAAAAAAAAAAAAAAmAIAAGRycy9kb3du&#10;cmV2LnhtbFBLBQYAAAAABAAEAPUAAACGAwAAAAA=&#10;" stroked="f">
                  <v:textbox inset="0,0,0,0">
                    <w:txbxContent>
                      <w:p w14:paraId="003AD91A" w14:textId="6C24330B" w:rsidR="000D2FC1" w:rsidRPr="007B59C9" w:rsidRDefault="00A35C1E" w:rsidP="007B59C9">
                        <w:pPr>
                          <w:spacing w:before="240"/>
                          <w:ind w:firstLine="0"/>
                          <w:jc w:val="center"/>
                          <w:rPr>
                            <w:b/>
                            <w:sz w:val="28"/>
                            <w:szCs w:val="28"/>
                          </w:rPr>
                        </w:pPr>
                        <w:sdt>
                          <w:sdtPr>
                            <w:rPr>
                              <w:rFonts w:ascii="Times New Roman" w:hAnsi="Times New Roman"/>
                              <w:b/>
                              <w:sz w:val="28"/>
                              <w:szCs w:val="28"/>
                            </w:rPr>
                            <w:alias w:val="Шифр"/>
                            <w:tag w:val=""/>
                            <w:id w:val="-2050518582"/>
                            <w:dataBinding w:prefixMappings="xmlns:ns0='http://purl.org/dc/elements/1.1/' xmlns:ns1='http://schemas.openxmlformats.org/package/2006/metadata/core-properties' " w:xpath="/ns1:coreProperties[1]/ns1:category[1]" w:storeItemID="{6C3C8BC8-F283-45AE-878A-BAB7291924A1}"/>
                            <w:text/>
                          </w:sdtPr>
                          <w:sdtEndPr/>
                          <w:sdtContent>
                            <w:r w:rsidR="00C97B37">
                              <w:rPr>
                                <w:rFonts w:ascii="Times New Roman" w:hAnsi="Times New Roman"/>
                                <w:b/>
                                <w:sz w:val="28"/>
                                <w:szCs w:val="28"/>
                              </w:rPr>
                              <w:t>240-521</w:t>
                            </w:r>
                          </w:sdtContent>
                        </w:sdt>
                        <w:r w:rsidR="000D2FC1">
                          <w:rPr>
                            <w:rFonts w:ascii="Times New Roman" w:hAnsi="Times New Roman"/>
                            <w:b/>
                            <w:sz w:val="28"/>
                            <w:szCs w:val="28"/>
                          </w:rPr>
                          <w:t>-</w:t>
                        </w:r>
                        <w:sdt>
                          <w:sdtPr>
                            <w:rPr>
                              <w:rFonts w:ascii="Times New Roman" w:hAnsi="Times New Roman"/>
                              <w:b/>
                              <w:sz w:val="28"/>
                              <w:szCs w:val="28"/>
                            </w:rPr>
                            <w:alias w:val="Факс организации"/>
                            <w:tag w:val=""/>
                            <w:id w:val="1046951640"/>
                            <w:dataBinding w:prefixMappings="xmlns:ns0='http://schemas.microsoft.com/office/2006/coverPageProps' " w:xpath="/ns0:CoverPageProperties[1]/ns0:CompanyFax[1]" w:storeItemID="{55AF091B-3C7A-41E3-B477-F2FDAA23CFDA}"/>
                            <w:text/>
                          </w:sdtPr>
                          <w:sdtEndPr/>
                          <w:sdtContent>
                            <w:r w:rsidR="00E85B60">
                              <w:rPr>
                                <w:rFonts w:ascii="Times New Roman" w:hAnsi="Times New Roman"/>
                                <w:b/>
                                <w:sz w:val="28"/>
                                <w:szCs w:val="28"/>
                              </w:rPr>
                              <w:t>СРД</w:t>
                            </w:r>
                          </w:sdtContent>
                        </w:sdt>
                      </w:p>
                    </w:txbxContent>
                  </v:textbox>
                </v:shape>
                <v:shape id="Text Box 204" o:spid="_x0000_s1048" type="#_x0000_t202" style="position:absolute;left:10943;top:6067;width:567;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GCDcQA&#10;AADcAAAADwAAAGRycy9kb3ducmV2LnhtbESPwW7CMBBE75X4B2uRegMHKkJJMQihFtEDB6AfsMQb&#10;J2q8jmIDga/HlZB6HM3MG8182dlaXKj1lWMFo2ECgjh3umKj4Of4NXgH4QOyxtoxKbiRh+Wi9zLH&#10;TLsr7+lyCEZECPsMFZQhNJmUPi/Joh+6hjh6hWsthihbI3WL1wi3tRwnSSotVhwXSmxoXVL+ezhb&#10;Bet7gSY5NbtNmr+Z70DTz6qYKvXa71YfIAJ14T/8bG+1gkk6g78z8Qj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Rgg3EAAAA3AAAAA8AAAAAAAAAAAAAAAAAmAIAAGRycy9k&#10;b3ducmV2LnhtbFBLBQYAAAAABAAEAPUAAACJAwAAAAA=&#10;" stroked="f">
                  <v:textbox inset="0,0,0,0">
                    <w:txbxContent>
                      <w:p w14:paraId="6CC3B8D4" w14:textId="77777777" w:rsidR="000D2FC1" w:rsidRPr="004E7317" w:rsidRDefault="000D2FC1" w:rsidP="004E7317">
                        <w:pPr>
                          <w:spacing w:line="240" w:lineRule="auto"/>
                          <w:ind w:firstLine="0"/>
                          <w:jc w:val="center"/>
                          <w:rPr>
                            <w:rFonts w:ascii="Times New Roman" w:hAnsi="Times New Roman"/>
                          </w:rPr>
                        </w:pPr>
                        <w:r w:rsidRPr="004E7317">
                          <w:rPr>
                            <w:rFonts w:ascii="Times New Roman" w:hAnsi="Times New Roman"/>
                          </w:rPr>
                          <w:fldChar w:fldCharType="begin"/>
                        </w:r>
                        <w:r w:rsidRPr="004E7317">
                          <w:rPr>
                            <w:rFonts w:ascii="Times New Roman" w:hAnsi="Times New Roman"/>
                          </w:rPr>
                          <w:instrText>PAGE   \* MERGEFORMAT</w:instrText>
                        </w:r>
                        <w:r w:rsidRPr="004E7317">
                          <w:rPr>
                            <w:rFonts w:ascii="Times New Roman" w:hAnsi="Times New Roman"/>
                          </w:rPr>
                          <w:fldChar w:fldCharType="separate"/>
                        </w:r>
                        <w:r w:rsidR="00A35C1E">
                          <w:rPr>
                            <w:rFonts w:ascii="Times New Roman" w:hAnsi="Times New Roman"/>
                            <w:noProof/>
                          </w:rPr>
                          <w:t>3</w:t>
                        </w:r>
                        <w:r w:rsidRPr="004E7317">
                          <w:rPr>
                            <w:rFonts w:ascii="Times New Roman" w:hAnsi="Times New Roman"/>
                          </w:rPr>
                          <w:fldChar w:fldCharType="end"/>
                        </w:r>
                      </w:p>
                    </w:txbxContent>
                  </v:textbox>
                </v:shape>
                <v:shape id="Text Box 205" o:spid="_x0000_s1049" type="#_x0000_t202" style="position:absolute;left:10943;top:5670;width:567;height:3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K9TcIA&#10;AADcAAAADwAAAGRycy9kb3ducmV2LnhtbERPS27CMBDdV+IO1iB11zi0KkEBgxBqK7pgQdoDDPHE&#10;iYjHUewmKaevF5VYPr3/ZjfZVgzU+8axgkWSgiAunW7YKPj+en9agfABWWPrmBT8kofddvawwVy7&#10;kc80FMGIGMI+RwV1CF0upS9rsugT1xFHrnK9xRBhb6TucYzhtpXPabqUFhuODTV2dKipvBY/VsHh&#10;VqFJL93pY1m+mM9A2VtTZUo9zqf9GkSgKdzF/+6jVvCaxfnxTDwC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sr1NwgAAANwAAAAPAAAAAAAAAAAAAAAAAJgCAABkcnMvZG93&#10;bnJldi54bWxQSwUGAAAAAAQABAD1AAAAhwMAAAAA&#10;" stroked="f">
                  <v:textbox inset="0,0,0,0">
                    <w:txbxContent>
                      <w:p w14:paraId="4C25BE93" w14:textId="77777777" w:rsidR="000D2FC1" w:rsidRPr="004E7317" w:rsidRDefault="000D2FC1" w:rsidP="004E7317">
                        <w:pPr>
                          <w:spacing w:line="240" w:lineRule="auto"/>
                          <w:ind w:firstLine="0"/>
                          <w:jc w:val="center"/>
                          <w:rPr>
                            <w:rFonts w:ascii="Times New Roman" w:hAnsi="Times New Roman"/>
                            <w:sz w:val="20"/>
                          </w:rPr>
                        </w:pPr>
                        <w:r w:rsidRPr="004E7317">
                          <w:rPr>
                            <w:rFonts w:ascii="Times New Roman" w:hAnsi="Times New Roman"/>
                            <w:sz w:val="20"/>
                          </w:rPr>
                          <w:t>Лист</w:t>
                        </w:r>
                      </w:p>
                    </w:txbxContent>
                  </v:textbox>
                </v:shape>
                <v:shape id="Text Box 206" o:spid="_x0000_s1050" type="#_x0000_t202" style="position:absolute;left:1247;top:5670;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LM9MUA&#10;AADcAAAADwAAAGRycy9kb3ducmV2LnhtbESPS4vCQBCE7wv+h6GFvSzrRMEHWUfxsYKH9eADz02m&#10;TYKZnjAzmvjvHUHYY1FVX1HTeWsqcSfnS8sK+r0EBHFmdcm5gtNx8z0B4QOyxsoyKXiQh/ms8zHF&#10;VNuG93Q/hFxECPsUFRQh1KmUPivIoO/Zmjh6F+sMhihdLrXDJsJNJQdJMpIGS44LBda0Kii7Hm5G&#10;wWjtbs2eV1/r0+8f7up8cF4+zkp9dtvFD4hAbfgPv9tbrWA47sPrTDwCcvY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osz0xQAAANwAAAAPAAAAAAAAAAAAAAAAAJgCAABkcnMv&#10;ZG93bnJldi54bWxQSwUGAAAAAAQABAD1AAAAigMAAAAA&#10;" stroked="f">
                  <v:textbox inset="0,0,0,0">
                    <w:txbxContent>
                      <w:p w14:paraId="0B91B866" w14:textId="77777777" w:rsidR="000D2FC1" w:rsidRPr="002A74EA" w:rsidRDefault="000D2FC1" w:rsidP="004E7317">
                        <w:pPr>
                          <w:spacing w:before="20"/>
                          <w:jc w:val="center"/>
                          <w:rPr>
                            <w:sz w:val="18"/>
                          </w:rPr>
                        </w:pPr>
                      </w:p>
                    </w:txbxContent>
                  </v:textbox>
                </v:shape>
                <v:shape id="Text Box 207" o:spid="_x0000_s1051" type="#_x0000_t202" style="position:absolute;left:1815;top:5670;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BSg8UA&#10;AADcAAAADwAAAGRycy9kb3ducmV2LnhtbESPzYvCMBTE7wv+D+EJe1k03YIfVKO4usIe1oMfeH40&#10;z7bYvJQk2vrfbwRhj8PM/IaZLztTizs5X1lW8DlMQBDnVldcKDgdt4MpCB+QNdaWScGDPCwXvbc5&#10;Ztq2vKf7IRQiQthnqKAMocmk9HlJBv3QNsTRu1hnMETpCqkdthFuapkmyVgarDgulNjQuqT8ergZ&#10;BeONu7V7Xn9sTt+/uGuK9Pz1OCv13u9WMxCBuvAffrV/tILRJIXnmX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cFKDxQAAANwAAAAPAAAAAAAAAAAAAAAAAJgCAABkcnMv&#10;ZG93bnJldi54bWxQSwUGAAAAAAQABAD1AAAAigMAAAAA&#10;" stroked="f">
                  <v:textbox inset="0,0,0,0">
                    <w:txbxContent>
                      <w:p w14:paraId="0F8A84D9" w14:textId="77777777" w:rsidR="000D2FC1" w:rsidRPr="002A74EA" w:rsidRDefault="000D2FC1" w:rsidP="004E7317">
                        <w:pPr>
                          <w:spacing w:before="20"/>
                          <w:jc w:val="center"/>
                          <w:rPr>
                            <w:sz w:val="18"/>
                          </w:rPr>
                        </w:pPr>
                      </w:p>
                    </w:txbxContent>
                  </v:textbox>
                </v:shape>
                <v:shape id="Text Box 208" o:spid="_x0000_s1052" type="#_x0000_t202" style="position:absolute;left:2382;top:5670;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z3GMYA&#10;AADcAAAADwAAAGRycy9kb3ducmV2LnhtbESPT2vCQBTE70K/w/IEL1I3tZhKdJVWLXhoD/7B8yP7&#10;TILZt2F3NfHbdwuCx2FmfsPMl52pxY2crywreBslIIhzqysuFBwP369TED4ga6wtk4I7eVguXnpz&#10;zLRteUe3fShEhLDPUEEZQpNJ6fOSDPqRbYijd7bOYIjSFVI7bCPc1HKcJKk0WHFcKLGhVUn5ZX81&#10;CtK1u7Y7Xg3Xx80P/jbF+PR1Pyk16HefMxCBuvAMP9pbrWDy8Q7/Z+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z3GMYAAADcAAAADwAAAAAAAAAAAAAAAACYAgAAZHJz&#10;L2Rvd25yZXYueG1sUEsFBgAAAAAEAAQA9QAAAIsDAAAAAA==&#10;" stroked="f">
                  <v:textbox inset="0,0,0,0">
                    <w:txbxContent>
                      <w:p w14:paraId="2325AEB8" w14:textId="77777777" w:rsidR="000D2FC1" w:rsidRPr="002A74EA" w:rsidRDefault="000D2FC1" w:rsidP="004E7317">
                        <w:pPr>
                          <w:spacing w:before="20"/>
                          <w:jc w:val="center"/>
                          <w:rPr>
                            <w:sz w:val="18"/>
                          </w:rPr>
                        </w:pPr>
                      </w:p>
                    </w:txbxContent>
                  </v:textbox>
                </v:shape>
                <v:shape id="Text Box 209" o:spid="_x0000_s1053" type="#_x0000_t202" style="position:absolute;left:4366;top:5670;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VvbMYA&#10;AADcAAAADwAAAGRycy9kb3ducmV2LnhtbESPT2vCQBTE70K/w/IEL1I3lZpKdJVWLXhoD/7B8yP7&#10;TILZt2F3NfHbdwuCx2FmfsPMl52pxY2crywreBslIIhzqysuFBwP369TED4ga6wtk4I7eVguXnpz&#10;zLRteUe3fShEhLDPUEEZQpNJ6fOSDPqRbYijd7bOYIjSFVI7bCPc1HKcJKk0WHFcKLGhVUn5ZX81&#10;CtK1u7Y7Xg3Xx80P/jbF+PR1Pyk16HefMxCBuvAMP9pbrWDy8Q7/Z+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dVvbMYAAADcAAAADwAAAAAAAAAAAAAAAACYAgAAZHJz&#10;L2Rvd25yZXYueG1sUEsFBgAAAAAEAAQA9QAAAIsDAAAAAA==&#10;" stroked="f">
                  <v:textbox inset="0,0,0,0">
                    <w:txbxContent>
                      <w:p w14:paraId="3282C0EC" w14:textId="77777777" w:rsidR="000D2FC1" w:rsidRPr="00AF3F3F" w:rsidRDefault="000D2FC1" w:rsidP="004E7317">
                        <w:pPr>
                          <w:spacing w:before="20"/>
                          <w:jc w:val="center"/>
                          <w:rPr>
                            <w:sz w:val="18"/>
                          </w:rPr>
                        </w:pPr>
                      </w:p>
                    </w:txbxContent>
                  </v:textbox>
                </v:shape>
                <v:shape id="Text Box 210" o:spid="_x0000_s1054" type="#_x0000_t202" style="position:absolute;left:2948;top:5670;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nK98QA&#10;AADcAAAADwAAAGRycy9kb3ducmV2LnhtbESPQYvCMBSE78L+h/AWvIimCupSjbKru+BBD7ri+dE8&#10;22LzUpJo6783guBxmJlvmPmyNZW4kfOlZQXDQQKCOLO65FzB8f+v/wXCB2SNlWVScCcPy8VHZ46p&#10;tg3v6XYIuYgQ9ikqKEKoUyl9VpBBP7A1cfTO1hkMUbpcaodNhJtKjpJkIg2WHBcKrGlVUHY5XI2C&#10;ydpdmz2veuvj7xZ3dT46/dxPSnU/2+8ZiEBteIdf7Y1WMJ6O4Xk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ZyvfEAAAA3AAAAA8AAAAAAAAAAAAAAAAAmAIAAGRycy9k&#10;b3ducmV2LnhtbFBLBQYAAAAABAAEAPUAAACJAwAAAAA=&#10;" stroked="f">
                  <v:textbox inset="0,0,0,0">
                    <w:txbxContent>
                      <w:p w14:paraId="141715A1" w14:textId="77777777" w:rsidR="000D2FC1" w:rsidRPr="002A74EA" w:rsidRDefault="000D2FC1" w:rsidP="004E7317">
                        <w:pPr>
                          <w:spacing w:before="20"/>
                          <w:jc w:val="center"/>
                          <w:rPr>
                            <w:sz w:val="18"/>
                          </w:rPr>
                        </w:pPr>
                      </w:p>
                    </w:txbxContent>
                  </v:textbox>
                </v:shape>
                <v:shape id="Text Box 211" o:spid="_x0000_s1055" type="#_x0000_t202" style="position:absolute;left:1248;top:5954;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tUgMUA&#10;AADcAAAADwAAAGRycy9kb3ducmV2LnhtbESPT4vCMBTE7wt+h/CEvSyarmCVahRXV9jDevAPnh/N&#10;sy02LyWJtn77jSDscZiZ3zDzZWdqcSfnK8sKPocJCOLc6ooLBafjdjAF4QOyxtoyKXiQh+Wi9zbH&#10;TNuW93Q/hEJECPsMFZQhNJmUPi/JoB/ahjh6F+sMhihdIbXDNsJNLUdJkkqDFceFEhtal5RfDzej&#10;IN24W7vn9cfm9P2Lu6YYnb8eZ6Xe+91qBiJQF/7Dr/aPVjCepPA8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S1SAxQAAANwAAAAPAAAAAAAAAAAAAAAAAJgCAABkcnMv&#10;ZG93bnJldi54bWxQSwUGAAAAAAQABAD1AAAAigMAAAAA&#10;" stroked="f">
                  <v:textbox inset="0,0,0,0">
                    <w:txbxContent>
                      <w:p w14:paraId="6C1D2709" w14:textId="77777777" w:rsidR="000D2FC1" w:rsidRPr="002A74EA" w:rsidRDefault="000D2FC1" w:rsidP="004E7317">
                        <w:pPr>
                          <w:spacing w:before="20"/>
                          <w:jc w:val="center"/>
                          <w:rPr>
                            <w:sz w:val="18"/>
                          </w:rPr>
                        </w:pPr>
                      </w:p>
                    </w:txbxContent>
                  </v:textbox>
                </v:shape>
                <v:shape id="Text Box 212" o:spid="_x0000_s1056" type="#_x0000_t202" style="position:absolute;left:1816;top:5954;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fxG8UA&#10;AADcAAAADwAAAGRycy9kb3ducmV2LnhtbESPS4vCQBCE7wv+h6GFvSzrZAUfZB3FJ3hwDz7w3GTa&#10;JJjpCTOjif/eEYQ9FlX1FTWZtaYSd3K+tKzgp5eAIM6sLjlXcDpuvscgfEDWWFkmBQ/yMJt2PiaY&#10;atvwnu6HkIsIYZ+igiKEOpXSZwUZ9D1bE0fvYp3BEKXLpXbYRLipZD9JhtJgyXGhwJqWBWXXw80o&#10;GK7crdnz8mt1Wu/wr87758XjrNRnt53/ggjUhv/wu73VCgajEbzOxCMgp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B/EbxQAAANwAAAAPAAAAAAAAAAAAAAAAAJgCAABkcnMv&#10;ZG93bnJldi54bWxQSwUGAAAAAAQABAD1AAAAigMAAAAA&#10;" stroked="f">
                  <v:textbox inset="0,0,0,0">
                    <w:txbxContent>
                      <w:p w14:paraId="10B2F94C" w14:textId="77777777" w:rsidR="000D2FC1" w:rsidRPr="002A74EA" w:rsidRDefault="000D2FC1" w:rsidP="004E7317">
                        <w:pPr>
                          <w:spacing w:before="20"/>
                          <w:jc w:val="center"/>
                          <w:rPr>
                            <w:sz w:val="18"/>
                          </w:rPr>
                        </w:pPr>
                      </w:p>
                    </w:txbxContent>
                  </v:textbox>
                </v:shape>
                <v:shape id="Text Box 213" o:spid="_x0000_s1057" type="#_x0000_t202" style="position:absolute;left:2383;top:5954;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hlacMA&#10;AADcAAAADwAAAGRycy9kb3ducmV2LnhtbERPz2vCMBS+D/wfwhN2GZpOmJNqLFoVdtgO1uL50by1&#10;Zc1LSaKt//1yGOz48f3eZKPpxJ2cby0reJ0nIIgrq1uuFZSX02wFwgdkjZ1lUvAgD9l28rTBVNuB&#10;z3QvQi1iCPsUFTQh9KmUvmrIoJ/bnjhy39YZDBG6WmqHQww3nVwkyVIabDk2NNhT3lD1U9yMguXB&#10;3YYz5y+H8viJX329uO4fV6Wep+NuDSLQGP7Ff+4PreDtPa6N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hlacMAAADcAAAADwAAAAAAAAAAAAAAAACYAgAAZHJzL2Rv&#10;d25yZXYueG1sUEsFBgAAAAAEAAQA9QAAAIgDAAAAAA==&#10;" stroked="f">
                  <v:textbox inset="0,0,0,0">
                    <w:txbxContent>
                      <w:p w14:paraId="0A502848" w14:textId="77777777" w:rsidR="000D2FC1" w:rsidRPr="002A74EA" w:rsidRDefault="000D2FC1" w:rsidP="004E7317">
                        <w:pPr>
                          <w:spacing w:before="20"/>
                          <w:jc w:val="center"/>
                          <w:rPr>
                            <w:sz w:val="18"/>
                          </w:rPr>
                        </w:pPr>
                      </w:p>
                    </w:txbxContent>
                  </v:textbox>
                </v:shape>
                <v:shape id="Text Box 214" o:spid="_x0000_s1058" type="#_x0000_t202" style="position:absolute;left:4367;top:5954;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TA8sYA&#10;AADcAAAADwAAAGRycy9kb3ducmV2LnhtbESPzWvCQBTE7wX/h+UJvUjdKPjR1FWsH9BDe4gVz4/s&#10;Mwlm34bd1cT/3i0IPQ4z8xtmsepMLW7kfGVZwWiYgCDOra64UHD83b/NQfiArLG2TAru5GG17L0s&#10;MNW25Yxuh1CICGGfooIyhCaV0uclGfRD2xBH72ydwRClK6R22Ea4qeU4SabSYMVxocSGNiXll8PV&#10;KJhu3bXNeDPYHnff+NMU49Pn/aTUa79bf4AI1IX/8LP9pRVMZu/wdyYeAbl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9TA8sYAAADcAAAADwAAAAAAAAAAAAAAAACYAgAAZHJz&#10;L2Rvd25yZXYueG1sUEsFBgAAAAAEAAQA9QAAAIsDAAAAAA==&#10;" stroked="f">
                  <v:textbox inset="0,0,0,0">
                    <w:txbxContent>
                      <w:p w14:paraId="0E6DC11F" w14:textId="77777777" w:rsidR="000D2FC1" w:rsidRPr="00AF3F3F" w:rsidRDefault="000D2FC1" w:rsidP="004E7317">
                        <w:pPr>
                          <w:spacing w:before="20"/>
                          <w:jc w:val="center"/>
                          <w:rPr>
                            <w:sz w:val="18"/>
                          </w:rPr>
                        </w:pPr>
                      </w:p>
                    </w:txbxContent>
                  </v:textbox>
                </v:shape>
                <v:shape id="Text Box 215" o:spid="_x0000_s1059" type="#_x0000_t202" style="position:absolute;left:2949;top:5954;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sZSMIA&#10;AADcAAAADwAAAGRycy9kb3ducmV2LnhtbERPz2vCMBS+D/Y/hDfwMmaqsCKdUdQq7OAOOvH8aN7a&#10;YvNSktS2/705CDt+fL+X68E04k7O15YVzKYJCOLC6ppLBZffw8cChA/IGhvLpGAkD+vV68sSM217&#10;PtH9HEoRQ9hnqKAKoc2k9EVFBv3UtsSR+7POYIjQlVI77GO4aeQ8SVJpsObYUGFLu4qK27kzCtLc&#10;df2Jd+/5ZX/En7acX7fjVanJ27D5AhFoCP/ip/tbK/hcxPnxTDwCc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OxlIwgAAANwAAAAPAAAAAAAAAAAAAAAAAJgCAABkcnMvZG93&#10;bnJldi54bWxQSwUGAAAAAAQABAD1AAAAhwMAAAAA&#10;" stroked="f">
                  <v:textbox inset="0,0,0,0">
                    <w:txbxContent>
                      <w:p w14:paraId="5E3844F1" w14:textId="77777777" w:rsidR="000D2FC1" w:rsidRPr="002A74EA" w:rsidRDefault="000D2FC1" w:rsidP="004E7317">
                        <w:pPr>
                          <w:spacing w:before="20"/>
                          <w:jc w:val="center"/>
                          <w:rPr>
                            <w:sz w:val="18"/>
                          </w:rPr>
                        </w:pPr>
                      </w:p>
                    </w:txbxContent>
                  </v:textbox>
                </v:shape>
                <v:shape id="Text Box 216" o:spid="_x0000_s1060" type="#_x0000_t202" style="position:absolute;left:4367;top:6237;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e808YA&#10;AADcAAAADwAAAGRycy9kb3ducmV2LnhtbESPQWvCQBSE74X+h+UVvBTdGKiE1FWsVuihPSSK50f2&#10;NQlm34bdNYn/vlso9DjMzDfMejuZTgzkfGtZwXKRgCCurG65VnA+HecZCB+QNXaWScGdPGw3jw9r&#10;zLUduaChDLWIEPY5KmhC6HMpfdWQQb+wPXH0vq0zGKJ0tdQOxwg3nUyTZCUNthwXGuxp31B1LW9G&#10;wergbmPB++fD+f0Tv/o6vbzdL0rNnqbdK4hAU/gP/7U/tIKXbAm/Z+IR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e808YAAADcAAAADwAAAAAAAAAAAAAAAACYAgAAZHJz&#10;L2Rvd25yZXYueG1sUEsFBgAAAAAEAAQA9QAAAIsDAAAAAA==&#10;" stroked="f">
                  <v:textbox inset="0,0,0,0">
                    <w:txbxContent>
                      <w:p w14:paraId="04C520E7" w14:textId="77777777" w:rsidR="000D2FC1" w:rsidRPr="004E7317" w:rsidRDefault="000D2FC1" w:rsidP="004168C6">
                        <w:pPr>
                          <w:spacing w:before="20" w:line="240" w:lineRule="auto"/>
                          <w:ind w:firstLine="0"/>
                          <w:jc w:val="center"/>
                          <w:rPr>
                            <w:rFonts w:ascii="Times New Roman" w:hAnsi="Times New Roman"/>
                            <w:sz w:val="18"/>
                          </w:rPr>
                        </w:pPr>
                        <w:r w:rsidRPr="004E7317">
                          <w:rPr>
                            <w:rFonts w:ascii="Times New Roman" w:hAnsi="Times New Roman"/>
                            <w:sz w:val="18"/>
                          </w:rPr>
                          <w:t>Дата</w:t>
                        </w:r>
                      </w:p>
                    </w:txbxContent>
                  </v:textbox>
                </v:shape>
                <v:shape id="Text Box 217" o:spid="_x0000_s1061" type="#_x0000_t202" style="position:absolute;left:3516;top:6236;width:850;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UipMQA&#10;AADcAAAADwAAAGRycy9kb3ducmV2LnhtbESPzYvCMBTE7wv+D+EJe1k0taBINYpfC3twD37g+dE8&#10;22LzUpJo63+/EYQ9DjPzG2a+7EwtHuR8ZVnBaJiAIM6trrhQcD59D6YgfEDWWFsmBU/ysFz0PuaY&#10;advygR7HUIgIYZ+hgjKEJpPS5yUZ9EPbEEfvap3BEKUrpHbYRripZZokE2mw4rhQYkObkvLb8W4U&#10;TLbu3h5487U97/b42xTpZf28KPXZ71YzEIG68B9+t3+0gvE0hdeZe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lIqTEAAAA3AAAAA8AAAAAAAAAAAAAAAAAmAIAAGRycy9k&#10;b3ducmV2LnhtbFBLBQYAAAAABAAEAPUAAACJAwAAAAA=&#10;" stroked="f">
                  <v:textbox inset="0,0,0,0">
                    <w:txbxContent>
                      <w:p w14:paraId="2AC689B3" w14:textId="77777777" w:rsidR="000D2FC1" w:rsidRPr="001C3528" w:rsidRDefault="000D2FC1" w:rsidP="004168C6">
                        <w:pPr>
                          <w:spacing w:before="20" w:line="240" w:lineRule="auto"/>
                          <w:ind w:firstLine="0"/>
                          <w:jc w:val="center"/>
                          <w:rPr>
                            <w:sz w:val="18"/>
                          </w:rPr>
                        </w:pPr>
                        <w:r w:rsidRPr="004E7317">
                          <w:rPr>
                            <w:rFonts w:ascii="Times New Roman" w:hAnsi="Times New Roman"/>
                            <w:sz w:val="18"/>
                          </w:rPr>
                          <w:t>Подп</w:t>
                        </w:r>
                        <w:r w:rsidRPr="001C3528">
                          <w:rPr>
                            <w:sz w:val="18"/>
                          </w:rPr>
                          <w:t>.</w:t>
                        </w:r>
                      </w:p>
                    </w:txbxContent>
                  </v:textbox>
                </v:shape>
                <v:shape id="Text Box 218" o:spid="_x0000_s1062" type="#_x0000_t202" style="position:absolute;left:2949;top:6237;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HP8QA&#10;AADcAAAADwAAAGRycy9kb3ducmV2LnhtbESPT4vCMBTE78J+h/AWvMiaqijSNcr6DzzoQVc8P5q3&#10;bdnmpSTR1m9vBMHjMDO/YWaL1lTiRs6XlhUM+gkI4szqknMF59/t1xSED8gaK8uk4E4eFvOPzgxT&#10;bRs+0u0UchEh7FNUUIRQp1L6rCCDvm9r4uj9WWcwROlyqR02EW4qOUySiTRYclwosKZVQdn/6WoU&#10;TNbu2hx51VufN3s81PnwsrxflOp+tj/fIAK14R1+tXdawXg6gueZe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phz/EAAAA3AAAAA8AAAAAAAAAAAAAAAAAmAIAAGRycy9k&#10;b3ducmV2LnhtbFBLBQYAAAAABAAEAPUAAACJAwAAAAA=&#10;" stroked="f">
                  <v:textbox inset="0,0,0,0">
                    <w:txbxContent>
                      <w:p w14:paraId="384C2FAE" w14:textId="77777777" w:rsidR="000D2FC1" w:rsidRPr="001C3528" w:rsidRDefault="000D2FC1" w:rsidP="004168C6">
                        <w:pPr>
                          <w:spacing w:before="20" w:line="240" w:lineRule="auto"/>
                          <w:ind w:firstLine="0"/>
                          <w:jc w:val="center"/>
                          <w:rPr>
                            <w:sz w:val="18"/>
                          </w:rPr>
                        </w:pPr>
                        <w:r w:rsidRPr="004E7317">
                          <w:rPr>
                            <w:rFonts w:ascii="Times New Roman" w:hAnsi="Times New Roman"/>
                            <w:sz w:val="18"/>
                          </w:rPr>
                          <w:t>№док</w:t>
                        </w:r>
                        <w:r w:rsidRPr="001C3528">
                          <w:rPr>
                            <w:sz w:val="18"/>
                          </w:rPr>
                          <w:t>.</w:t>
                        </w:r>
                      </w:p>
                    </w:txbxContent>
                  </v:textbox>
                </v:shape>
                <v:shape id="Text Box 219" o:spid="_x0000_s1063" type="#_x0000_t202" style="position:absolute;left:2382;top:6236;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AfS8QA&#10;AADcAAAADwAAAGRycy9kb3ducmV2LnhtbESPT4vCMBTE78J+h/AWvMiaKirSNcr6DzzoQVc8P5q3&#10;bdnmpSTR1m9vBMHjMDO/YWaL1lTiRs6XlhUM+gkI4szqknMF59/t1xSED8gaK8uk4E4eFvOPzgxT&#10;bRs+0u0UchEh7FNUUIRQp1L6rCCDvm9r4uj9WWcwROlyqR02EW4qOUySiTRYclwosKZVQdn/6WoU&#10;TNbu2hx51VufN3s81PnwsrxflOp+tj/fIAK14R1+tXdawXg6gueZe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AH0vEAAAA3AAAAA8AAAAAAAAAAAAAAAAAmAIAAGRycy9k&#10;b3ducmV2LnhtbFBLBQYAAAAABAAEAPUAAACJAwAAAAA=&#10;" stroked="f">
                  <v:textbox inset="0,0,0,0">
                    <w:txbxContent>
                      <w:p w14:paraId="41F06F63" w14:textId="77777777" w:rsidR="000D2FC1" w:rsidRPr="001C3528" w:rsidRDefault="000D2FC1" w:rsidP="004168C6">
                        <w:pPr>
                          <w:spacing w:before="20" w:line="240" w:lineRule="auto"/>
                          <w:ind w:firstLine="0"/>
                          <w:jc w:val="center"/>
                          <w:rPr>
                            <w:sz w:val="18"/>
                          </w:rPr>
                        </w:pPr>
                        <w:r w:rsidRPr="004E7317">
                          <w:rPr>
                            <w:rFonts w:ascii="Times New Roman" w:hAnsi="Times New Roman"/>
                            <w:sz w:val="18"/>
                          </w:rPr>
                          <w:t>Лист</w:t>
                        </w:r>
                      </w:p>
                    </w:txbxContent>
                  </v:textbox>
                </v:shape>
                <v:shape id="Text Box 220" o:spid="_x0000_s1064" type="#_x0000_t202" style="position:absolute;left:1815;top:6237;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y60MQA&#10;AADcAAAADwAAAGRycy9kb3ducmV2LnhtbESPQYvCMBSE7wv+h/CEvSyaKihSjbLqCh7cQ1U8P5pn&#10;W7Z5KUm09d8bQdjjMDPfMItVZ2pxJ+crywpGwwQEcW51xYWC82k3mIHwAVljbZkUPMjDatn7WGCq&#10;bcsZ3Y+hEBHCPkUFZQhNKqXPSzLoh7Yhjt7VOoMhSldI7bCNcFPLcZJMpcGK40KJDW1Kyv+ON6Ng&#10;unW3NuPN1/b8c8Dfphhf1o+LUp/97nsOIlAX/sPv9l4rmMwm8DoTj4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MutDEAAAA3AAAAA8AAAAAAAAAAAAAAAAAmAIAAGRycy9k&#10;b3ducmV2LnhtbFBLBQYAAAAABAAEAPUAAACJAwAAAAA=&#10;" stroked="f">
                  <v:textbox inset="0,0,0,0">
                    <w:txbxContent>
                      <w:p w14:paraId="299DC29F" w14:textId="77777777" w:rsidR="000D2FC1" w:rsidRPr="004168C6" w:rsidRDefault="000D2FC1" w:rsidP="004168C6">
                        <w:pPr>
                          <w:spacing w:before="20" w:line="240" w:lineRule="auto"/>
                          <w:ind w:firstLine="0"/>
                          <w:jc w:val="center"/>
                          <w:rPr>
                            <w:b/>
                            <w:sz w:val="16"/>
                            <w:szCs w:val="16"/>
                          </w:rPr>
                        </w:pPr>
                        <w:proofErr w:type="spellStart"/>
                        <w:r w:rsidRPr="004168C6">
                          <w:rPr>
                            <w:rFonts w:ascii="Times New Roman" w:hAnsi="Times New Roman"/>
                            <w:sz w:val="16"/>
                            <w:szCs w:val="16"/>
                          </w:rPr>
                          <w:t>Кол</w:t>
                        </w:r>
                        <w:r w:rsidRPr="004168C6">
                          <w:rPr>
                            <w:sz w:val="16"/>
                            <w:szCs w:val="16"/>
                          </w:rPr>
                          <w:t>.</w:t>
                        </w:r>
                        <w:r w:rsidRPr="004168C6">
                          <w:rPr>
                            <w:rFonts w:ascii="Times New Roman" w:hAnsi="Times New Roman"/>
                            <w:sz w:val="16"/>
                            <w:szCs w:val="16"/>
                          </w:rPr>
                          <w:t>уч</w:t>
                        </w:r>
                        <w:proofErr w:type="spellEnd"/>
                      </w:p>
                    </w:txbxContent>
                  </v:textbox>
                </v:shape>
                <v:shape id="Text Box 221" o:spid="_x0000_s1065" type="#_x0000_t202" style="position:absolute;left:1248;top:6236;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4kp8UA&#10;AADcAAAADwAAAGRycy9kb3ducmV2LnhtbESPzYvCMBTE7wv+D+EJXhZNV9gi1Sh+rODBPfiB50fz&#10;bIvNS0mirf+9WRD2OMzMb5jZojO1eJDzlWUFX6MEBHFudcWFgvNpO5yA8AFZY22ZFDzJw2Le+5hh&#10;pm3LB3ocQyEihH2GCsoQmkxKn5dk0I9sQxy9q3UGQ5SukNphG+GmluMkSaXBiuNCiQ2tS8pvx7tR&#10;kG7cvT3w+nNz/tnjb1OML6vnRalBv1tOQQTqwn/43d5pBd+TFP7OxCMg5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niSnxQAAANwAAAAPAAAAAAAAAAAAAAAAAJgCAABkcnMv&#10;ZG93bnJldi54bWxQSwUGAAAAAAQABAD1AAAAigMAAAAA&#10;" stroked="f">
                  <v:textbox inset="0,0,0,0">
                    <w:txbxContent>
                      <w:p w14:paraId="48FD55FE" w14:textId="77777777" w:rsidR="000D2FC1" w:rsidRPr="004E7317" w:rsidRDefault="000D2FC1" w:rsidP="004168C6">
                        <w:pPr>
                          <w:spacing w:before="20" w:line="240" w:lineRule="auto"/>
                          <w:ind w:firstLine="0"/>
                          <w:jc w:val="center"/>
                          <w:rPr>
                            <w:rFonts w:ascii="Times New Roman" w:hAnsi="Times New Roman"/>
                            <w:sz w:val="18"/>
                          </w:rPr>
                        </w:pPr>
                        <w:r w:rsidRPr="004E7317">
                          <w:rPr>
                            <w:rFonts w:ascii="Times New Roman" w:hAnsi="Times New Roman"/>
                            <w:sz w:val="18"/>
                          </w:rPr>
                          <w:t>Изм.</w:t>
                        </w:r>
                      </w:p>
                    </w:txbxContent>
                  </v:textbox>
                </v:shape>
                <v:shapetype id="_x0000_t32" coordsize="21600,21600" o:spt="32" o:oned="t" path="m,l21600,21600e" filled="f">
                  <v:path arrowok="t" fillok="f" o:connecttype="none"/>
                  <o:lock v:ext="edit" shapetype="t"/>
                </v:shapetype>
                <v:shape id="AutoShape 222" o:spid="_x0000_s1066" type="#_x0000_t32" style="position:absolute;left:4933;top:5671;width:0;height:8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OzksQAAADcAAAADwAAAGRycy9kb3ducmV2LnhtbESPwWrDMBBE74X8g9hAbo3chLbBjRzi&#10;QsCXHOr20ttibSxja+VYqu38fVQo9DjMzBtmf5htJ0YafONYwdM6AUFcOd1wreDr8/S4A+EDssbO&#10;MSm4kYdDtnjYY6rdxB80lqEWEcI+RQUmhD6V0leGLPq164mjd3GDxRDlUEs94BThtpObJHmRFhuO&#10;CwZ7ejdUteWPVWB7ba9nZ/R322y7nIrLMU9GpVbL+fgGItAc/sN/7UIreN69wu+ZeARkd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47OSxAAAANwAAAAPAAAAAAAAAAAA&#10;AAAAAKECAABkcnMvZG93bnJldi54bWxQSwUGAAAAAAQABAD5AAAAkgMAAAAA&#10;" strokeweight="1.5pt"/>
                <v:shape id="AutoShape 223" o:spid="_x0000_s1067" type="#_x0000_t32" style="position:absolute;left:1248;top:5954;width:36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rrRcEAAADcAAAADwAAAGRycy9kb3ducmV2LnhtbERPy4rCMBTdC/5DuANuZEwVdGptFBUG&#10;xJ06DC4vze2DaW5Kk9bO35uF4PJw3uluMLXoqXWVZQXzWQSCOLO64kLBz+37MwbhPLLG2jIp+CcH&#10;u+14lGKi7YMv1F99IUIIuwQVlN43iZQuK8mgm9mGOHC5bQ36ANtC6hYfIdzUchFFK2mw4tBQYkPH&#10;krK/a2cUdPV5eut+/bwvDv1XHq/j+3B3Sk0+hv0GhKfBv8Uv90krWMZhbTgTjoDcP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c2utFwQAAANwAAAAPAAAAAAAAAAAAAAAA&#10;AKECAABkcnMvZG93bnJldi54bWxQSwUGAAAAAAQABAD5AAAAjwMAAAAA&#10;" strokeweight="1pt"/>
                <v:shape id="AutoShape 224" o:spid="_x0000_s1068" type="#_x0000_t32" style="position:absolute;left:1248;top:6237;width:36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CCe8IAAADcAAAADwAAAGRycy9kb3ducmV2LnhtbESPzarCMBSE94LvEI5wd5qqKFqNooLg&#10;5i782bg7NMem2JzUJtbet78RBJfDzHzDLNetLUVDtS8cKxgOEhDEmdMF5wou531/BsIHZI2lY1Lw&#10;Rx7Wq25nial2Lz5Scwq5iBD2KSowIVSplD4zZNEPXEUcvZurLYYo61zqGl8Rbks5SpKptFhwXDBY&#10;0c5Qdj89rQJbafv4dUZf78W43NLhttkmjVI/vXazABGoDd/wp33QCiazObzPxCMg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DCCe8IAAADcAAAADwAAAAAAAAAAAAAA&#10;AAChAgAAZHJzL2Rvd25yZXYueG1sUEsFBgAAAAAEAAQA+QAAAJADAAAAAA==&#10;" strokeweight="1.5pt"/>
                <v:shape id="AutoShape 225" o:spid="_x0000_s1069" type="#_x0000_t32" style="position:absolute;left:1247;top:5670;width:10261;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O9O78AAADcAAAADwAAAGRycy9kb3ducmV2LnhtbERPy4rCMBTdC/5DuAPubDqK4nSMooLg&#10;xoWPjbtLc22KzU1tYq1/bxaCy8N5z5edrURLjS8dK/hNUhDEudMlFwrOp+1wBsIHZI2VY1LwIg/L&#10;Rb83x0y7Jx+oPYZCxBD2GSowIdSZlD43ZNEnriaO3NU1FkOETSF1g88Ybis5StOptFhybDBY08ZQ&#10;fjs+rAJba3vfO6Mvt3JcrWl3Xa3TVqnBT7f6BxGoC1/xx73TCiZ/cX48E4+AXLw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NO9O78AAADcAAAADwAAAAAAAAAAAAAAAACh&#10;AgAAZHJzL2Rvd25yZXYueG1sUEsFBgAAAAAEAAQA+QAAAI0DAAAAAA==&#10;" strokeweight="1.5pt"/>
                <v:shape id="AutoShape 226" o:spid="_x0000_s1070" type="#_x0000_t32" style="position:absolute;left:10943;top:5670;width:1;height:8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8YoMQAAADcAAAADwAAAGRycy9kb3ducmV2LnhtbESPT2sCMRTE74LfITyhNzerUmm3RtGC&#10;4KUH/1x6e2zeboKbl3WTrttv3xQEj8PM/IZZbQbXiJ66YD0rmGU5COLSa8u1gst5P30DESKyxsYz&#10;KfilAJv1eLTCQvs7H6k/xVokCIcCFZgY20LKUBpyGDLfEiev8p3DmGRXS93hPcFdI+d5vpQOLacF&#10;gy19Giqvpx+nwLXa3b680d9Xu2h2dKi2u7xX6mUybD9ARBriM/xoH7SC1/cZ/J9JR0C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nxigxAAAANwAAAAPAAAAAAAAAAAA&#10;AAAAAKECAABkcnMvZG93bnJldi54bWxQSwUGAAAAAAQABAD5AAAAkgMAAAAA&#10;" strokeweight="1.5pt"/>
                <v:shape id="AutoShape 227" o:spid="_x0000_s1071" type="#_x0000_t32" style="position:absolute;left:10943;top:6067;width:567;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frqsIAAADcAAAADwAAAGRycy9kb3ducmV2LnhtbESPQYvCMBSE7wv+h/AEb2uq4qrVKLKw&#10;4nWr4PXRPJtq89I2Ueu/N8LCHoeZ+YZZbTpbiTu1vnSsYDRMQBDnTpdcKDgefj7nIHxA1lg5JgVP&#10;8rBZ9z5WmGr34F+6Z6EQEcI+RQUmhDqV0ueGLPqhq4mjd3atxRBlW0jd4iPCbSXHSfIlLZYcFwzW&#10;9G0ov2Y3q2ByvDSH5DQbnXaNaXZ48/usmSs16HfbJYhAXfgP/7X3WsF0MYb3mXgE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pfrqsIAAADcAAAADwAAAAAAAAAAAAAA&#10;AAChAgAAZHJzL2Rvd25yZXYueG1sUEsFBgAAAAAEAAQA+QAAAJADAAAAAA==&#10;" strokeweight="1.5pt"/>
                <v:shape id="AutoShape 228" o:spid="_x0000_s1072" type="#_x0000_t32" style="position:absolute;left:1814;top:5670;width:0;height:8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EjTMMAAADcAAAADwAAAGRycy9kb3ducmV2LnhtbESPQYvCMBSE74L/ITxhb5qquGhtFBUE&#10;L3vQ3Yu3R/NsSpuX2sTa/fcbQdjjMDPfMNm2t7XoqPWlYwXTSQKCOHe65ELBz/dxvAThA7LG2jEp&#10;+CUP281wkGGq3ZPP1F1CISKEfYoKTAhNKqXPDVn0E9cQR+/mWoshyraQusVnhNtazpLkU1osOS4Y&#10;bOhgKK8uD6vANtrev5zR16qc13s63Xb7pFPqY9Tv1iAC9eE//G6ftILFag6vM/EI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ABI0zDAAAA3AAAAA8AAAAAAAAAAAAA&#10;AAAAoQIAAGRycy9kb3ducmV2LnhtbFBLBQYAAAAABAAEAPkAAACRAwAAAAA=&#10;" strokeweight="1.5pt"/>
                <v:shape id="AutoShape 229" o:spid="_x0000_s1073" type="#_x0000_t32" style="position:absolute;left:2948;top:5670;width:0;height:8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7OMQAAADcAAAADwAAAGRycy9kb3ducmV2LnhtbESPQWvCQBSE70L/w/IKvenGthaNboIK&#10;Qi49aL14e2Sf2WD2bZpdk/jvu4VCj8PMfMNs8tE2oqfO144VzGcJCOLS6ZorBeevw3QJwgdkjY1j&#10;UvAgD3n2NNlgqt3AR+pPoRIRwj5FBSaENpXSl4Ys+plriaN3dZ3FEGVXSd3hEOG2ka9J8iEt1hwX&#10;DLa0N1TeTnerwLbafn86oy+3+q3ZUXHd7pJeqZfncbsGEWgM/+G/dqEVLFbv8HsmHgGZ/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Ls4xAAAANwAAAAPAAAAAAAAAAAA&#10;AAAAAKECAABkcnMvZG93bnJldi54bWxQSwUGAAAAAAQABAD5AAAAkgMAAAAA&#10;" strokeweight="1.5pt"/>
                <v:shape id="AutoShape 230" o:spid="_x0000_s1074" type="#_x0000_t32" style="position:absolute;left:2381;top:5670;width:0;height:8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Qeo8QAAADcAAAADwAAAGRycy9kb3ducmV2LnhtbESPwWrDMBBE74X+g9hAb7WcloTWtRKS&#10;QMCXHJL20ttirS1ja+Vaqu3+fRUI5DjMzBsm3862EyMNvnGsYJmkIIhLpxuuFXx9Hp/fQPiArLFz&#10;TAr+yMN28/iQY6bdxGcaL6EWEcI+QwUmhD6T0peGLPrE9cTRq9xgMUQ51FIPOEW47eRLmq6lxYbj&#10;gsGeDobK9vJrFdhe25+TM/q7bV67PRXVbp+OSj0t5t0HiEBzuIdv7UIrWL2v4HomHgG5+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pB6jxAAAANwAAAAPAAAAAAAAAAAA&#10;AAAAAKECAABkcnMvZG93bnJldi54bWxQSwUGAAAAAAQABAD5AAAAkgMAAAAA&#10;" strokeweight="1.5pt"/>
                <v:shape id="AutoShape 231" o:spid="_x0000_s1075" type="#_x0000_t32" style="position:absolute;left:3515;top:5670;width:0;height:8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aA1MMAAADcAAAADwAAAGRycy9kb3ducmV2LnhtbESPQYvCMBSE7wv+h/AEb2vqyorWRlFB&#10;8LIH3b14ezTPprR5qU221n9vBMHjMDPfMNm6t7XoqPWlYwWTcQKCOHe65ELB3+/+cw7CB2SNtWNS&#10;cCcP69XgI8NUuxsfqTuFQkQI+xQVmBCaVEqfG7Lox64hjt7FtRZDlG0hdYu3CLe1/EqSmbRYclww&#10;2NDOUF6d/q0C22h7/XFGn6tyWm/pcNlsk06p0bDfLEEE6sM7/GoftILvxQyeZ+IRkK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B2gNTDAAAA3AAAAA8AAAAAAAAAAAAA&#10;AAAAoQIAAGRycy9kb3ducmV2LnhtbFBLBQYAAAAABAAEAPkAAACRAwAAAAA=&#10;" strokeweight="1.5pt"/>
                <v:shape id="AutoShape 232" o:spid="_x0000_s1076" type="#_x0000_t32" style="position:absolute;left:4367;top:5671;width:0;height:8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olT8QAAADcAAAADwAAAGRycy9kb3ducmV2LnhtbESPQWvCQBSE70L/w/IKvenGllqNboIK&#10;Qi49aL14e2Sf2WD2bZpdk/jvu4VCj8PMfMNs8tE2oqfO144VzGcJCOLS6ZorBeevw3QJwgdkjY1j&#10;UvAgD3n2NNlgqt3AR+pPoRIRwj5FBSaENpXSl4Ys+plriaN3dZ3FEGVXSd3hEOG2ka9JspAWa44L&#10;BlvaGypvp7tVYFttvz+d0Zdb/dbsqLhud0mv1MvzuF2DCDSG//Bfu9AK3lcf8HsmHgGZ/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OiVPxAAAANwAAAAPAAAAAAAAAAAA&#10;AAAAAKECAABkcnMvZG93bnJldi54bWxQSwUGAAAAAAQABAD5AAAAkgMAAAAA&#10;" strokeweight="1.5pt"/>
                <v:shape id="AutoShape 233" o:spid="_x0000_s1077" type="#_x0000_t32" style="position:absolute;left:1247;top:5670;width:0;height:8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WxPb8AAADcAAAADwAAAGRycy9kb3ducmV2LnhtbERPy4rCMBTdC/5DuAPubDqK4nSMooLg&#10;xoWPjbtLc22KzU1tYq1/bxaCy8N5z5edrURLjS8dK/hNUhDEudMlFwrOp+1wBsIHZI2VY1LwIg/L&#10;Rb83x0y7Jx+oPYZCxBD2GSowIdSZlD43ZNEnriaO3NU1FkOETSF1g88Ybis5StOptFhybDBY08ZQ&#10;fjs+rAJba3vfO6Mvt3JcrWl3Xa3TVqnBT7f6BxGoC1/xx73TCiZ/cW08E4+AXLw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qWxPb8AAADcAAAADwAAAAAAAAAAAAAAAACh&#10;AgAAZHJzL2Rvd25yZXYueG1sUEsFBgAAAAAEAAQA+QAAAI0DAAAAAA==&#10;" strokeweight="1.5pt"/>
              </v:group>
              <v:group id="Group 234" o:spid="_x0000_s1078" style="position:absolute;left:567;top:11567;width:681;height:4819" coordorigin="5670,5670" coordsize="681,48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sKX8UAAADcAAAADwAAAGRycy9kb3ducmV2LnhtbESPT4vCMBTE78J+h/AW&#10;vGnaFUWrUUR2lz2I4B8Qb4/m2Rabl9Jk2/rtjSB4HGbmN8xi1ZlSNFS7wrKCeBiBIE6tLjhTcDr+&#10;DKYgnEfWWFomBXdysFp+9BaYaNvynpqDz0SAsEtQQe59lUjp0pwMuqGtiIN3tbVBH2SdSV1jG+Cm&#10;lF9RNJEGCw4LOVa0ySm9Hf6Ngt8W2/Uo/m62t+vmfjmOd+dtTEr1P7v1HISnzr/Dr/afVjCezeB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l7Cl/FAAAA3AAA&#10;AA8AAAAAAAAAAAAAAAAAqgIAAGRycy9kb3ducmV2LnhtbFBLBQYAAAAABAAEAPoAAACcAwAAAAA=&#10;">
                <v:shape id="Text Box 235" o:spid="_x0000_s1079" type="#_x0000_t202" style="position:absolute;left:5954;top:5670;width:397;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d7sAA&#10;AADcAAAADwAAAGRycy9kb3ducmV2LnhtbERPy2qDQBTdB/oPwy1kU+poSKVYJ0ECCdlGs+jy4lwf&#10;1LkjzlTN33cWhSwP550fVzOImSbXW1aQRDEI4trqnlsF9+r8/gnCeWSNg2VS8CAHx8PLJsdM24Vv&#10;NJe+FSGEXYYKOu/HTEpXd2TQRXYkDlxjJ4M+wKmVesIlhJtB7uI4lQZ7Dg0djnTqqP4pf42C9cOW&#10;19FVRYpJU77N/vtSVHultq9r8QXC0+qf4n/3VStI4zA/nAlHQB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bd7sAAAADcAAAADwAAAAAAAAAAAAAAAACYAgAAZHJzL2Rvd25y&#10;ZXYueG1sUEsFBgAAAAAEAAQA9QAAAIUDAAAAAA==&#10;" stroked="f">
                  <v:textbox style="layout-flow:vertical;mso-layout-flow-alt:bottom-to-top" inset="0,0,0,0">
                    <w:txbxContent>
                      <w:p w14:paraId="4D25C702" w14:textId="77777777" w:rsidR="000D2FC1" w:rsidRPr="001C3528" w:rsidRDefault="000D2FC1" w:rsidP="004E7317">
                        <w:pPr>
                          <w:spacing w:before="60"/>
                          <w:jc w:val="center"/>
                          <w:rPr>
                            <w:sz w:val="18"/>
                          </w:rPr>
                        </w:pPr>
                      </w:p>
                    </w:txbxContent>
                  </v:textbox>
                </v:shape>
                <v:shape id="Text Box 236" o:spid="_x0000_s1080" type="#_x0000_t202" style="position:absolute;left:5954;top:9071;width:397;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p4dcMA&#10;AADcAAAADwAAAGRycy9kb3ducmV2LnhtbESPwWrDMBBE74X8g9hALyWWHVoTHCvBBBpyrd1Dj4u1&#10;sU2slbEUR/37qlDocZiZN0x5DGYUC81usKwgS1IQxK3VA3cKPpv3zQ6E88gaR8uk4JscHA+rpxIL&#10;bR/8QUvtOxEh7ApU0Hs/FVK6tieDLrETcfSudjboo5w7qWd8RLgZ5TZNc2lw4LjQ40SnntpbfTcK&#10;wputL5Nrqhyza/2y+K9z1bwq9bwO1R6Ep+D/w3/ti1aQpxn8nolHQB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p4dcMAAADcAAAADwAAAAAAAAAAAAAAAACYAgAAZHJzL2Rv&#10;d25yZXYueG1sUEsFBgAAAAAEAAQA9QAAAIgDAAAAAA==&#10;" stroked="f">
                  <v:textbox style="layout-flow:vertical;mso-layout-flow-alt:bottom-to-top" inset="0,0,0,0">
                    <w:txbxContent>
                      <w:p w14:paraId="53102E9D" w14:textId="77777777" w:rsidR="000D2FC1" w:rsidRPr="001C3528" w:rsidRDefault="000D2FC1" w:rsidP="004E7317">
                        <w:pPr>
                          <w:spacing w:before="60"/>
                          <w:jc w:val="center"/>
                          <w:rPr>
                            <w:sz w:val="18"/>
                          </w:rPr>
                        </w:pPr>
                      </w:p>
                    </w:txbxContent>
                  </v:textbox>
                </v:shape>
                <v:shape id="Text Box 237" o:spid="_x0000_s1081" type="#_x0000_t202" style="position:absolute;left:5670;top:7087;width:283;height:19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vdm8cA&#10;AADcAAAADwAAAGRycy9kb3ducmV2LnhtbESPQWvCQBSE70L/w/KEXkQ3DTVIdBUpWAoFJbZBj4/s&#10;Mwlm34bs1qT++m6h0OMwM98wq81gGnGjztWWFTzNIhDEhdU1lwo+P3bTBQjnkTU2lknBNznYrB9G&#10;K0y17Tmj29GXIkDYpaig8r5NpXRFRQbdzLbEwbvYzqAPsiul7rAPcNPIOIoSabDmsFBhSy8VFdfj&#10;l1GQHe7ZZHdK8rzJz8/zfv/K79tYqcfxsF2C8DT4//Bf+00rSKIYfs+EI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8L3ZvHAAAA3AAAAA8AAAAAAAAAAAAAAAAAmAIAAGRy&#10;cy9kb3ducmV2LnhtbFBLBQYAAAAABAAEAPUAAACMAwAAAAA=&#10;" stroked="f">
                  <v:textbox style="layout-flow:vertical;mso-layout-flow-alt:bottom-to-top" inset="0,0,0,0">
                    <w:txbxContent>
                      <w:p w14:paraId="59B9BC43" w14:textId="77777777" w:rsidR="000D2FC1" w:rsidRPr="00EC14C7" w:rsidRDefault="000D2FC1" w:rsidP="004E7317">
                        <w:pPr>
                          <w:spacing w:line="240" w:lineRule="auto"/>
                          <w:ind w:firstLine="0"/>
                          <w:jc w:val="center"/>
                          <w:rPr>
                            <w:rFonts w:ascii="Times New Roman" w:hAnsi="Times New Roman"/>
                            <w:sz w:val="18"/>
                          </w:rPr>
                        </w:pPr>
                        <w:r w:rsidRPr="00EC14C7">
                          <w:rPr>
                            <w:rFonts w:ascii="Times New Roman" w:hAnsi="Times New Roman"/>
                            <w:sz w:val="18"/>
                          </w:rPr>
                          <w:t>Подп. и дата</w:t>
                        </w:r>
                      </w:p>
                    </w:txbxContent>
                  </v:textbox>
                </v:shape>
                <v:shape id="Text Box 238" o:spid="_x0000_s1082" type="#_x0000_t202" style="position:absolute;left:5670;top:9072;width:283;height:1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d4AMcA&#10;AADcAAAADwAAAGRycy9kb3ducmV2LnhtbESPQWvCQBSE7wX/w/KEXoputDZI6ipSsBSEStSgx0f2&#10;NQlm34bs1sT++m5B6HGYmW+Yxao3tbhS6yrLCibjCARxbnXFhYLjYTOag3AeWWNtmRTcyMFqOXhY&#10;YKJtxyld974QAcIuQQWl900ipctLMujGtiEO3pdtDfog20LqFrsAN7WcRlEsDVYcFkps6K2k/LL/&#10;NgrS3U/6tDnFWVZn59lL9/nO2/VUqcdhv34F4an3/+F7+0MriKNn+DsTj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HeADHAAAA3AAAAA8AAAAAAAAAAAAAAAAAmAIAAGRy&#10;cy9kb3ducmV2LnhtbFBLBQYAAAAABAAEAPUAAACMAwAAAAA=&#10;" stroked="f">
                  <v:textbox style="layout-flow:vertical;mso-layout-flow-alt:bottom-to-top" inset="0,0,0,0">
                    <w:txbxContent>
                      <w:p w14:paraId="2EF1457B" w14:textId="77777777" w:rsidR="000D2FC1" w:rsidRPr="004E7317" w:rsidRDefault="000D2FC1" w:rsidP="004E7317">
                        <w:pPr>
                          <w:spacing w:line="240" w:lineRule="auto"/>
                          <w:ind w:firstLine="0"/>
                          <w:jc w:val="center"/>
                          <w:rPr>
                            <w:rFonts w:ascii="Times New Roman" w:hAnsi="Times New Roman"/>
                            <w:sz w:val="18"/>
                            <w:szCs w:val="18"/>
                          </w:rPr>
                        </w:pPr>
                        <w:r w:rsidRPr="004E7317">
                          <w:rPr>
                            <w:rFonts w:ascii="Times New Roman" w:hAnsi="Times New Roman"/>
                            <w:sz w:val="18"/>
                            <w:szCs w:val="18"/>
                          </w:rPr>
                          <w:t>Инв. № подл.</w:t>
                        </w:r>
                      </w:p>
                    </w:txbxContent>
                  </v:textbox>
                </v:shape>
                <v:shape id="Text Box 239" o:spid="_x0000_s1083" type="#_x0000_t202" style="position:absolute;left:5670;top:5670;width:283;height:1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7gdMcA&#10;AADcAAAADwAAAGRycy9kb3ducmV2LnhtbESPQWvCQBSE70L/w/IKvYhuFBskuooIlkLBEjXo8ZF9&#10;TUKzb0N2a1J/fbcgeBxm5htmue5NLa7Uusqygsk4AkGcW11xoeB03I3mIJxH1lhbJgW/5GC9ehos&#10;MdG245SuB1+IAGGXoILS+yaR0uUlGXRj2xAH78u2Bn2QbSF1i12Am1pOoyiWBisOCyU2tC0p/z78&#10;GAXp5y0d7s5xltXZZfba7d/4YzNV6uW53yxAeOr9I3xvv2sFcTSD/zPhCMjV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4HTHAAAA3AAAAA8AAAAAAAAAAAAAAAAAmAIAAGRy&#10;cy9kb3ducmV2LnhtbFBLBQYAAAAABAAEAPUAAACMAwAAAAA=&#10;" stroked="f">
                  <v:textbox style="layout-flow:vertical;mso-layout-flow-alt:bottom-to-top" inset="0,0,0,0">
                    <w:txbxContent>
                      <w:p w14:paraId="0C2A4DEC" w14:textId="77777777" w:rsidR="000D2FC1" w:rsidRPr="001C3528" w:rsidRDefault="000D2FC1" w:rsidP="004E7317">
                        <w:pPr>
                          <w:spacing w:line="240" w:lineRule="auto"/>
                          <w:ind w:firstLine="0"/>
                          <w:jc w:val="center"/>
                          <w:rPr>
                            <w:sz w:val="18"/>
                          </w:rPr>
                        </w:pPr>
                        <w:proofErr w:type="spellStart"/>
                        <w:r w:rsidRPr="004E7317">
                          <w:rPr>
                            <w:rFonts w:ascii="Times New Roman" w:hAnsi="Times New Roman"/>
                            <w:sz w:val="18"/>
                          </w:rPr>
                          <w:t>Взам</w:t>
                        </w:r>
                        <w:proofErr w:type="spellEnd"/>
                        <w:r w:rsidRPr="004E7317">
                          <w:rPr>
                            <w:rFonts w:ascii="Times New Roman" w:hAnsi="Times New Roman"/>
                            <w:sz w:val="18"/>
                          </w:rPr>
                          <w:t>. инв. №</w:t>
                        </w:r>
                      </w:p>
                    </w:txbxContent>
                  </v:textbox>
                </v:shape>
                <v:shape id="AutoShape 240" o:spid="_x0000_s1084" type="#_x0000_t32" style="position:absolute;left:5670;top:5670;width:0;height:481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4vqWMQAAADcAAAADwAAAGRycy9kb3ducmV2LnhtbESPwWrDMBBE74H8g9hAb7HUhobiWjFO&#10;IZBLDk1z6W2x1paJtXIt1XH/PioUehxm5g1TlLPrxURj6DxreMwUCOLam45bDZePw/oFRIjIBnvP&#10;pOGHApS75aLA3Pgbv9N0jq1IEA45arAxDrmUobbkMGR+IE5e40eHMcmxlWbEW4K7Xj4ptZUOO04L&#10;Fgd6s1Rfz99OgxuM+zp5az6v3abf07Gp9mrS+mE1V68gIs3xP/zXPhoNW/UMv2fSEZC7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i+pYxAAAANwAAAAPAAAAAAAAAAAA&#10;AAAAAKECAABkcnMvZG93bnJldi54bWxQSwUGAAAAAAQABAD5AAAAkgMAAAAA&#10;" strokeweight="1.5pt"/>
                <v:shape id="AutoShape 241" o:spid="_x0000_s1085" type="#_x0000_t32" style="position:absolute;left:5954;top:5670;width:0;height:481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l0L8MAAADcAAAADwAAAGRycy9kb3ducmV2LnhtbESPwWrDMBBE74H+g9hCb7GUFkxwrYS4&#10;UMilh6a99LZYa8vEWjmWart/XwUCOQ4z84Yp94vrxURj6Dxr2GQKBHHtTcethu+v9/UWRIjIBnvP&#10;pOGPAux3D6sSC+Nn/qTpFFuRIBwK1GBjHAopQ23JYcj8QJy8xo8OY5JjK82Ic4K7Xj4rlUuHHacF&#10;iwO9WarPp1+nwQ3GXT68NT/n7qWv6NgcKjVp/fS4HF5BRFriPXxrH42GXOVwPZOOgN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NZdC/DAAAA3AAAAA8AAAAAAAAAAAAA&#10;AAAAoQIAAGRycy9kb3ducmV2LnhtbFBLBQYAAAAABAAEAPkAAACRAwAAAAA=&#10;" strokeweight="1.5pt"/>
                <v:shape id="AutoShape 242" o:spid="_x0000_s1086" type="#_x0000_t32" style="position:absolute;left:5670;top:5670;width: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XRtMIAAADcAAAADwAAAGRycy9kb3ducmV2LnhtbESPT4vCMBTE7wt+h/AEb2viCirVKCoI&#10;Xjz45+Lt0TybYvNSm2yt394IC3scZuY3zGLVuUq01ITSs4bRUIEgzr0pudBwOe++ZyBCRDZYeSYN&#10;LwqwWva+FpgZ/+QjtadYiAThkKEGG2OdSRlySw7D0NfEybv5xmFMsimkafCZ4K6SP0pNpMOS04LF&#10;mraW8vvp12lwtXGPg7fmei/H1Yb2t/VGtVoP+t16DiJSF//Df+290TBRU/icSUdAL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BXRtMIAAADcAAAADwAAAAAAAAAAAAAA&#10;AAChAgAAZHJzL2Rvd25yZXYueG1sUEsFBgAAAAAEAAQA+QAAAJADAAAAAA==&#10;" strokeweight="1.5pt"/>
                <v:shape id="AutoShape 243" o:spid="_x0000_s1087" type="#_x0000_t32" style="position:absolute;left:5670;top:7088;width: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pFxr8AAADcAAAADwAAAGRycy9kb3ducmV2LnhtbERPy4rCMBTdC/MP4Q64s8nMgEg1FR0Q&#10;3MzCx8bdpbk2pc1NbWLt/L1ZCC4P571aj64VA/Wh9qzhK1MgiEtvaq40nE+72QJEiMgGW8+k4Z8C&#10;rIuPyQpz4x98oOEYK5FCOOSowcbY5VKG0pLDkPmOOHFX3zuMCfaVND0+Urhr5bdSc+mw5tRgsaNf&#10;S2VzvDsNrjPu9uetuTT1T7ul/XWzVYPW089xswQRaYxv8cu9NxrmKq1NZ9IRkMUT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YpFxr8AAADcAAAADwAAAAAAAAAAAAAAAACh&#10;AgAAZHJzL2Rvd25yZXYueG1sUEsFBgAAAAAEAAQA+QAAAI0DAAAAAA==&#10;" strokeweight="1.5pt"/>
                <v:shape id="AutoShape 244" o:spid="_x0000_s1088" type="#_x0000_t32" style="position:absolute;left:5670;top:9072;width: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bgXcIAAADcAAAADwAAAGRycy9kb3ducmV2LnhtbESPT4vCMBTE7wt+h/AEb2viCqLVKCoI&#10;Xjz45+Lt0TybYvNSm2yt394IC3scZuY3zGLVuUq01ITSs4bRUIEgzr0pudBwOe++pyBCRDZYeSYN&#10;LwqwWva+FpgZ/+QjtadYiAThkKEGG2OdSRlySw7D0NfEybv5xmFMsimkafCZ4K6SP0pNpMOS04LF&#10;mraW8vvp12lwtXGPg7fmei/H1Yb2t/VGtVoP+t16DiJSF//Df+290TBRM/icSUdAL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sbgXcIAAADcAAAADwAAAAAAAAAAAAAA&#10;AAChAgAAZHJzL2Rvd25yZXYueG1sUEsFBgAAAAAEAAQA+QAAAJADAAAAAA==&#10;" strokeweight="1.5pt"/>
                <v:shape id="AutoShape 245" o:spid="_x0000_s1089" type="#_x0000_t32" style="position:absolute;left:5671;top:10489;width: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XfHbwAAADcAAAADwAAAGRycy9kb3ducmV2LnhtbERPuwrCMBTdBf8hXMHNpiqIVKOoILg4&#10;+FjcLs21KTY3tYm1/r0ZBMfDeS/Xna1ES40vHSsYJykI4tzpkgsF18t+NAfhA7LGyjEp+JCH9arf&#10;W2Km3ZtP1J5DIWII+wwVmBDqTEqfG7LoE1cTR+7uGoshwqaQusF3DLeVnKTpTFosOTYYrGlnKH+c&#10;X1aBrbV9Hp3Rt0c5rbZ0uG+2aavUcNBtFiACdeEv/rkPWsFsHOfHM/EIyNUX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diXfHbwAAADcAAAADwAAAAAAAAAAAAAAAAChAgAA&#10;ZHJzL2Rvd25yZXYueG1sUEsFBgAAAAAEAAQA+QAAAIoDAAAAAA==&#10;" strokeweight="1.5pt"/>
              </v:group>
              <v:group id="Group 246" o:spid="_x0000_s1090" style="position:absolute;left:1247;top:397;width:10263;height:15995" coordorigin="1247,397" coordsize="10263,159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H7ZH/FAAAA3AAA&#10;AA8AAAAAAAAAAAAAAAAAqgIAAGRycy9kb3ducmV2LnhtbFBLBQYAAAAABAAEAPoAAACcAwAAAAA=&#10;">
                <v:shape id="AutoShape 248" o:spid="_x0000_s1091" type="#_x0000_t32" style="position:absolute;left:1247;top:397;width:10261;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sF8EAAADcAAAADwAAAGRycy9kb3ducmV2LnhtbESPQYvCMBSE7wv+h/AEb2vaFVS6RhFh&#10;xatV8Ppo3jbV5qVtotZ/bwTB4zAz3zCLVW9rcaPOV44VpOMEBHHhdMWlguPh73sOwgdkjbVjUvAg&#10;D6vl4GuBmXZ33tMtD6WIEPYZKjAhNJmUvjBk0Y9dQxy9f9dZDFF2pdQd3iPc1vInSabSYsVxwWBD&#10;G0PFJb9aBZPjuT0kp1l62ram3eLV7/J2rtRo2K9/QQTqwyf8bu+0gmk6gdeZeATk8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7LSwXwQAAANwAAAAPAAAAAAAAAAAAAAAA&#10;AKECAABkcnMvZG93bnJldi54bWxQSwUGAAAAAAQABAD5AAAAjwMAAAAA&#10;" strokeweight="1.5pt"/>
                <v:shape id="AutoShape 249" o:spid="_x0000_s1092" type="#_x0000_t32" style="position:absolute;left:1247;top:397;width:0;height:159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7ZHsIAAADcAAAADwAAAGRycy9kb3ducmV2LnhtbESPQYvCMBSE74L/ITzBm6auIlJNRQXB&#10;yx7Uvezt0Tyb0ualNtla//1GEDwOM/MNs9n2thYdtb50rGA2TUAQ506XXCj4uR4nKxA+IGusHZOC&#10;J3nYZsPBBlPtHnym7hIKESHsU1RgQmhSKX1uyKKfuoY4ejfXWgxRtoXULT4i3NbyK0mW0mLJccFg&#10;QwdDeXX5swpso+392xn9W5Xzek+n226fdEqNR/1uDSJQHz7hd/ukFSxnC3idiUdAZ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R7ZHsIAAADcAAAADwAAAAAAAAAAAAAA&#10;AAChAgAAZHJzL2Rvd25yZXYueG1sUEsFBgAAAAAEAAQA+QAAAJADAAAAAA==&#10;" strokeweight="1.5pt"/>
                <v:shape id="AutoShape 250" o:spid="_x0000_s1093" type="#_x0000_t32" style="position:absolute;left:11510;top:405;width:0;height:159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J8hcIAAADcAAAADwAAAGRycy9kb3ducmV2LnhtbESPQYvCMBSE74L/ITzBm6auKFJNRQXB&#10;yx7Uvezt0Tyb0ualNtla//1GEDwOM/MNs9n2thYdtb50rGA2TUAQ506XXCj4uR4nKxA+IGusHZOC&#10;J3nYZsPBBlPtHnym7hIKESHsU1RgQmhSKX1uyKKfuoY4ejfXWgxRtoXULT4i3NbyK0mW0mLJccFg&#10;QwdDeXX5swpso+392xn9W5Xzek+n226fdEqNR/1uDSJQHz7hd/ukFSxnC3idiUdAZ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lJ8hcIAAADcAAAADwAAAAAAAAAAAAAA&#10;AAChAgAAZHJzL2Rvd25yZXYueG1sUEsFBgAAAAAEAAQA+QAAAJADAAAAAA==&#10;" strokeweight="1.5pt"/>
                <v:shape id="AutoShape 251" o:spid="_x0000_s1094" type="#_x0000_t32" style="position:absolute;left:1247;top:16386;width:10261;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1qPj8IAAADcAAAADwAAAGRycy9kb3ducmV2LnhtbESPQYvCMBSE7wv+h/CEva1pFap0jSKC&#10;4tUqeH00z6Zr89I2Ubv/3iwseBxm5htmuR5sIx7U+9qxgnSSgCAuna65UnA+7b4WIHxA1tg4JgW/&#10;5GG9Gn0sMdfuyUd6FKESEcI+RwUmhDaX0peGLPqJa4mjd3W9xRBlX0nd4zPCbSOnSZJJizXHBYMt&#10;bQ2Vt+JuFczOP90puczTy74z3R7v/lB0C6U+x8PmG0SgIbzD/+2DVpClGfydiUdAr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1qPj8IAAADcAAAADwAAAAAAAAAAAAAA&#10;AAChAgAAZHJzL2Rvd25yZXYueG1sUEsFBgAAAAAEAAQA+QAAAJADAAAAAA==&#10;" strokeweight="1.5pt"/>
              </v:group>
              <w10:wrap anchorx="page" anchory="page"/>
            </v:group>
          </w:pict>
        </mc:Fallback>
      </mc:AlternateContent>
    </w:r>
  </w:p>
  <w:p w14:paraId="4E547155" w14:textId="77777777" w:rsidR="000D2FC1" w:rsidRDefault="000D2FC1" w:rsidP="00A8333D">
    <w:pPr>
      <w:pStyle w:val="a8"/>
      <w:tabs>
        <w:tab w:val="clear" w:pos="4677"/>
      </w:tabs>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F9A4EF" w14:textId="77777777" w:rsidR="000D2FC1" w:rsidRDefault="000D2FC1" w:rsidP="00EC6563">
    <w:pPr>
      <w:ind w:firstLine="0"/>
      <w:rPr>
        <w:noProof/>
        <w:sz w:val="20"/>
        <w:lang w:eastAsia="ru-RU"/>
      </w:rPr>
    </w:pPr>
    <w:r>
      <w:rPr>
        <w:noProof/>
        <w:sz w:val="20"/>
        <w:lang w:eastAsia="ru-RU"/>
      </w:rPr>
      <mc:AlternateContent>
        <mc:Choice Requires="wpg">
          <w:drawing>
            <wp:anchor distT="0" distB="0" distL="114300" distR="114300" simplePos="0" relativeHeight="251701760" behindDoc="0" locked="0" layoutInCell="1" allowOverlap="1" wp14:anchorId="0DF5C104" wp14:editId="27FA5CD1">
              <wp:simplePos x="0" y="0"/>
              <wp:positionH relativeFrom="page">
                <wp:posOffset>297712</wp:posOffset>
              </wp:positionH>
              <wp:positionV relativeFrom="page">
                <wp:posOffset>255181</wp:posOffset>
              </wp:positionV>
              <wp:extent cx="7057390" cy="10156825"/>
              <wp:effectExtent l="0" t="0" r="29210" b="34925"/>
              <wp:wrapNone/>
              <wp:docPr id="469" name="Группа 4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57390" cy="10156825"/>
                        <a:chOff x="397" y="397"/>
                        <a:chExt cx="11114" cy="15995"/>
                      </a:xfrm>
                    </wpg:grpSpPr>
                    <wpg:grpSp>
                      <wpg:cNvPr id="470" name="Group 106"/>
                      <wpg:cNvGrpSpPr>
                        <a:grpSpLocks/>
                      </wpg:cNvGrpSpPr>
                      <wpg:grpSpPr bwMode="auto">
                        <a:xfrm>
                          <a:off x="1247" y="14118"/>
                          <a:ext cx="10264" cy="2269"/>
                          <a:chOff x="1247" y="5670"/>
                          <a:chExt cx="10264" cy="2269"/>
                        </a:xfrm>
                      </wpg:grpSpPr>
                      <wps:wsp>
                        <wps:cNvPr id="471" name="Text Box 107"/>
                        <wps:cNvSpPr txBox="1">
                          <a:spLocks noChangeArrowheads="1"/>
                        </wps:cNvSpPr>
                        <wps:spPr bwMode="auto">
                          <a:xfrm>
                            <a:off x="4935" y="5670"/>
                            <a:ext cx="6576" cy="8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29645DD8" w14:textId="4B34CE3D" w:rsidR="000D2FC1" w:rsidRPr="007B59C9" w:rsidRDefault="00A35C1E" w:rsidP="007B59C9">
                              <w:pPr>
                                <w:spacing w:before="240"/>
                                <w:ind w:firstLine="0"/>
                                <w:jc w:val="center"/>
                                <w:rPr>
                                  <w:b/>
                                  <w:sz w:val="28"/>
                                  <w:szCs w:val="28"/>
                                </w:rPr>
                              </w:pPr>
                              <w:sdt>
                                <w:sdtPr>
                                  <w:rPr>
                                    <w:rFonts w:ascii="Times New Roman" w:hAnsi="Times New Roman"/>
                                    <w:b/>
                                    <w:sz w:val="28"/>
                                    <w:szCs w:val="28"/>
                                  </w:rPr>
                                  <w:alias w:val="Шифр"/>
                                  <w:tag w:val=""/>
                                  <w:id w:val="1657876824"/>
                                  <w:dataBinding w:prefixMappings="xmlns:ns0='http://purl.org/dc/elements/1.1/' xmlns:ns1='http://schemas.openxmlformats.org/package/2006/metadata/core-properties' " w:xpath="/ns1:coreProperties[1]/ns1:category[1]" w:storeItemID="{6C3C8BC8-F283-45AE-878A-BAB7291924A1}"/>
                                  <w:text/>
                                </w:sdtPr>
                                <w:sdtEndPr/>
                                <w:sdtContent>
                                  <w:r w:rsidR="00C97B37">
                                    <w:rPr>
                                      <w:rFonts w:ascii="Times New Roman" w:hAnsi="Times New Roman"/>
                                      <w:b/>
                                      <w:sz w:val="28"/>
                                      <w:szCs w:val="28"/>
                                    </w:rPr>
                                    <w:t>240-521</w:t>
                                  </w:r>
                                </w:sdtContent>
                              </w:sdt>
                              <w:r w:rsidR="000D2FC1">
                                <w:rPr>
                                  <w:rFonts w:ascii="Times New Roman" w:hAnsi="Times New Roman"/>
                                  <w:b/>
                                  <w:sz w:val="28"/>
                                  <w:szCs w:val="28"/>
                                </w:rPr>
                                <w:t>-</w:t>
                              </w:r>
                              <w:sdt>
                                <w:sdtPr>
                                  <w:rPr>
                                    <w:rFonts w:ascii="Times New Roman" w:hAnsi="Times New Roman"/>
                                    <w:b/>
                                    <w:sz w:val="28"/>
                                    <w:szCs w:val="28"/>
                                  </w:rPr>
                                  <w:alias w:val="Факс организации"/>
                                  <w:tag w:val=""/>
                                  <w:id w:val="1354700270"/>
                                  <w:dataBinding w:prefixMappings="xmlns:ns0='http://schemas.microsoft.com/office/2006/coverPageProps' " w:xpath="/ns0:CoverPageProperties[1]/ns0:CompanyFax[1]" w:storeItemID="{55AF091B-3C7A-41E3-B477-F2FDAA23CFDA}"/>
                                  <w:text/>
                                </w:sdtPr>
                                <w:sdtEndPr/>
                                <w:sdtContent>
                                  <w:r w:rsidR="00E85B60">
                                    <w:rPr>
                                      <w:rFonts w:ascii="Times New Roman" w:hAnsi="Times New Roman"/>
                                      <w:b/>
                                      <w:sz w:val="28"/>
                                      <w:szCs w:val="28"/>
                                    </w:rPr>
                                    <w:t>СРД</w:t>
                                  </w:r>
                                </w:sdtContent>
                              </w:sdt>
                            </w:p>
                          </w:txbxContent>
                        </wps:txbx>
                        <wps:bodyPr rot="0" vert="horz" wrap="square" lIns="0" tIns="0" rIns="0" bIns="0" anchor="ctr" anchorCtr="0" upright="1">
                          <a:noAutofit/>
                        </wps:bodyPr>
                      </wps:wsp>
                      <wps:wsp>
                        <wps:cNvPr id="472" name="Text Box 108"/>
                        <wps:cNvSpPr txBox="1">
                          <a:spLocks noChangeArrowheads="1"/>
                        </wps:cNvSpPr>
                        <wps:spPr bwMode="auto">
                          <a:xfrm>
                            <a:off x="8675" y="7088"/>
                            <a:ext cx="2835" cy="85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2C4C055F" w14:textId="77777777" w:rsidR="000D2FC1" w:rsidRPr="00596ED4" w:rsidRDefault="000D2FC1" w:rsidP="007D2430">
                              <w:pPr>
                                <w:ind w:firstLine="0"/>
                                <w:jc w:val="center"/>
                                <w:rPr>
                                  <w:sz w:val="28"/>
                                </w:rPr>
                              </w:pPr>
                              <w:r w:rsidRPr="00665640">
                                <w:rPr>
                                  <w:rFonts w:ascii="Times New Roman" w:eastAsia="Times New Roman" w:hAnsi="Times New Roman"/>
                                  <w:noProof/>
                                  <w:sz w:val="24"/>
                                  <w:lang w:eastAsia="ru-RU"/>
                                </w:rPr>
                                <w:drawing>
                                  <wp:inline distT="0" distB="0" distL="0" distR="0" wp14:anchorId="6C30BBC7" wp14:editId="24A0AAB8">
                                    <wp:extent cx="1266825" cy="504825"/>
                                    <wp:effectExtent l="0" t="0" r="9525" b="9525"/>
                                    <wp:docPr id="56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
                                              <a:extLst>
                                                <a:ext uri="{28A0092B-C50C-407E-A947-70E740481C1C}">
                                                  <a14:useLocalDpi xmlns:a14="http://schemas.microsoft.com/office/drawing/2010/main" val="0"/>
                                                </a:ext>
                                              </a:extLst>
                                            </a:blip>
                                            <a:srcRect t="12091" b="16833"/>
                                            <a:stretch>
                                              <a:fillRect/>
                                            </a:stretch>
                                          </pic:blipFill>
                                          <pic:spPr bwMode="auto">
                                            <a:xfrm>
                                              <a:off x="0" y="0"/>
                                              <a:ext cx="1266825" cy="504825"/>
                                            </a:xfrm>
                                            <a:prstGeom prst="rect">
                                              <a:avLst/>
                                            </a:prstGeom>
                                            <a:noFill/>
                                            <a:ln>
                                              <a:noFill/>
                                            </a:ln>
                                          </pic:spPr>
                                        </pic:pic>
                                      </a:graphicData>
                                    </a:graphic>
                                  </wp:inline>
                                </w:drawing>
                              </w:r>
                            </w:p>
                          </w:txbxContent>
                        </wps:txbx>
                        <wps:bodyPr rot="0" vert="horz" wrap="square" lIns="0" tIns="0" rIns="0" bIns="0" anchor="t" anchorCtr="0" upright="1">
                          <a:noAutofit/>
                        </wps:bodyPr>
                      </wps:wsp>
                      <wps:wsp>
                        <wps:cNvPr id="473" name="Text Box 109"/>
                        <wps:cNvSpPr txBox="1">
                          <a:spLocks noChangeArrowheads="1"/>
                        </wps:cNvSpPr>
                        <wps:spPr bwMode="auto">
                          <a:xfrm>
                            <a:off x="10376" y="6804"/>
                            <a:ext cx="1134"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1B84FA25" w14:textId="56C21530" w:rsidR="000D2FC1" w:rsidRPr="007D2430" w:rsidRDefault="000D2FC1" w:rsidP="002C607A">
                              <w:pPr>
                                <w:spacing w:line="240" w:lineRule="auto"/>
                                <w:ind w:firstLine="0"/>
                                <w:jc w:val="center"/>
                                <w:rPr>
                                  <w:rFonts w:ascii="Times New Roman" w:hAnsi="Times New Roman"/>
                                </w:rPr>
                              </w:pPr>
                              <w:r w:rsidRPr="007D2430">
                                <w:rPr>
                                  <w:rFonts w:ascii="Times New Roman" w:hAnsi="Times New Roman"/>
                                </w:rPr>
                                <w:fldChar w:fldCharType="begin"/>
                              </w:r>
                              <w:r w:rsidRPr="007D2430">
                                <w:rPr>
                                  <w:rFonts w:ascii="Times New Roman" w:hAnsi="Times New Roman"/>
                                </w:rPr>
                                <w:instrText xml:space="preserve"> SECTIONPAGES  </w:instrText>
                              </w:r>
                              <w:r w:rsidRPr="007D2430">
                                <w:rPr>
                                  <w:rFonts w:ascii="Times New Roman" w:hAnsi="Times New Roman"/>
                                </w:rPr>
                                <w:fldChar w:fldCharType="separate"/>
                              </w:r>
                              <w:r w:rsidR="00A35C1E">
                                <w:rPr>
                                  <w:rFonts w:ascii="Times New Roman" w:hAnsi="Times New Roman"/>
                                  <w:noProof/>
                                </w:rPr>
                                <w:t>4</w:t>
                              </w:r>
                              <w:r w:rsidRPr="007D2430">
                                <w:rPr>
                                  <w:rFonts w:ascii="Times New Roman" w:hAnsi="Times New Roman"/>
                                </w:rPr>
                                <w:fldChar w:fldCharType="end"/>
                              </w:r>
                            </w:p>
                          </w:txbxContent>
                        </wps:txbx>
                        <wps:bodyPr rot="0" vert="horz" wrap="square" lIns="0" tIns="0" rIns="0" bIns="0" anchor="ctr" anchorCtr="0" upright="1">
                          <a:noAutofit/>
                        </wps:bodyPr>
                      </wps:wsp>
                      <wps:wsp>
                        <wps:cNvPr id="474" name="Text Box 110"/>
                        <wps:cNvSpPr txBox="1">
                          <a:spLocks noChangeArrowheads="1"/>
                        </wps:cNvSpPr>
                        <wps:spPr bwMode="auto">
                          <a:xfrm>
                            <a:off x="9526" y="6804"/>
                            <a:ext cx="850"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77A22F23" w14:textId="77777777" w:rsidR="000D2FC1" w:rsidRPr="00016141" w:rsidRDefault="000D2FC1" w:rsidP="002C607A">
                              <w:pPr>
                                <w:spacing w:line="240" w:lineRule="auto"/>
                                <w:ind w:firstLine="0"/>
                                <w:jc w:val="center"/>
                                <w:rPr>
                                  <w:rFonts w:ascii="Times New Roman" w:hAnsi="Times New Roman"/>
                                </w:rPr>
                              </w:pPr>
                              <w:r w:rsidRPr="00016141">
                                <w:rPr>
                                  <w:rFonts w:ascii="Times New Roman" w:hAnsi="Times New Roman"/>
                                </w:rPr>
                                <w:fldChar w:fldCharType="begin"/>
                              </w:r>
                              <w:r w:rsidRPr="00016141">
                                <w:rPr>
                                  <w:rFonts w:ascii="Times New Roman" w:hAnsi="Times New Roman"/>
                                </w:rPr>
                                <w:instrText xml:space="preserve"> PAGE   \* MERGEFORMAT </w:instrText>
                              </w:r>
                              <w:r w:rsidRPr="00016141">
                                <w:rPr>
                                  <w:rFonts w:ascii="Times New Roman" w:hAnsi="Times New Roman"/>
                                </w:rPr>
                                <w:fldChar w:fldCharType="separate"/>
                              </w:r>
                              <w:r w:rsidR="00A35C1E">
                                <w:rPr>
                                  <w:rFonts w:ascii="Times New Roman" w:hAnsi="Times New Roman"/>
                                  <w:noProof/>
                                </w:rPr>
                                <w:t>1</w:t>
                              </w:r>
                              <w:r w:rsidRPr="00016141">
                                <w:rPr>
                                  <w:rFonts w:ascii="Times New Roman" w:hAnsi="Times New Roman"/>
                                </w:rPr>
                                <w:fldChar w:fldCharType="end"/>
                              </w:r>
                            </w:p>
                          </w:txbxContent>
                        </wps:txbx>
                        <wps:bodyPr rot="0" vert="horz" wrap="square" lIns="0" tIns="0" rIns="0" bIns="0" anchor="ctr" anchorCtr="0" upright="1">
                          <a:noAutofit/>
                        </wps:bodyPr>
                      </wps:wsp>
                      <wps:wsp>
                        <wps:cNvPr id="475" name="Text Box 111"/>
                        <wps:cNvSpPr txBox="1">
                          <a:spLocks noChangeArrowheads="1"/>
                        </wps:cNvSpPr>
                        <wps:spPr bwMode="auto">
                          <a:xfrm>
                            <a:off x="8675" y="6804"/>
                            <a:ext cx="850"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sdt>
                              <w:sdtPr>
                                <w:rPr>
                                  <w:rFonts w:ascii="Times New Roman" w:hAnsi="Times New Roman"/>
                                  <w:sz w:val="24"/>
                                </w:rPr>
                                <w:alias w:val="Адрес электронной почты организации"/>
                                <w:tag w:val=""/>
                                <w:id w:val="-1579746328"/>
                                <w:dataBinding w:prefixMappings="xmlns:ns0='http://schemas.microsoft.com/office/2006/coverPageProps' " w:xpath="/ns0:CoverPageProperties[1]/ns0:CompanyEmail[1]" w:storeItemID="{55AF091B-3C7A-41E3-B477-F2FDAA23CFDA}"/>
                                <w:text/>
                              </w:sdtPr>
                              <w:sdtEndPr/>
                              <w:sdtContent>
                                <w:p w14:paraId="631CA9F6" w14:textId="0D7222A1" w:rsidR="000D2FC1" w:rsidRPr="001C08F5" w:rsidRDefault="008C48AC" w:rsidP="008073DF">
                                  <w:pPr>
                                    <w:spacing w:before="20" w:line="240" w:lineRule="auto"/>
                                    <w:ind w:firstLine="0"/>
                                    <w:jc w:val="center"/>
                                    <w:rPr>
                                      <w:rFonts w:ascii="Times New Roman" w:hAnsi="Times New Roman"/>
                                      <w:sz w:val="24"/>
                                    </w:rPr>
                                  </w:pPr>
                                  <w:r>
                                    <w:rPr>
                                      <w:rFonts w:ascii="Times New Roman" w:hAnsi="Times New Roman"/>
                                      <w:sz w:val="24"/>
                                    </w:rPr>
                                    <w:t>Р</w:t>
                                  </w:r>
                                </w:p>
                              </w:sdtContent>
                            </w:sdt>
                          </w:txbxContent>
                        </wps:txbx>
                        <wps:bodyPr rot="0" vert="horz" wrap="square" lIns="0" tIns="0" rIns="0" bIns="0" anchor="ctr" anchorCtr="0" upright="1">
                          <a:noAutofit/>
                        </wps:bodyPr>
                      </wps:wsp>
                      <wps:wsp>
                        <wps:cNvPr id="476" name="Text Box 112"/>
                        <wps:cNvSpPr txBox="1">
                          <a:spLocks noChangeArrowheads="1"/>
                        </wps:cNvSpPr>
                        <wps:spPr bwMode="auto">
                          <a:xfrm>
                            <a:off x="10376" y="6521"/>
                            <a:ext cx="1134"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6EFE4A23" w14:textId="77777777" w:rsidR="000D2FC1" w:rsidRPr="007D2430" w:rsidRDefault="000D2FC1" w:rsidP="007D2430">
                              <w:pPr>
                                <w:ind w:firstLine="0"/>
                                <w:jc w:val="center"/>
                                <w:rPr>
                                  <w:rFonts w:ascii="Times New Roman" w:hAnsi="Times New Roman"/>
                                </w:rPr>
                              </w:pPr>
                              <w:r w:rsidRPr="007D2430">
                                <w:rPr>
                                  <w:rFonts w:ascii="Times New Roman" w:hAnsi="Times New Roman"/>
                                  <w:sz w:val="20"/>
                                  <w:szCs w:val="16"/>
                                </w:rPr>
                                <w:t>Листов</w:t>
                              </w:r>
                            </w:p>
                          </w:txbxContent>
                        </wps:txbx>
                        <wps:bodyPr rot="0" vert="horz" wrap="square" lIns="0" tIns="0" rIns="0" bIns="0" anchor="ctr" anchorCtr="0" upright="1">
                          <a:noAutofit/>
                        </wps:bodyPr>
                      </wps:wsp>
                      <wps:wsp>
                        <wps:cNvPr id="477" name="Text Box 113"/>
                        <wps:cNvSpPr txBox="1">
                          <a:spLocks noChangeArrowheads="1"/>
                        </wps:cNvSpPr>
                        <wps:spPr bwMode="auto">
                          <a:xfrm>
                            <a:off x="9526" y="6521"/>
                            <a:ext cx="850"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3E62C84A" w14:textId="77777777" w:rsidR="000D2FC1" w:rsidRPr="007D2430" w:rsidRDefault="000D2FC1" w:rsidP="007D2430">
                              <w:pPr>
                                <w:ind w:firstLine="0"/>
                                <w:jc w:val="center"/>
                                <w:rPr>
                                  <w:rFonts w:ascii="Times New Roman" w:hAnsi="Times New Roman"/>
                                </w:rPr>
                              </w:pPr>
                              <w:r w:rsidRPr="007D2430">
                                <w:rPr>
                                  <w:rFonts w:ascii="Times New Roman" w:hAnsi="Times New Roman"/>
                                  <w:sz w:val="20"/>
                                  <w:szCs w:val="16"/>
                                </w:rPr>
                                <w:t>Лист</w:t>
                              </w:r>
                            </w:p>
                          </w:txbxContent>
                        </wps:txbx>
                        <wps:bodyPr rot="0" vert="horz" wrap="square" lIns="0" tIns="0" rIns="0" bIns="0" anchor="ctr" anchorCtr="0" upright="1">
                          <a:noAutofit/>
                        </wps:bodyPr>
                      </wps:wsp>
                      <wps:wsp>
                        <wps:cNvPr id="478" name="Text Box 114"/>
                        <wps:cNvSpPr txBox="1">
                          <a:spLocks noChangeArrowheads="1"/>
                        </wps:cNvSpPr>
                        <wps:spPr bwMode="auto">
                          <a:xfrm>
                            <a:off x="8675" y="6521"/>
                            <a:ext cx="850"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1F647D65" w14:textId="77777777" w:rsidR="000D2FC1" w:rsidRPr="007D2430" w:rsidRDefault="000D2FC1" w:rsidP="007D2430">
                              <w:pPr>
                                <w:ind w:firstLine="0"/>
                                <w:jc w:val="center"/>
                                <w:rPr>
                                  <w:rFonts w:ascii="Times New Roman" w:hAnsi="Times New Roman"/>
                                </w:rPr>
                              </w:pPr>
                              <w:r w:rsidRPr="007D2430">
                                <w:rPr>
                                  <w:rFonts w:ascii="Times New Roman" w:hAnsi="Times New Roman"/>
                                  <w:sz w:val="20"/>
                                  <w:szCs w:val="16"/>
                                </w:rPr>
                                <w:t>Стадия</w:t>
                              </w:r>
                            </w:p>
                          </w:txbxContent>
                        </wps:txbx>
                        <wps:bodyPr rot="0" vert="horz" wrap="square" lIns="0" tIns="0" rIns="0" bIns="0" anchor="ctr" anchorCtr="0" upright="1">
                          <a:noAutofit/>
                        </wps:bodyPr>
                      </wps:wsp>
                      <wps:wsp>
                        <wps:cNvPr id="479" name="Text Box 115"/>
                        <wps:cNvSpPr txBox="1">
                          <a:spLocks noChangeArrowheads="1"/>
                        </wps:cNvSpPr>
                        <wps:spPr bwMode="auto">
                          <a:xfrm>
                            <a:off x="4933" y="6521"/>
                            <a:ext cx="3742" cy="1417"/>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2F346585" w14:textId="7C58562E" w:rsidR="000D2FC1" w:rsidRPr="00BB7F91" w:rsidRDefault="00016141" w:rsidP="00BB7F91">
                              <w:pPr>
                                <w:spacing w:line="240" w:lineRule="auto"/>
                                <w:ind w:firstLine="0"/>
                                <w:jc w:val="center"/>
                                <w:rPr>
                                  <w:rFonts w:ascii="Times New Roman" w:hAnsi="Times New Roman"/>
                                  <w:b/>
                                  <w:bCs/>
                                  <w:sz w:val="24"/>
                                </w:rPr>
                              </w:pPr>
                              <w:r>
                                <w:rPr>
                                  <w:rFonts w:ascii="Times New Roman" w:hAnsi="Times New Roman"/>
                                  <w:b/>
                                  <w:bCs/>
                                  <w:sz w:val="24"/>
                                </w:rPr>
                                <w:t xml:space="preserve">Состав </w:t>
                              </w:r>
                              <w:r w:rsidR="006678B1">
                                <w:rPr>
                                  <w:rFonts w:ascii="Times New Roman" w:hAnsi="Times New Roman"/>
                                  <w:b/>
                                  <w:bCs/>
                                  <w:sz w:val="24"/>
                                </w:rPr>
                                <w:t xml:space="preserve">рабочей </w:t>
                              </w:r>
                              <w:r>
                                <w:rPr>
                                  <w:rFonts w:ascii="Times New Roman" w:hAnsi="Times New Roman"/>
                                  <w:b/>
                                  <w:bCs/>
                                  <w:sz w:val="24"/>
                                </w:rPr>
                                <w:t>документации</w:t>
                              </w:r>
                            </w:p>
                          </w:txbxContent>
                        </wps:txbx>
                        <wps:bodyPr rot="0" vert="horz" wrap="square" lIns="0" tIns="0" rIns="0" bIns="0" anchor="ctr" anchorCtr="0" upright="1">
                          <a:noAutofit/>
                        </wps:bodyPr>
                      </wps:wsp>
                      <wps:wsp>
                        <wps:cNvPr id="480" name="Text Box 116"/>
                        <wps:cNvSpPr txBox="1">
                          <a:spLocks noChangeArrowheads="1"/>
                        </wps:cNvSpPr>
                        <wps:spPr bwMode="auto">
                          <a:xfrm>
                            <a:off x="4366" y="6804"/>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sdt>
                              <w:sdtPr>
                                <w:rPr>
                                  <w:rFonts w:ascii="Times New Roman" w:hAnsi="Times New Roman"/>
                                  <w:sz w:val="12"/>
                                  <w:szCs w:val="12"/>
                                </w:rPr>
                                <w:alias w:val="Примечания"/>
                                <w:tag w:val=""/>
                                <w:id w:val="222577102"/>
                                <w:dataBinding w:prefixMappings="xmlns:ns0='http://purl.org/dc/elements/1.1/' xmlns:ns1='http://schemas.openxmlformats.org/package/2006/metadata/core-properties' " w:xpath="/ns1:coreProperties[1]/ns0:description[1]" w:storeItemID="{6C3C8BC8-F283-45AE-878A-BAB7291924A1}"/>
                                <w:text w:multiLine="1"/>
                              </w:sdtPr>
                              <w:sdtEndPr>
                                <w:rPr>
                                  <w:w w:val="96"/>
                                </w:rPr>
                              </w:sdtEndPr>
                              <w:sdtContent>
                                <w:p w14:paraId="51B23A04" w14:textId="484B21C5" w:rsidR="000D2FC1" w:rsidRPr="00591882" w:rsidRDefault="00591882" w:rsidP="00591882">
                                  <w:pPr>
                                    <w:spacing w:line="240" w:lineRule="auto"/>
                                    <w:ind w:firstLine="0"/>
                                    <w:jc w:val="center"/>
                                    <w:rPr>
                                      <w:sz w:val="16"/>
                                      <w:szCs w:val="16"/>
                                    </w:rPr>
                                  </w:pPr>
                                  <w:proofErr w:type="spellStart"/>
                                  <w:r>
                                    <w:rPr>
                                      <w:rFonts w:ascii="Times New Roman" w:hAnsi="Times New Roman"/>
                                      <w:sz w:val="12"/>
                                      <w:szCs w:val="12"/>
                                    </w:rPr>
                                    <w:t>дд.мм.гггг</w:t>
                                  </w:r>
                                  <w:proofErr w:type="spellEnd"/>
                                </w:p>
                              </w:sdtContent>
                            </w:sdt>
                          </w:txbxContent>
                        </wps:txbx>
                        <wps:bodyPr rot="0" vert="horz" wrap="square" lIns="0" tIns="0" rIns="0" bIns="0" anchor="ctr" anchorCtr="0" upright="1">
                          <a:noAutofit/>
                        </wps:bodyPr>
                      </wps:wsp>
                      <wps:wsp>
                        <wps:cNvPr id="481" name="Text Box 117"/>
                        <wps:cNvSpPr txBox="1">
                          <a:spLocks noChangeArrowheads="1"/>
                        </wps:cNvSpPr>
                        <wps:spPr bwMode="auto">
                          <a:xfrm>
                            <a:off x="1247" y="7371"/>
                            <a:ext cx="1134"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7032A45E" w14:textId="77777777" w:rsidR="000D2FC1" w:rsidRPr="00066AA7" w:rsidRDefault="000D2FC1" w:rsidP="00FA1C95">
                              <w:pPr>
                                <w:spacing w:before="20" w:line="240" w:lineRule="auto"/>
                                <w:ind w:firstLine="0"/>
                                <w:jc w:val="center"/>
                                <w:rPr>
                                  <w:rFonts w:ascii="Times New Roman" w:hAnsi="Times New Roman"/>
                                  <w:sz w:val="20"/>
                                  <w:szCs w:val="20"/>
                                </w:rPr>
                              </w:pPr>
                              <w:r w:rsidRPr="00066AA7">
                                <w:rPr>
                                  <w:rFonts w:ascii="Times New Roman" w:hAnsi="Times New Roman"/>
                                  <w:sz w:val="20"/>
                                  <w:szCs w:val="20"/>
                                </w:rPr>
                                <w:t>Н</w:t>
                              </w:r>
                              <w:r>
                                <w:rPr>
                                  <w:rFonts w:ascii="Times New Roman" w:hAnsi="Times New Roman"/>
                                  <w:sz w:val="20"/>
                                  <w:szCs w:val="20"/>
                                </w:rPr>
                                <w:t>. контр.</w:t>
                              </w:r>
                            </w:p>
                          </w:txbxContent>
                        </wps:txbx>
                        <wps:bodyPr rot="0" vert="horz" wrap="square" lIns="0" tIns="0" rIns="0" bIns="0" anchor="t" anchorCtr="0" upright="1">
                          <a:noAutofit/>
                        </wps:bodyPr>
                      </wps:wsp>
                      <wps:wsp>
                        <wps:cNvPr id="482" name="Text Box 118"/>
                        <wps:cNvSpPr txBox="1">
                          <a:spLocks noChangeArrowheads="1"/>
                        </wps:cNvSpPr>
                        <wps:spPr bwMode="auto">
                          <a:xfrm>
                            <a:off x="1247" y="6804"/>
                            <a:ext cx="1134"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50AA2967" w14:textId="77777777" w:rsidR="000D2FC1" w:rsidRPr="007A6C62" w:rsidRDefault="000D2FC1" w:rsidP="00FA1C95">
                              <w:pPr>
                                <w:spacing w:line="240" w:lineRule="auto"/>
                                <w:ind w:firstLine="0"/>
                                <w:contextualSpacing/>
                                <w:jc w:val="center"/>
                                <w:rPr>
                                  <w:rFonts w:ascii="Times New Roman" w:hAnsi="Times New Roman"/>
                                </w:rPr>
                              </w:pPr>
                              <w:r w:rsidRPr="007A6C62">
                                <w:rPr>
                                  <w:rFonts w:ascii="Times New Roman" w:hAnsi="Times New Roman"/>
                                  <w:sz w:val="20"/>
                                  <w:szCs w:val="16"/>
                                </w:rPr>
                                <w:t>Проверил</w:t>
                              </w:r>
                            </w:p>
                          </w:txbxContent>
                        </wps:txbx>
                        <wps:bodyPr rot="0" vert="horz" wrap="square" lIns="0" tIns="0" rIns="0" bIns="0" anchor="ctr" anchorCtr="0" upright="1">
                          <a:noAutofit/>
                        </wps:bodyPr>
                      </wps:wsp>
                      <wps:wsp>
                        <wps:cNvPr id="483" name="Text Box 119"/>
                        <wps:cNvSpPr txBox="1">
                          <a:spLocks noChangeArrowheads="1"/>
                        </wps:cNvSpPr>
                        <wps:spPr bwMode="auto">
                          <a:xfrm>
                            <a:off x="1247" y="6521"/>
                            <a:ext cx="1134"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369EEE4B" w14:textId="77777777" w:rsidR="000D2FC1" w:rsidRPr="007A6C62" w:rsidRDefault="000D2FC1" w:rsidP="00FA1C95">
                              <w:pPr>
                                <w:spacing w:line="240" w:lineRule="auto"/>
                                <w:ind w:firstLine="0"/>
                                <w:jc w:val="center"/>
                                <w:rPr>
                                  <w:sz w:val="20"/>
                                  <w:szCs w:val="20"/>
                                </w:rPr>
                              </w:pPr>
                              <w:proofErr w:type="spellStart"/>
                              <w:r w:rsidRPr="007A6C62">
                                <w:rPr>
                                  <w:rFonts w:ascii="Times New Roman" w:hAnsi="Times New Roman"/>
                                  <w:sz w:val="20"/>
                                  <w:szCs w:val="20"/>
                                </w:rPr>
                                <w:t>Разраб</w:t>
                              </w:r>
                              <w:proofErr w:type="spellEnd"/>
                              <w:r>
                                <w:rPr>
                                  <w:rFonts w:ascii="Times New Roman" w:hAnsi="Times New Roman"/>
                                  <w:sz w:val="20"/>
                                  <w:szCs w:val="20"/>
                                </w:rPr>
                                <w:t>.</w:t>
                              </w:r>
                            </w:p>
                          </w:txbxContent>
                        </wps:txbx>
                        <wps:bodyPr rot="0" vert="horz" wrap="square" lIns="0" tIns="0" rIns="0" bIns="0" anchor="ctr" anchorCtr="0" upright="1">
                          <a:noAutofit/>
                        </wps:bodyPr>
                      </wps:wsp>
                      <wps:wsp>
                        <wps:cNvPr id="484" name="Text Box 120"/>
                        <wps:cNvSpPr txBox="1">
                          <a:spLocks noChangeArrowheads="1"/>
                        </wps:cNvSpPr>
                        <wps:spPr bwMode="auto">
                          <a:xfrm>
                            <a:off x="2948" y="6237"/>
                            <a:ext cx="567"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4E71D0EB" w14:textId="77777777" w:rsidR="000D2FC1" w:rsidRPr="002C607A" w:rsidRDefault="000D2FC1" w:rsidP="002C607A">
                              <w:pPr>
                                <w:spacing w:line="240" w:lineRule="auto"/>
                                <w:ind w:firstLine="0"/>
                                <w:jc w:val="center"/>
                                <w:rPr>
                                  <w:rFonts w:ascii="Times New Roman" w:hAnsi="Times New Roman"/>
                                  <w:sz w:val="18"/>
                                  <w:szCs w:val="16"/>
                                </w:rPr>
                              </w:pPr>
                              <w:r w:rsidRPr="002C607A">
                                <w:rPr>
                                  <w:rFonts w:ascii="Times New Roman" w:hAnsi="Times New Roman"/>
                                  <w:sz w:val="18"/>
                                  <w:szCs w:val="16"/>
                                </w:rPr>
                                <w:t>№док.</w:t>
                              </w:r>
                            </w:p>
                          </w:txbxContent>
                        </wps:txbx>
                        <wps:bodyPr rot="0" vert="horz" wrap="square" lIns="0" tIns="0" rIns="0" bIns="0" anchor="ctr" anchorCtr="0" upright="1">
                          <a:noAutofit/>
                        </wps:bodyPr>
                      </wps:wsp>
                      <wps:wsp>
                        <wps:cNvPr id="485" name="Text Box 121"/>
                        <wps:cNvSpPr txBox="1">
                          <a:spLocks noChangeArrowheads="1"/>
                        </wps:cNvSpPr>
                        <wps:spPr bwMode="auto">
                          <a:xfrm>
                            <a:off x="2381" y="6237"/>
                            <a:ext cx="567"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6ACF93DE" w14:textId="77777777" w:rsidR="000D2FC1" w:rsidRPr="002C607A" w:rsidRDefault="000D2FC1" w:rsidP="002C607A">
                              <w:pPr>
                                <w:spacing w:line="240" w:lineRule="auto"/>
                                <w:ind w:firstLine="0"/>
                                <w:jc w:val="center"/>
                                <w:rPr>
                                  <w:rFonts w:ascii="Times New Roman" w:hAnsi="Times New Roman"/>
                                  <w:sz w:val="18"/>
                                </w:rPr>
                              </w:pPr>
                              <w:r w:rsidRPr="002C607A">
                                <w:rPr>
                                  <w:rFonts w:ascii="Times New Roman" w:hAnsi="Times New Roman"/>
                                  <w:sz w:val="18"/>
                                </w:rPr>
                                <w:t>Лист</w:t>
                              </w:r>
                            </w:p>
                          </w:txbxContent>
                        </wps:txbx>
                        <wps:bodyPr rot="0" vert="horz" wrap="square" lIns="0" tIns="0" rIns="0" bIns="0" anchor="ctr" anchorCtr="0" upright="1">
                          <a:noAutofit/>
                        </wps:bodyPr>
                      </wps:wsp>
                      <wps:wsp>
                        <wps:cNvPr id="486" name="Text Box 122"/>
                        <wps:cNvSpPr txBox="1">
                          <a:spLocks noChangeArrowheads="1"/>
                        </wps:cNvSpPr>
                        <wps:spPr bwMode="auto">
                          <a:xfrm>
                            <a:off x="1814" y="6237"/>
                            <a:ext cx="567"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1E628C50" w14:textId="77777777" w:rsidR="000D2FC1" w:rsidRPr="00596ED4" w:rsidRDefault="000D2FC1" w:rsidP="001A7CFB">
                              <w:pPr>
                                <w:spacing w:after="40" w:line="240" w:lineRule="auto"/>
                                <w:ind w:firstLine="0"/>
                                <w:jc w:val="center"/>
                                <w:rPr>
                                  <w:sz w:val="18"/>
                                  <w:szCs w:val="16"/>
                                </w:rPr>
                              </w:pPr>
                              <w:proofErr w:type="spellStart"/>
                              <w:r w:rsidRPr="002C607A">
                                <w:rPr>
                                  <w:rFonts w:ascii="Times New Roman" w:hAnsi="Times New Roman"/>
                                  <w:sz w:val="16"/>
                                  <w:szCs w:val="16"/>
                                </w:rPr>
                                <w:t>Кол.уч</w:t>
                              </w:r>
                              <w:proofErr w:type="spellEnd"/>
                              <w:r w:rsidRPr="00596ED4">
                                <w:rPr>
                                  <w:sz w:val="18"/>
                                  <w:szCs w:val="16"/>
                                </w:rPr>
                                <w:t>.</w:t>
                              </w:r>
                            </w:p>
                          </w:txbxContent>
                        </wps:txbx>
                        <wps:bodyPr rot="0" vert="horz" wrap="square" lIns="0" tIns="0" rIns="0" bIns="0" anchor="ctr" anchorCtr="0" upright="1">
                          <a:noAutofit/>
                        </wps:bodyPr>
                      </wps:wsp>
                      <wps:wsp>
                        <wps:cNvPr id="487" name="Text Box 123"/>
                        <wps:cNvSpPr txBox="1">
                          <a:spLocks noChangeArrowheads="1"/>
                        </wps:cNvSpPr>
                        <wps:spPr bwMode="auto">
                          <a:xfrm>
                            <a:off x="1247" y="6237"/>
                            <a:ext cx="567"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2FF224EA" w14:textId="77777777" w:rsidR="000D2FC1" w:rsidRPr="002C607A" w:rsidRDefault="000D2FC1" w:rsidP="002C607A">
                              <w:pPr>
                                <w:spacing w:line="240" w:lineRule="auto"/>
                                <w:ind w:firstLine="0"/>
                                <w:jc w:val="center"/>
                                <w:rPr>
                                  <w:rFonts w:ascii="Times New Roman" w:hAnsi="Times New Roman"/>
                                  <w:sz w:val="18"/>
                                </w:rPr>
                              </w:pPr>
                              <w:r w:rsidRPr="002C607A">
                                <w:rPr>
                                  <w:rFonts w:ascii="Times New Roman" w:hAnsi="Times New Roman"/>
                                  <w:sz w:val="18"/>
                                </w:rPr>
                                <w:t>Изм.</w:t>
                              </w:r>
                            </w:p>
                          </w:txbxContent>
                        </wps:txbx>
                        <wps:bodyPr rot="0" vert="horz" wrap="square" lIns="0" tIns="0" rIns="0" bIns="0" anchor="ctr" anchorCtr="0" upright="1">
                          <a:noAutofit/>
                        </wps:bodyPr>
                      </wps:wsp>
                      <wps:wsp>
                        <wps:cNvPr id="488" name="Text Box 124"/>
                        <wps:cNvSpPr txBox="1">
                          <a:spLocks noChangeArrowheads="1"/>
                        </wps:cNvSpPr>
                        <wps:spPr bwMode="auto">
                          <a:xfrm>
                            <a:off x="4366" y="5954"/>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DE3E2F" w14:textId="77777777" w:rsidR="000D2FC1" w:rsidRPr="00FF0FCB" w:rsidRDefault="000D2FC1" w:rsidP="007D2430">
                              <w:pPr>
                                <w:spacing w:before="20"/>
                                <w:jc w:val="center"/>
                                <w:rPr>
                                  <w:sz w:val="18"/>
                                  <w:szCs w:val="16"/>
                                </w:rPr>
                              </w:pPr>
                            </w:p>
                          </w:txbxContent>
                        </wps:txbx>
                        <wps:bodyPr rot="0" vert="horz" wrap="square" lIns="0" tIns="0" rIns="0" bIns="0" anchor="t" anchorCtr="0" upright="1">
                          <a:noAutofit/>
                        </wps:bodyPr>
                      </wps:wsp>
                      <wps:wsp>
                        <wps:cNvPr id="489" name="Text Box 125"/>
                        <wps:cNvSpPr txBox="1">
                          <a:spLocks noChangeArrowheads="1"/>
                        </wps:cNvSpPr>
                        <wps:spPr bwMode="auto">
                          <a:xfrm>
                            <a:off x="2948" y="5670"/>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BF8B12" w14:textId="77777777" w:rsidR="000D2FC1" w:rsidRPr="00FF0FCB" w:rsidRDefault="000D2FC1" w:rsidP="007D2430">
                              <w:pPr>
                                <w:spacing w:before="20"/>
                                <w:jc w:val="center"/>
                                <w:rPr>
                                  <w:sz w:val="18"/>
                                  <w:szCs w:val="16"/>
                                </w:rPr>
                              </w:pPr>
                            </w:p>
                          </w:txbxContent>
                        </wps:txbx>
                        <wps:bodyPr rot="0" vert="horz" wrap="square" lIns="0" tIns="0" rIns="0" bIns="0" anchor="t" anchorCtr="0" upright="1">
                          <a:noAutofit/>
                        </wps:bodyPr>
                      </wps:wsp>
                      <wps:wsp>
                        <wps:cNvPr id="490" name="Text Box 126"/>
                        <wps:cNvSpPr txBox="1">
                          <a:spLocks noChangeArrowheads="1"/>
                        </wps:cNvSpPr>
                        <wps:spPr bwMode="auto">
                          <a:xfrm>
                            <a:off x="2381" y="5954"/>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AE2A64" w14:textId="77777777" w:rsidR="000D2FC1" w:rsidRPr="00FF0FCB" w:rsidRDefault="000D2FC1" w:rsidP="007D2430">
                              <w:pPr>
                                <w:spacing w:before="20"/>
                                <w:jc w:val="center"/>
                                <w:rPr>
                                  <w:sz w:val="18"/>
                                  <w:szCs w:val="16"/>
                                </w:rPr>
                              </w:pPr>
                            </w:p>
                          </w:txbxContent>
                        </wps:txbx>
                        <wps:bodyPr rot="0" vert="horz" wrap="square" lIns="0" tIns="0" rIns="0" bIns="0" anchor="t" anchorCtr="0" upright="1">
                          <a:noAutofit/>
                        </wps:bodyPr>
                      </wps:wsp>
                      <wps:wsp>
                        <wps:cNvPr id="491" name="Text Box 127"/>
                        <wps:cNvSpPr txBox="1">
                          <a:spLocks noChangeArrowheads="1"/>
                        </wps:cNvSpPr>
                        <wps:spPr bwMode="auto">
                          <a:xfrm>
                            <a:off x="1247" y="5954"/>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63D0DF" w14:textId="77777777" w:rsidR="000D2FC1" w:rsidRPr="00FF0FCB" w:rsidRDefault="000D2FC1" w:rsidP="007D2430">
                              <w:pPr>
                                <w:spacing w:before="20"/>
                                <w:jc w:val="center"/>
                                <w:rPr>
                                  <w:sz w:val="18"/>
                                  <w:szCs w:val="16"/>
                                </w:rPr>
                              </w:pPr>
                            </w:p>
                          </w:txbxContent>
                        </wps:txbx>
                        <wps:bodyPr rot="0" vert="horz" wrap="square" lIns="0" tIns="0" rIns="0" bIns="0" anchor="t" anchorCtr="0" upright="1">
                          <a:noAutofit/>
                        </wps:bodyPr>
                      </wps:wsp>
                      <wps:wsp>
                        <wps:cNvPr id="492" name="Text Box 128"/>
                        <wps:cNvSpPr txBox="1">
                          <a:spLocks noChangeArrowheads="1"/>
                        </wps:cNvSpPr>
                        <wps:spPr bwMode="auto">
                          <a:xfrm>
                            <a:off x="1247" y="5670"/>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580F05" w14:textId="77777777" w:rsidR="000D2FC1" w:rsidRPr="00FF0FCB" w:rsidRDefault="000D2FC1" w:rsidP="007D2430">
                              <w:pPr>
                                <w:spacing w:before="20"/>
                                <w:jc w:val="center"/>
                                <w:rPr>
                                  <w:sz w:val="18"/>
                                  <w:szCs w:val="16"/>
                                </w:rPr>
                              </w:pPr>
                            </w:p>
                          </w:txbxContent>
                        </wps:txbx>
                        <wps:bodyPr rot="0" vert="horz" wrap="square" lIns="0" tIns="0" rIns="0" bIns="0" anchor="t" anchorCtr="0" upright="1">
                          <a:noAutofit/>
                        </wps:bodyPr>
                      </wps:wsp>
                      <wps:wsp>
                        <wps:cNvPr id="494" name="Text Box 130"/>
                        <wps:cNvSpPr txBox="1">
                          <a:spLocks noChangeArrowheads="1"/>
                        </wps:cNvSpPr>
                        <wps:spPr bwMode="auto">
                          <a:xfrm>
                            <a:off x="4366" y="7371"/>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sdt>
                              <w:sdtPr>
                                <w:rPr>
                                  <w:rFonts w:ascii="Times New Roman" w:hAnsi="Times New Roman"/>
                                  <w:sz w:val="12"/>
                                  <w:szCs w:val="12"/>
                                </w:rPr>
                                <w:alias w:val="Примечания"/>
                                <w:tag w:val=""/>
                                <w:id w:val="-1004584210"/>
                                <w:dataBinding w:prefixMappings="xmlns:ns0='http://purl.org/dc/elements/1.1/' xmlns:ns1='http://schemas.openxmlformats.org/package/2006/metadata/core-properties' " w:xpath="/ns1:coreProperties[1]/ns0:description[1]" w:storeItemID="{6C3C8BC8-F283-45AE-878A-BAB7291924A1}"/>
                                <w:text w:multiLine="1"/>
                              </w:sdtPr>
                              <w:sdtEndPr>
                                <w:rPr>
                                  <w:w w:val="96"/>
                                </w:rPr>
                              </w:sdtEndPr>
                              <w:sdtContent>
                                <w:p w14:paraId="09110C05" w14:textId="7E085543" w:rsidR="000D2FC1" w:rsidRPr="00591882" w:rsidRDefault="00591882" w:rsidP="00727636">
                                  <w:pPr>
                                    <w:spacing w:before="40" w:line="240" w:lineRule="auto"/>
                                    <w:ind w:firstLine="0"/>
                                    <w:jc w:val="center"/>
                                    <w:rPr>
                                      <w:sz w:val="16"/>
                                      <w:szCs w:val="16"/>
                                    </w:rPr>
                                  </w:pPr>
                                  <w:proofErr w:type="spellStart"/>
                                  <w:r w:rsidRPr="00591882">
                                    <w:rPr>
                                      <w:rFonts w:ascii="Times New Roman" w:hAnsi="Times New Roman"/>
                                      <w:sz w:val="12"/>
                                      <w:szCs w:val="12"/>
                                    </w:rPr>
                                    <w:t>дд.м</w:t>
                                  </w:r>
                                  <w:r>
                                    <w:rPr>
                                      <w:rFonts w:ascii="Times New Roman" w:hAnsi="Times New Roman"/>
                                      <w:sz w:val="12"/>
                                      <w:szCs w:val="12"/>
                                    </w:rPr>
                                    <w:t>м</w:t>
                                  </w:r>
                                  <w:r w:rsidRPr="00591882">
                                    <w:rPr>
                                      <w:rFonts w:ascii="Times New Roman" w:hAnsi="Times New Roman"/>
                                      <w:sz w:val="12"/>
                                      <w:szCs w:val="12"/>
                                    </w:rPr>
                                    <w:t>.гггг</w:t>
                                  </w:r>
                                  <w:proofErr w:type="spellEnd"/>
                                </w:p>
                              </w:sdtContent>
                            </w:sdt>
                            <w:p w14:paraId="6E06D74F" w14:textId="77777777" w:rsidR="000D2FC1" w:rsidRPr="00591882" w:rsidRDefault="000D2FC1" w:rsidP="007D2430">
                              <w:pPr>
                                <w:jc w:val="center"/>
                                <w:rPr>
                                  <w:sz w:val="20"/>
                                  <w:lang w:val="en-US"/>
                                </w:rPr>
                              </w:pPr>
                            </w:p>
                          </w:txbxContent>
                        </wps:txbx>
                        <wps:bodyPr rot="0" vert="horz" wrap="square" lIns="0" tIns="0" rIns="0" bIns="0" anchor="t" anchorCtr="0" upright="1">
                          <a:noAutofit/>
                        </wps:bodyPr>
                      </wps:wsp>
                      <wps:wsp>
                        <wps:cNvPr id="495" name="Text Box 131"/>
                        <wps:cNvSpPr txBox="1">
                          <a:spLocks noChangeArrowheads="1"/>
                        </wps:cNvSpPr>
                        <wps:spPr bwMode="auto">
                          <a:xfrm>
                            <a:off x="4366" y="7088"/>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9AF022" w14:textId="77777777" w:rsidR="000D2FC1" w:rsidRPr="00596ED4" w:rsidRDefault="000D2FC1" w:rsidP="007D2430">
                              <w:pPr>
                                <w:jc w:val="center"/>
                                <w:rPr>
                                  <w:sz w:val="20"/>
                                  <w:lang w:val="en-US"/>
                                </w:rPr>
                              </w:pPr>
                            </w:p>
                          </w:txbxContent>
                        </wps:txbx>
                        <wps:bodyPr rot="0" vert="horz" wrap="square" lIns="0" tIns="0" rIns="0" bIns="0" anchor="t" anchorCtr="0" upright="1">
                          <a:noAutofit/>
                        </wps:bodyPr>
                      </wps:wsp>
                      <wps:wsp>
                        <wps:cNvPr id="496" name="Text Box 132"/>
                        <wps:cNvSpPr txBox="1">
                          <a:spLocks noChangeArrowheads="1"/>
                        </wps:cNvSpPr>
                        <wps:spPr bwMode="auto">
                          <a:xfrm>
                            <a:off x="4366" y="6521"/>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sdt>
                              <w:sdtPr>
                                <w:rPr>
                                  <w:rFonts w:ascii="Times New Roman" w:hAnsi="Times New Roman"/>
                                  <w:sz w:val="12"/>
                                  <w:szCs w:val="12"/>
                                </w:rPr>
                                <w:alias w:val="Примечания"/>
                                <w:tag w:val=""/>
                                <w:id w:val="159433678"/>
                                <w:dataBinding w:prefixMappings="xmlns:ns0='http://purl.org/dc/elements/1.1/' xmlns:ns1='http://schemas.openxmlformats.org/package/2006/metadata/core-properties' " w:xpath="/ns1:coreProperties[1]/ns0:description[1]" w:storeItemID="{6C3C8BC8-F283-45AE-878A-BAB7291924A1}"/>
                                <w:text w:multiLine="1"/>
                              </w:sdtPr>
                              <w:sdtEndPr>
                                <w:rPr>
                                  <w:w w:val="96"/>
                                </w:rPr>
                              </w:sdtEndPr>
                              <w:sdtContent>
                                <w:p w14:paraId="7BAB264C" w14:textId="7F3844BE" w:rsidR="000D2FC1" w:rsidRPr="00591882" w:rsidRDefault="00591882" w:rsidP="00727636">
                                  <w:pPr>
                                    <w:spacing w:before="40" w:line="240" w:lineRule="auto"/>
                                    <w:ind w:firstLine="0"/>
                                    <w:jc w:val="center"/>
                                    <w:rPr>
                                      <w:sz w:val="16"/>
                                      <w:szCs w:val="16"/>
                                    </w:rPr>
                                  </w:pPr>
                                  <w:proofErr w:type="spellStart"/>
                                  <w:r>
                                    <w:rPr>
                                      <w:rFonts w:ascii="Times New Roman" w:hAnsi="Times New Roman"/>
                                      <w:sz w:val="12"/>
                                      <w:szCs w:val="12"/>
                                    </w:rPr>
                                    <w:t>дд.мм.гггг</w:t>
                                  </w:r>
                                  <w:proofErr w:type="spellEnd"/>
                                </w:p>
                              </w:sdtContent>
                            </w:sdt>
                            <w:p w14:paraId="6FE938A1" w14:textId="77777777" w:rsidR="000D2FC1" w:rsidRPr="00591882" w:rsidRDefault="000D2FC1">
                              <w:r w:rsidRPr="00591882">
                                <w:rPr>
                                  <w:rFonts w:ascii="Times New Roman" w:hAnsi="Times New Roman"/>
                                  <w:sz w:val="16"/>
                                  <w:szCs w:val="16"/>
                                </w:rPr>
                                <w:t xml:space="preserve"> </w:t>
                              </w:r>
                              <w:proofErr w:type="spellStart"/>
                              <w:r w:rsidRPr="00591882">
                                <w:rPr>
                                  <w:rFonts w:ascii="Times New Roman" w:hAnsi="Times New Roman"/>
                                  <w:sz w:val="16"/>
                                  <w:szCs w:val="16"/>
                                </w:rPr>
                                <w:t>м.ггм.гггмм.гг</w:t>
                              </w:r>
                              <w:proofErr w:type="spellEnd"/>
                            </w:p>
                            <w:sdt>
                              <w:sdtPr>
                                <w:rPr>
                                  <w:rFonts w:ascii="Times New Roman" w:hAnsi="Times New Roman"/>
                                  <w:sz w:val="16"/>
                                  <w:szCs w:val="16"/>
                                </w:rPr>
                                <w:alias w:val="Примечания"/>
                                <w:tag w:val=""/>
                                <w:id w:val="-363217205"/>
                                <w:dataBinding w:prefixMappings="xmlns:ns0='http://purl.org/dc/elements/1.1/' xmlns:ns1='http://schemas.openxmlformats.org/package/2006/metadata/core-properties' " w:xpath="/ns1:coreProperties[1]/ns0:description[1]" w:storeItemID="{6C3C8BC8-F283-45AE-878A-BAB7291924A1}"/>
                                <w:text w:multiLine="1"/>
                              </w:sdtPr>
                              <w:sdtEndPr/>
                              <w:sdtContent>
                                <w:p w14:paraId="612E5E9D" w14:textId="0E38A466" w:rsidR="000D2FC1" w:rsidRPr="00591882" w:rsidRDefault="00591882">
                                  <w:proofErr w:type="spellStart"/>
                                  <w:r>
                                    <w:rPr>
                                      <w:rFonts w:ascii="Times New Roman" w:hAnsi="Times New Roman"/>
                                      <w:sz w:val="16"/>
                                      <w:szCs w:val="16"/>
                                    </w:rPr>
                                    <w:t>дд.мм.гггг</w:t>
                                  </w:r>
                                  <w:proofErr w:type="spellEnd"/>
                                </w:p>
                              </w:sdtContent>
                            </w:sdt>
                          </w:txbxContent>
                        </wps:txbx>
                        <wps:bodyPr rot="0" vert="horz" wrap="square" lIns="0" tIns="0" rIns="0" bIns="0" anchor="ctr" anchorCtr="0" upright="1">
                          <a:noAutofit/>
                        </wps:bodyPr>
                      </wps:wsp>
                      <wps:wsp>
                        <wps:cNvPr id="497" name="Text Box 133"/>
                        <wps:cNvSpPr txBox="1">
                          <a:spLocks noChangeArrowheads="1"/>
                        </wps:cNvSpPr>
                        <wps:spPr bwMode="auto">
                          <a:xfrm>
                            <a:off x="1814" y="5954"/>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C5EAC5" w14:textId="77777777" w:rsidR="000D2FC1" w:rsidRPr="00FF0FCB" w:rsidRDefault="000D2FC1" w:rsidP="007D2430">
                              <w:pPr>
                                <w:spacing w:before="20"/>
                                <w:jc w:val="center"/>
                                <w:rPr>
                                  <w:sz w:val="18"/>
                                  <w:szCs w:val="16"/>
                                </w:rPr>
                              </w:pPr>
                            </w:p>
                          </w:txbxContent>
                        </wps:txbx>
                        <wps:bodyPr rot="0" vert="horz" wrap="square" lIns="0" tIns="0" rIns="0" bIns="0" anchor="t" anchorCtr="0" upright="1">
                          <a:noAutofit/>
                        </wps:bodyPr>
                      </wps:wsp>
                      <wps:wsp>
                        <wps:cNvPr id="498" name="Text Box 134"/>
                        <wps:cNvSpPr txBox="1">
                          <a:spLocks noChangeArrowheads="1"/>
                        </wps:cNvSpPr>
                        <wps:spPr bwMode="auto">
                          <a:xfrm>
                            <a:off x="2948" y="5954"/>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1B99FF" w14:textId="77777777" w:rsidR="000D2FC1" w:rsidRPr="00FF0FCB" w:rsidRDefault="000D2FC1" w:rsidP="007D2430">
                              <w:pPr>
                                <w:spacing w:before="20"/>
                                <w:jc w:val="center"/>
                                <w:rPr>
                                  <w:sz w:val="18"/>
                                  <w:szCs w:val="16"/>
                                </w:rPr>
                              </w:pPr>
                            </w:p>
                          </w:txbxContent>
                        </wps:txbx>
                        <wps:bodyPr rot="0" vert="horz" wrap="square" lIns="0" tIns="0" rIns="0" bIns="0" anchor="t" anchorCtr="0" upright="1">
                          <a:noAutofit/>
                        </wps:bodyPr>
                      </wps:wsp>
                      <wps:wsp>
                        <wps:cNvPr id="499" name="Text Box 135"/>
                        <wps:cNvSpPr txBox="1">
                          <a:spLocks noChangeArrowheads="1"/>
                        </wps:cNvSpPr>
                        <wps:spPr bwMode="auto">
                          <a:xfrm>
                            <a:off x="1814" y="5670"/>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92AEB0" w14:textId="77777777" w:rsidR="000D2FC1" w:rsidRPr="00FF0FCB" w:rsidRDefault="000D2FC1" w:rsidP="007D2430">
                              <w:pPr>
                                <w:spacing w:before="20"/>
                                <w:jc w:val="center"/>
                                <w:rPr>
                                  <w:sz w:val="18"/>
                                  <w:szCs w:val="16"/>
                                </w:rPr>
                              </w:pPr>
                            </w:p>
                          </w:txbxContent>
                        </wps:txbx>
                        <wps:bodyPr rot="0" vert="horz" wrap="square" lIns="0" tIns="0" rIns="0" bIns="0" anchor="t" anchorCtr="0" upright="1">
                          <a:noAutofit/>
                        </wps:bodyPr>
                      </wps:wsp>
                      <wps:wsp>
                        <wps:cNvPr id="500" name="Text Box 136"/>
                        <wps:cNvSpPr txBox="1">
                          <a:spLocks noChangeArrowheads="1"/>
                        </wps:cNvSpPr>
                        <wps:spPr bwMode="auto">
                          <a:xfrm>
                            <a:off x="2381" y="5670"/>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6A4F05" w14:textId="77777777" w:rsidR="000D2FC1" w:rsidRPr="00FF0FCB" w:rsidRDefault="000D2FC1" w:rsidP="007D2430">
                              <w:pPr>
                                <w:spacing w:before="20"/>
                                <w:jc w:val="center"/>
                                <w:rPr>
                                  <w:sz w:val="18"/>
                                  <w:szCs w:val="16"/>
                                </w:rPr>
                              </w:pPr>
                            </w:p>
                          </w:txbxContent>
                        </wps:txbx>
                        <wps:bodyPr rot="0" vert="horz" wrap="square" lIns="0" tIns="0" rIns="0" bIns="0" anchor="t" anchorCtr="0" upright="1">
                          <a:noAutofit/>
                        </wps:bodyPr>
                      </wps:wsp>
                      <wps:wsp>
                        <wps:cNvPr id="501" name="Text Box 137"/>
                        <wps:cNvSpPr txBox="1">
                          <a:spLocks noChangeArrowheads="1"/>
                        </wps:cNvSpPr>
                        <wps:spPr bwMode="auto">
                          <a:xfrm>
                            <a:off x="4366" y="5670"/>
                            <a:ext cx="567"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699CC5" w14:textId="77777777" w:rsidR="000D2FC1" w:rsidRPr="00FF0FCB" w:rsidRDefault="000D2FC1" w:rsidP="007D2430">
                              <w:pPr>
                                <w:spacing w:before="20"/>
                                <w:jc w:val="center"/>
                                <w:rPr>
                                  <w:sz w:val="18"/>
                                  <w:szCs w:val="16"/>
                                </w:rPr>
                              </w:pPr>
                            </w:p>
                          </w:txbxContent>
                        </wps:txbx>
                        <wps:bodyPr rot="0" vert="horz" wrap="square" lIns="0" tIns="0" rIns="0" bIns="0" anchor="t" anchorCtr="0" upright="1">
                          <a:noAutofit/>
                        </wps:bodyPr>
                      </wps:wsp>
                      <wps:wsp>
                        <wps:cNvPr id="502" name="Text Box 138"/>
                        <wps:cNvSpPr txBox="1">
                          <a:spLocks noChangeArrowheads="1"/>
                        </wps:cNvSpPr>
                        <wps:spPr bwMode="auto">
                          <a:xfrm>
                            <a:off x="2381" y="7655"/>
                            <a:ext cx="1134"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0DC2F7A4" w14:textId="77777777" w:rsidR="000D2FC1" w:rsidRPr="007B59C9" w:rsidRDefault="00A35C1E" w:rsidP="007B59C9">
                              <w:pPr>
                                <w:spacing w:before="20" w:line="240" w:lineRule="auto"/>
                                <w:ind w:firstLine="57"/>
                                <w:rPr>
                                  <w:sz w:val="16"/>
                                  <w:szCs w:val="16"/>
                                </w:rPr>
                              </w:pPr>
                              <w:sdt>
                                <w:sdtPr>
                                  <w:rPr>
                                    <w:rFonts w:ascii="Times New Roman" w:hAnsi="Times New Roman"/>
                                    <w:sz w:val="16"/>
                                    <w:szCs w:val="16"/>
                                  </w:rPr>
                                  <w:alias w:val="Автор"/>
                                  <w:tag w:val=""/>
                                  <w:id w:val="1912885058"/>
                                  <w:dataBinding w:prefixMappings="xmlns:ns0='http://purl.org/dc/elements/1.1/' xmlns:ns1='http://schemas.openxmlformats.org/package/2006/metadata/core-properties' " w:xpath="/ns1:coreProperties[1]/ns0:creator[1]" w:storeItemID="{6C3C8BC8-F283-45AE-878A-BAB7291924A1}"/>
                                  <w:text/>
                                </w:sdtPr>
                                <w:sdtEndPr/>
                                <w:sdtContent>
                                  <w:r w:rsidR="000D2FC1" w:rsidRPr="007B59C9">
                                    <w:rPr>
                                      <w:rFonts w:ascii="Times New Roman" w:hAnsi="Times New Roman"/>
                                      <w:sz w:val="16"/>
                                      <w:szCs w:val="16"/>
                                    </w:rPr>
                                    <w:t>Колтачихин</w:t>
                                  </w:r>
                                </w:sdtContent>
                              </w:sdt>
                            </w:p>
                          </w:txbxContent>
                        </wps:txbx>
                        <wps:bodyPr rot="0" vert="horz" wrap="square" lIns="0" tIns="0" rIns="0" bIns="0" anchor="ctr" anchorCtr="0" upright="1">
                          <a:noAutofit/>
                        </wps:bodyPr>
                      </wps:wsp>
                      <wps:wsp>
                        <wps:cNvPr id="503" name="Text Box 139"/>
                        <wps:cNvSpPr txBox="1">
                          <a:spLocks noChangeArrowheads="1"/>
                        </wps:cNvSpPr>
                        <wps:spPr bwMode="auto">
                          <a:xfrm>
                            <a:off x="2381" y="7371"/>
                            <a:ext cx="1134"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08281E09" w14:textId="460B9103" w:rsidR="000D2FC1" w:rsidRPr="00066AA7" w:rsidRDefault="000D2FC1" w:rsidP="00066AA7">
                              <w:pPr>
                                <w:spacing w:before="60"/>
                                <w:ind w:firstLine="0"/>
                                <w:rPr>
                                  <w:rFonts w:ascii="Times New Roman" w:hAnsi="Times New Roman"/>
                                  <w:sz w:val="16"/>
                                  <w:szCs w:val="16"/>
                                </w:rPr>
                              </w:pPr>
                              <w:r>
                                <w:t xml:space="preserve"> </w:t>
                              </w:r>
                              <w:r w:rsidR="00247FCB">
                                <w:rPr>
                                  <w:rFonts w:ascii="Times New Roman" w:hAnsi="Times New Roman"/>
                                  <w:sz w:val="16"/>
                                  <w:szCs w:val="16"/>
                                </w:rPr>
                                <w:t>Семёнов</w:t>
                              </w:r>
                            </w:p>
                          </w:txbxContent>
                        </wps:txbx>
                        <wps:bodyPr rot="0" vert="horz" wrap="square" lIns="0" tIns="0" rIns="0" bIns="0" anchor="t" anchorCtr="0" upright="1">
                          <a:noAutofit/>
                        </wps:bodyPr>
                      </wps:wsp>
                      <wps:wsp>
                        <wps:cNvPr id="504" name="Text Box 140"/>
                        <wps:cNvSpPr txBox="1">
                          <a:spLocks noChangeArrowheads="1"/>
                        </wps:cNvSpPr>
                        <wps:spPr bwMode="auto">
                          <a:xfrm>
                            <a:off x="3542" y="6547"/>
                            <a:ext cx="796" cy="24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6F01806A" w14:textId="055DC181" w:rsidR="000D2FC1" w:rsidRPr="00596ED4" w:rsidRDefault="00D31823" w:rsidP="00564210">
                              <w:pPr>
                                <w:spacing w:line="240" w:lineRule="auto"/>
                                <w:ind w:firstLine="0"/>
                                <w:jc w:val="center"/>
                              </w:pPr>
                              <w:r>
                                <w:rPr>
                                  <w:noProof/>
                                  <w:lang w:eastAsia="ru-RU"/>
                                </w:rPr>
                                <w:drawing>
                                  <wp:inline distT="0" distB="0" distL="0" distR="0" wp14:anchorId="78D5251C" wp14:editId="23FDACAB">
                                    <wp:extent cx="224155" cy="166370"/>
                                    <wp:effectExtent l="0" t="0" r="4445" b="5080"/>
                                    <wp:docPr id="3" name="Рисунок 3" descr="C:\Users\ArapovaAU\AppData\Local\Microsoft\Windows\INetCache\Content.Word\+ Колтачихин Р.Н_gif.gif"/>
                                    <wp:cNvGraphicFramePr/>
                                    <a:graphic xmlns:a="http://schemas.openxmlformats.org/drawingml/2006/main">
                                      <a:graphicData uri="http://schemas.openxmlformats.org/drawingml/2006/picture">
                                        <pic:pic xmlns:pic="http://schemas.openxmlformats.org/drawingml/2006/picture">
                                          <pic:nvPicPr>
                                            <pic:cNvPr id="5" name="Рисунок 5" descr="C:\Users\ArapovaAU\AppData\Local\Microsoft\Windows\INetCache\Content.Word\+ Колтачихин Р.Н_gif.gif"/>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4155" cy="166370"/>
                                            </a:xfrm>
                                            <a:prstGeom prst="rect">
                                              <a:avLst/>
                                            </a:prstGeom>
                                            <a:noFill/>
                                            <a:ln>
                                              <a:noFill/>
                                            </a:ln>
                                          </pic:spPr>
                                        </pic:pic>
                                      </a:graphicData>
                                    </a:graphic>
                                  </wp:inline>
                                </w:drawing>
                              </w:r>
                            </w:p>
                          </w:txbxContent>
                        </wps:txbx>
                        <wps:bodyPr rot="0" vert="horz" wrap="square" lIns="0" tIns="0" rIns="0" bIns="0" anchor="t" anchorCtr="0" upright="1">
                          <a:noAutofit/>
                        </wps:bodyPr>
                      </wps:wsp>
                      <wps:wsp>
                        <wps:cNvPr id="505" name="Text Box 141"/>
                        <wps:cNvSpPr txBox="1">
                          <a:spLocks noChangeArrowheads="1"/>
                        </wps:cNvSpPr>
                        <wps:spPr bwMode="auto">
                          <a:xfrm>
                            <a:off x="2381" y="6804"/>
                            <a:ext cx="1134"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0110BB2E" w14:textId="77777777" w:rsidR="000D2FC1" w:rsidRPr="00E04CA7" w:rsidRDefault="00A35C1E" w:rsidP="007B59C9">
                              <w:pPr>
                                <w:tabs>
                                  <w:tab w:val="left" w:pos="3020"/>
                                </w:tabs>
                                <w:spacing w:before="40" w:line="240" w:lineRule="auto"/>
                                <w:ind w:firstLine="57"/>
                                <w:rPr>
                                  <w:rFonts w:ascii="Times New Roman" w:hAnsi="Times New Roman"/>
                                  <w:sz w:val="16"/>
                                  <w:szCs w:val="16"/>
                                </w:rPr>
                              </w:pPr>
                              <w:sdt>
                                <w:sdtPr>
                                  <w:rPr>
                                    <w:rFonts w:ascii="Times New Roman" w:hAnsi="Times New Roman"/>
                                    <w:sz w:val="16"/>
                                    <w:szCs w:val="16"/>
                                  </w:rPr>
                                  <w:alias w:val="Аннотация"/>
                                  <w:tag w:val=""/>
                                  <w:id w:val="1897239651"/>
                                  <w:dataBinding w:prefixMappings="xmlns:ns0='http://schemas.microsoft.com/office/2006/coverPageProps' " w:xpath="/ns0:CoverPageProperties[1]/ns0:Abstract[1]" w:storeItemID="{55AF091B-3C7A-41E3-B477-F2FDAA23CFDA}"/>
                                  <w:text/>
                                </w:sdtPr>
                                <w:sdtEndPr/>
                                <w:sdtContent>
                                  <w:r w:rsidR="000D2FC1" w:rsidRPr="00E04CA7">
                                    <w:rPr>
                                      <w:rFonts w:ascii="Times New Roman" w:hAnsi="Times New Roman"/>
                                      <w:sz w:val="16"/>
                                      <w:szCs w:val="16"/>
                                    </w:rPr>
                                    <w:t>Пустынников</w:t>
                                  </w:r>
                                </w:sdtContent>
                              </w:sdt>
                            </w:p>
                            <w:p w14:paraId="79E98383" w14:textId="77777777" w:rsidR="000D2FC1" w:rsidRPr="00596ED4" w:rsidRDefault="000D2FC1" w:rsidP="00E04CA7">
                              <w:pPr>
                                <w:spacing w:line="240" w:lineRule="auto"/>
                                <w:ind w:firstLine="0"/>
                              </w:pPr>
                            </w:p>
                          </w:txbxContent>
                        </wps:txbx>
                        <wps:bodyPr rot="0" vert="horz" wrap="square" lIns="0" tIns="0" rIns="0" bIns="0" anchor="ctr" anchorCtr="0" upright="1">
                          <a:noAutofit/>
                        </wps:bodyPr>
                      </wps:wsp>
                      <wps:wsp>
                        <wps:cNvPr id="506" name="Text Box 142"/>
                        <wps:cNvSpPr txBox="1">
                          <a:spLocks noChangeArrowheads="1"/>
                        </wps:cNvSpPr>
                        <wps:spPr bwMode="auto">
                          <a:xfrm>
                            <a:off x="2381" y="6521"/>
                            <a:ext cx="1134"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2853E889" w14:textId="1A25F95E" w:rsidR="000D2FC1" w:rsidRPr="00D31823" w:rsidRDefault="00A35C1E" w:rsidP="00D31823">
                              <w:pPr>
                                <w:spacing w:before="20" w:line="240" w:lineRule="auto"/>
                                <w:ind w:firstLine="57"/>
                                <w:rPr>
                                  <w:sz w:val="16"/>
                                  <w:szCs w:val="16"/>
                                </w:rPr>
                              </w:pPr>
                              <w:sdt>
                                <w:sdtPr>
                                  <w:rPr>
                                    <w:rFonts w:ascii="Times New Roman" w:hAnsi="Times New Roman"/>
                                    <w:sz w:val="16"/>
                                    <w:szCs w:val="16"/>
                                  </w:rPr>
                                  <w:alias w:val="Автор"/>
                                  <w:tag w:val=""/>
                                  <w:id w:val="1754863769"/>
                                  <w:dataBinding w:prefixMappings="xmlns:ns0='http://purl.org/dc/elements/1.1/' xmlns:ns1='http://schemas.openxmlformats.org/package/2006/metadata/core-properties' " w:xpath="/ns1:coreProperties[1]/ns0:creator[1]" w:storeItemID="{6C3C8BC8-F283-45AE-878A-BAB7291924A1}"/>
                                  <w:text/>
                                </w:sdtPr>
                                <w:sdtEndPr/>
                                <w:sdtContent>
                                  <w:r w:rsidR="00D31823" w:rsidRPr="007B59C9">
                                    <w:rPr>
                                      <w:rFonts w:ascii="Times New Roman" w:hAnsi="Times New Roman"/>
                                      <w:sz w:val="16"/>
                                      <w:szCs w:val="16"/>
                                    </w:rPr>
                                    <w:t>Колтачихин</w:t>
                                  </w:r>
                                </w:sdtContent>
                              </w:sdt>
                            </w:p>
                          </w:txbxContent>
                        </wps:txbx>
                        <wps:bodyPr rot="0" vert="horz" wrap="square" lIns="0" tIns="0" rIns="0" bIns="0" anchor="ctr" anchorCtr="0" upright="1">
                          <a:noAutofit/>
                        </wps:bodyPr>
                      </wps:wsp>
                      <wps:wsp>
                        <wps:cNvPr id="507" name="Text Box 143"/>
                        <wps:cNvSpPr txBox="1">
                          <a:spLocks noChangeArrowheads="1"/>
                        </wps:cNvSpPr>
                        <wps:spPr bwMode="auto">
                          <a:xfrm>
                            <a:off x="4366" y="6237"/>
                            <a:ext cx="567"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1B38E0DC" w14:textId="77777777" w:rsidR="000D2FC1" w:rsidRPr="002C607A" w:rsidRDefault="000D2FC1" w:rsidP="002C607A">
                              <w:pPr>
                                <w:spacing w:line="240" w:lineRule="auto"/>
                                <w:ind w:firstLine="0"/>
                                <w:jc w:val="center"/>
                                <w:rPr>
                                  <w:rFonts w:ascii="Times New Roman" w:hAnsi="Times New Roman"/>
                                  <w:sz w:val="16"/>
                                  <w:szCs w:val="16"/>
                                </w:rPr>
                              </w:pPr>
                              <w:r>
                                <w:rPr>
                                  <w:rFonts w:ascii="Times New Roman" w:hAnsi="Times New Roman"/>
                                  <w:sz w:val="18"/>
                                </w:rPr>
                                <w:t>Дата</w:t>
                              </w:r>
                            </w:p>
                          </w:txbxContent>
                        </wps:txbx>
                        <wps:bodyPr rot="0" vert="horz" wrap="square" lIns="0" tIns="0" rIns="0" bIns="0" anchor="ctr" anchorCtr="0" upright="1">
                          <a:noAutofit/>
                        </wps:bodyPr>
                      </wps:wsp>
                      <wps:wsp>
                        <wps:cNvPr id="508" name="Text Box 144"/>
                        <wps:cNvSpPr txBox="1">
                          <a:spLocks noChangeArrowheads="1"/>
                        </wps:cNvSpPr>
                        <wps:spPr bwMode="auto">
                          <a:xfrm>
                            <a:off x="3515" y="6237"/>
                            <a:ext cx="850"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41D1DA8F" w14:textId="77777777" w:rsidR="000D2FC1" w:rsidRPr="002C607A" w:rsidRDefault="000D2FC1" w:rsidP="001A7CFB">
                              <w:pPr>
                                <w:spacing w:before="20" w:line="240" w:lineRule="auto"/>
                                <w:ind w:firstLine="0"/>
                                <w:jc w:val="center"/>
                                <w:rPr>
                                  <w:rFonts w:ascii="Times New Roman" w:hAnsi="Times New Roman"/>
                                  <w:sz w:val="18"/>
                                </w:rPr>
                              </w:pPr>
                              <w:r w:rsidRPr="002C607A">
                                <w:rPr>
                                  <w:rFonts w:ascii="Times New Roman" w:hAnsi="Times New Roman"/>
                                  <w:sz w:val="18"/>
                                </w:rPr>
                                <w:t>Подп.</w:t>
                              </w:r>
                            </w:p>
                          </w:txbxContent>
                        </wps:txbx>
                        <wps:bodyPr rot="0" vert="horz" wrap="square" lIns="0" tIns="0" rIns="0" bIns="0" anchor="ctr" anchorCtr="0" upright="1">
                          <a:noAutofit/>
                        </wps:bodyPr>
                      </wps:wsp>
                      <wps:wsp>
                        <wps:cNvPr id="509" name="Text Box 145"/>
                        <wps:cNvSpPr txBox="1">
                          <a:spLocks noChangeArrowheads="1"/>
                        </wps:cNvSpPr>
                        <wps:spPr bwMode="auto">
                          <a:xfrm>
                            <a:off x="1247" y="7655"/>
                            <a:ext cx="1134"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4F748554" w14:textId="77777777" w:rsidR="000D2FC1" w:rsidRPr="007A6C62" w:rsidRDefault="000D2FC1" w:rsidP="00FA1C95">
                              <w:pPr>
                                <w:spacing w:line="240" w:lineRule="auto"/>
                                <w:ind w:firstLine="0"/>
                                <w:jc w:val="center"/>
                                <w:rPr>
                                  <w:rFonts w:ascii="Times New Roman" w:hAnsi="Times New Roman"/>
                                </w:rPr>
                              </w:pPr>
                              <w:r w:rsidRPr="007A6C62">
                                <w:rPr>
                                  <w:rFonts w:ascii="Times New Roman" w:hAnsi="Times New Roman"/>
                                  <w:sz w:val="20"/>
                                  <w:szCs w:val="16"/>
                                </w:rPr>
                                <w:t>ГИП</w:t>
                              </w:r>
                            </w:p>
                          </w:txbxContent>
                        </wps:txbx>
                        <wps:bodyPr rot="0" vert="horz" wrap="square" lIns="0" tIns="0" rIns="0" bIns="0" anchor="ctr" anchorCtr="0" upright="1">
                          <a:noAutofit/>
                        </wps:bodyPr>
                      </wps:wsp>
                      <wps:wsp>
                        <wps:cNvPr id="510" name="Text Box 146"/>
                        <wps:cNvSpPr txBox="1">
                          <a:spLocks noChangeArrowheads="1"/>
                        </wps:cNvSpPr>
                        <wps:spPr bwMode="auto">
                          <a:xfrm>
                            <a:off x="1247" y="7088"/>
                            <a:ext cx="1134" cy="28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5FF5B716" w14:textId="77777777" w:rsidR="000D2FC1" w:rsidRPr="00596ED4" w:rsidRDefault="000D2FC1" w:rsidP="007A6C62">
                              <w:pPr>
                                <w:ind w:firstLine="0"/>
                              </w:pPr>
                            </w:p>
                          </w:txbxContent>
                        </wps:txbx>
                        <wps:bodyPr rot="0" vert="horz" wrap="square" lIns="0" tIns="0" rIns="0" bIns="0" anchor="t" anchorCtr="0" upright="1">
                          <a:noAutofit/>
                        </wps:bodyPr>
                      </wps:wsp>
                      <wps:wsp>
                        <wps:cNvPr id="511" name="AutoShape 147"/>
                        <wps:cNvCnPr>
                          <a:cxnSpLocks noChangeShapeType="1"/>
                        </wps:cNvCnPr>
                        <wps:spPr bwMode="auto">
                          <a:xfrm>
                            <a:off x="1247" y="5670"/>
                            <a:ext cx="10263"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12" name="AutoShape 148"/>
                        <wps:cNvCnPr>
                          <a:cxnSpLocks noChangeShapeType="1"/>
                        </wps:cNvCnPr>
                        <wps:spPr bwMode="auto">
                          <a:xfrm>
                            <a:off x="1247" y="6521"/>
                            <a:ext cx="10263"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13" name="AutoShape 149"/>
                        <wps:cNvCnPr>
                          <a:cxnSpLocks noChangeShapeType="1"/>
                        </wps:cNvCnPr>
                        <wps:spPr bwMode="auto">
                          <a:xfrm>
                            <a:off x="1247" y="5954"/>
                            <a:ext cx="36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150"/>
                        <wps:cNvCnPr>
                          <a:cxnSpLocks noChangeShapeType="1"/>
                        </wps:cNvCnPr>
                        <wps:spPr bwMode="auto">
                          <a:xfrm>
                            <a:off x="1247" y="6237"/>
                            <a:ext cx="368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15" name="AutoShape 151"/>
                        <wps:cNvCnPr>
                          <a:cxnSpLocks noChangeShapeType="1"/>
                        </wps:cNvCnPr>
                        <wps:spPr bwMode="auto">
                          <a:xfrm>
                            <a:off x="1247" y="6804"/>
                            <a:ext cx="36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6" name="AutoShape 152"/>
                        <wps:cNvCnPr>
                          <a:cxnSpLocks noChangeShapeType="1"/>
                        </wps:cNvCnPr>
                        <wps:spPr bwMode="auto">
                          <a:xfrm>
                            <a:off x="1247" y="7088"/>
                            <a:ext cx="36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7" name="AutoShape 153"/>
                        <wps:cNvCnPr>
                          <a:cxnSpLocks noChangeShapeType="1"/>
                        </wps:cNvCnPr>
                        <wps:spPr bwMode="auto">
                          <a:xfrm>
                            <a:off x="1247" y="7371"/>
                            <a:ext cx="36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8" name="AutoShape 154"/>
                        <wps:cNvCnPr>
                          <a:cxnSpLocks noChangeShapeType="1"/>
                        </wps:cNvCnPr>
                        <wps:spPr bwMode="auto">
                          <a:xfrm>
                            <a:off x="1247" y="7653"/>
                            <a:ext cx="36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9" name="AutoShape 155"/>
                        <wps:cNvCnPr>
                          <a:cxnSpLocks noChangeShapeType="1"/>
                        </wps:cNvCnPr>
                        <wps:spPr bwMode="auto">
                          <a:xfrm>
                            <a:off x="4933" y="5670"/>
                            <a:ext cx="0" cy="2268"/>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0" name="AutoShape 156"/>
                        <wps:cNvCnPr>
                          <a:cxnSpLocks noChangeShapeType="1"/>
                        </wps:cNvCnPr>
                        <wps:spPr bwMode="auto">
                          <a:xfrm>
                            <a:off x="2381" y="5671"/>
                            <a:ext cx="0" cy="2268"/>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1" name="AutoShape 157"/>
                        <wps:cNvCnPr>
                          <a:cxnSpLocks noChangeShapeType="1"/>
                        </wps:cNvCnPr>
                        <wps:spPr bwMode="auto">
                          <a:xfrm>
                            <a:off x="3515" y="5671"/>
                            <a:ext cx="0" cy="2268"/>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2" name="AutoShape 158"/>
                        <wps:cNvCnPr>
                          <a:cxnSpLocks noChangeShapeType="1"/>
                        </wps:cNvCnPr>
                        <wps:spPr bwMode="auto">
                          <a:xfrm>
                            <a:off x="4366" y="5670"/>
                            <a:ext cx="0" cy="2268"/>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3" name="AutoShape 159"/>
                        <wps:cNvCnPr>
                          <a:cxnSpLocks noChangeShapeType="1"/>
                        </wps:cNvCnPr>
                        <wps:spPr bwMode="auto">
                          <a:xfrm>
                            <a:off x="8675" y="6521"/>
                            <a:ext cx="0" cy="1417"/>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4" name="AutoShape 160"/>
                        <wps:cNvCnPr>
                          <a:cxnSpLocks noChangeShapeType="1"/>
                        </wps:cNvCnPr>
                        <wps:spPr bwMode="auto">
                          <a:xfrm>
                            <a:off x="8675" y="6804"/>
                            <a:ext cx="283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5" name="AutoShape 161"/>
                        <wps:cNvCnPr>
                          <a:cxnSpLocks noChangeShapeType="1"/>
                        </wps:cNvCnPr>
                        <wps:spPr bwMode="auto">
                          <a:xfrm>
                            <a:off x="8675" y="7088"/>
                            <a:ext cx="2835"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6" name="AutoShape 162"/>
                        <wps:cNvCnPr>
                          <a:cxnSpLocks noChangeShapeType="1"/>
                        </wps:cNvCnPr>
                        <wps:spPr bwMode="auto">
                          <a:xfrm>
                            <a:off x="9526" y="6522"/>
                            <a:ext cx="0" cy="567"/>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7" name="AutoShape 163"/>
                        <wps:cNvCnPr>
                          <a:cxnSpLocks noChangeShapeType="1"/>
                        </wps:cNvCnPr>
                        <wps:spPr bwMode="auto">
                          <a:xfrm>
                            <a:off x="10376" y="6522"/>
                            <a:ext cx="0" cy="567"/>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8" name="AutoShape 164"/>
                        <wps:cNvCnPr>
                          <a:cxnSpLocks noChangeShapeType="1"/>
                        </wps:cNvCnPr>
                        <wps:spPr bwMode="auto">
                          <a:xfrm>
                            <a:off x="1814" y="5671"/>
                            <a:ext cx="0" cy="8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29" name="AutoShape 165"/>
                        <wps:cNvCnPr>
                          <a:cxnSpLocks noChangeShapeType="1"/>
                        </wps:cNvCnPr>
                        <wps:spPr bwMode="auto">
                          <a:xfrm>
                            <a:off x="2948" y="5672"/>
                            <a:ext cx="0" cy="8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95" name="Text Box 146"/>
                        <wps:cNvSpPr txBox="1">
                          <a:spLocks noChangeArrowheads="1"/>
                        </wps:cNvSpPr>
                        <wps:spPr bwMode="auto">
                          <a:xfrm>
                            <a:off x="3538" y="7383"/>
                            <a:ext cx="805" cy="263"/>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p w14:paraId="2380A426" w14:textId="57CB2D8D" w:rsidR="000D2FC1" w:rsidRPr="00596ED4" w:rsidRDefault="00247FCB" w:rsidP="00066AA7">
                              <w:pPr>
                                <w:ind w:firstLine="0"/>
                                <w:jc w:val="center"/>
                              </w:pPr>
                              <w:r>
                                <w:rPr>
                                  <w:noProof/>
                                  <w:lang w:eastAsia="ru-RU"/>
                                </w:rPr>
                                <w:drawing>
                                  <wp:inline distT="0" distB="0" distL="0" distR="0" wp14:anchorId="289F5257" wp14:editId="280EA7BD">
                                    <wp:extent cx="511175" cy="170392"/>
                                    <wp:effectExtent l="0" t="0" r="3175"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11175" cy="170392"/>
                                            </a:xfrm>
                                            <a:prstGeom prst="rect">
                                              <a:avLst/>
                                            </a:prstGeom>
                                            <a:noFill/>
                                            <a:ln>
                                              <a:noFill/>
                                            </a:ln>
                                          </pic:spPr>
                                        </pic:pic>
                                      </a:graphicData>
                                    </a:graphic>
                                  </wp:inline>
                                </w:drawing>
                              </w:r>
                            </w:p>
                          </w:txbxContent>
                        </wps:txbx>
                        <wps:bodyPr rot="0" vert="horz" wrap="square" lIns="0" tIns="0" rIns="0" bIns="0" anchor="t" anchorCtr="0" upright="1">
                          <a:noAutofit/>
                        </wps:bodyPr>
                      </wps:wsp>
                    </wpg:grpSp>
                    <wpg:grpSp>
                      <wpg:cNvPr id="530" name="Group 166"/>
                      <wpg:cNvGrpSpPr>
                        <a:grpSpLocks/>
                      </wpg:cNvGrpSpPr>
                      <wpg:grpSpPr bwMode="auto">
                        <a:xfrm>
                          <a:off x="397" y="7881"/>
                          <a:ext cx="851" cy="3686"/>
                          <a:chOff x="5670" y="5670"/>
                          <a:chExt cx="851" cy="3686"/>
                        </a:xfrm>
                      </wpg:grpSpPr>
                      <wps:wsp>
                        <wps:cNvPr id="531" name="Text Box 167"/>
                        <wps:cNvSpPr txBox="1">
                          <a:spLocks noChangeArrowheads="1"/>
                        </wps:cNvSpPr>
                        <wps:spPr bwMode="auto">
                          <a:xfrm>
                            <a:off x="6237" y="8222"/>
                            <a:ext cx="283" cy="11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0660B8" w14:textId="77777777" w:rsidR="000D2FC1" w:rsidRPr="00596ED4" w:rsidRDefault="000D2FC1" w:rsidP="007D2430">
                              <w:pPr>
                                <w:ind w:left="57"/>
                                <w:rPr>
                                  <w:sz w:val="18"/>
                                </w:rPr>
                              </w:pPr>
                            </w:p>
                          </w:txbxContent>
                        </wps:txbx>
                        <wps:bodyPr rot="0" vert="vert270" wrap="square" lIns="0" tIns="0" rIns="0" bIns="0" anchor="t" anchorCtr="0" upright="1">
                          <a:noAutofit/>
                        </wps:bodyPr>
                      </wps:wsp>
                      <wps:wsp>
                        <wps:cNvPr id="532" name="Text Box 168"/>
                        <wps:cNvSpPr txBox="1">
                          <a:spLocks noChangeArrowheads="1"/>
                        </wps:cNvSpPr>
                        <wps:spPr bwMode="auto">
                          <a:xfrm>
                            <a:off x="6237" y="7088"/>
                            <a:ext cx="283" cy="11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E7E570" w14:textId="77777777" w:rsidR="000D2FC1" w:rsidRPr="00596ED4" w:rsidRDefault="000D2FC1" w:rsidP="007D2430">
                              <w:pPr>
                                <w:ind w:left="57"/>
                                <w:rPr>
                                  <w:sz w:val="18"/>
                                </w:rPr>
                              </w:pPr>
                            </w:p>
                          </w:txbxContent>
                        </wps:txbx>
                        <wps:bodyPr rot="0" vert="vert270" wrap="square" lIns="0" tIns="0" rIns="0" bIns="0" anchor="t" anchorCtr="0" upright="1">
                          <a:noAutofit/>
                        </wps:bodyPr>
                      </wps:wsp>
                      <wps:wsp>
                        <wps:cNvPr id="533" name="Text Box 169"/>
                        <wps:cNvSpPr txBox="1">
                          <a:spLocks noChangeArrowheads="1"/>
                        </wps:cNvSpPr>
                        <wps:spPr bwMode="auto">
                          <a:xfrm>
                            <a:off x="6237" y="5670"/>
                            <a:ext cx="283" cy="5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1DD5DB" w14:textId="77777777" w:rsidR="000D2FC1" w:rsidRPr="00596ED4" w:rsidRDefault="000D2FC1" w:rsidP="007D2430">
                              <w:pPr>
                                <w:jc w:val="center"/>
                                <w:rPr>
                                  <w:sz w:val="18"/>
                                </w:rPr>
                              </w:pPr>
                            </w:p>
                          </w:txbxContent>
                        </wps:txbx>
                        <wps:bodyPr rot="0" vert="vert270" wrap="square" lIns="0" tIns="0" rIns="0" bIns="0" anchor="t" anchorCtr="0" upright="1">
                          <a:noAutofit/>
                        </wps:bodyPr>
                      </wps:wsp>
                      <wps:wsp>
                        <wps:cNvPr id="534" name="Text Box 170"/>
                        <wps:cNvSpPr txBox="1">
                          <a:spLocks noChangeArrowheads="1"/>
                        </wps:cNvSpPr>
                        <wps:spPr bwMode="auto">
                          <a:xfrm>
                            <a:off x="5954" y="5670"/>
                            <a:ext cx="283" cy="5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C21FC8" w14:textId="77777777" w:rsidR="000D2FC1" w:rsidRPr="00596ED4" w:rsidRDefault="000D2FC1" w:rsidP="007D2430">
                              <w:pPr>
                                <w:jc w:val="center"/>
                                <w:rPr>
                                  <w:sz w:val="18"/>
                                </w:rPr>
                              </w:pPr>
                            </w:p>
                          </w:txbxContent>
                        </wps:txbx>
                        <wps:bodyPr rot="0" vert="vert270" wrap="square" lIns="0" tIns="0" rIns="0" bIns="0" anchor="t" anchorCtr="0" upright="1">
                          <a:noAutofit/>
                        </wps:bodyPr>
                      </wps:wsp>
                      <wps:wsp>
                        <wps:cNvPr id="535" name="Text Box 171"/>
                        <wps:cNvSpPr txBox="1">
                          <a:spLocks noChangeArrowheads="1"/>
                        </wps:cNvSpPr>
                        <wps:spPr bwMode="auto">
                          <a:xfrm>
                            <a:off x="5954" y="7088"/>
                            <a:ext cx="283" cy="11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6F5793" w14:textId="77777777" w:rsidR="000D2FC1" w:rsidRPr="00596ED4" w:rsidRDefault="000D2FC1" w:rsidP="007D2430">
                              <w:pPr>
                                <w:ind w:left="57"/>
                                <w:rPr>
                                  <w:sz w:val="18"/>
                                </w:rPr>
                              </w:pPr>
                            </w:p>
                          </w:txbxContent>
                        </wps:txbx>
                        <wps:bodyPr rot="0" vert="vert270" wrap="square" lIns="0" tIns="0" rIns="0" bIns="0" anchor="t" anchorCtr="0" upright="1">
                          <a:noAutofit/>
                        </wps:bodyPr>
                      </wps:wsp>
                      <wps:wsp>
                        <wps:cNvPr id="536" name="Text Box 172"/>
                        <wps:cNvSpPr txBox="1">
                          <a:spLocks noChangeArrowheads="1"/>
                        </wps:cNvSpPr>
                        <wps:spPr bwMode="auto">
                          <a:xfrm>
                            <a:off x="5954" y="8222"/>
                            <a:ext cx="283" cy="11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8BB427" w14:textId="77777777" w:rsidR="000D2FC1" w:rsidRPr="00596ED4" w:rsidRDefault="000D2FC1" w:rsidP="007D2430">
                              <w:pPr>
                                <w:ind w:left="57"/>
                                <w:rPr>
                                  <w:sz w:val="18"/>
                                </w:rPr>
                              </w:pPr>
                            </w:p>
                          </w:txbxContent>
                        </wps:txbx>
                        <wps:bodyPr rot="0" vert="vert270" wrap="square" lIns="0" tIns="0" rIns="0" bIns="0" anchor="t" anchorCtr="0" upright="1">
                          <a:noAutofit/>
                        </wps:bodyPr>
                      </wps:wsp>
                      <wps:wsp>
                        <wps:cNvPr id="537" name="Text Box 173"/>
                        <wps:cNvSpPr txBox="1">
                          <a:spLocks noChangeArrowheads="1"/>
                        </wps:cNvSpPr>
                        <wps:spPr bwMode="auto">
                          <a:xfrm>
                            <a:off x="5670" y="5670"/>
                            <a:ext cx="283" cy="36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09A83E" w14:textId="77777777" w:rsidR="000D2FC1" w:rsidRPr="007D2430" w:rsidRDefault="000D2FC1" w:rsidP="00727636">
                              <w:pPr>
                                <w:spacing w:line="240" w:lineRule="auto"/>
                                <w:ind w:firstLine="0"/>
                                <w:jc w:val="left"/>
                                <w:rPr>
                                  <w:rFonts w:ascii="Times New Roman" w:hAnsi="Times New Roman"/>
                                  <w:sz w:val="18"/>
                                </w:rPr>
                              </w:pPr>
                              <w:r>
                                <w:rPr>
                                  <w:rFonts w:ascii="Times New Roman" w:hAnsi="Times New Roman"/>
                                  <w:sz w:val="18"/>
                                </w:rPr>
                                <w:t xml:space="preserve"> </w:t>
                              </w:r>
                              <w:r w:rsidRPr="007D2430">
                                <w:rPr>
                                  <w:rFonts w:ascii="Times New Roman" w:hAnsi="Times New Roman"/>
                                  <w:sz w:val="18"/>
                                </w:rPr>
                                <w:t>Согласовано</w:t>
                              </w:r>
                            </w:p>
                          </w:txbxContent>
                        </wps:txbx>
                        <wps:bodyPr rot="0" vert="vert270" wrap="square" lIns="0" tIns="0" rIns="0" bIns="0" anchor="ctr" anchorCtr="0" upright="1">
                          <a:noAutofit/>
                        </wps:bodyPr>
                      </wps:wsp>
                      <wps:wsp>
                        <wps:cNvPr id="538" name="AutoShape 174"/>
                        <wps:cNvCnPr>
                          <a:cxnSpLocks noChangeShapeType="1"/>
                        </wps:cNvCnPr>
                        <wps:spPr bwMode="auto">
                          <a:xfrm>
                            <a:off x="5670" y="5670"/>
                            <a:ext cx="0" cy="368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39" name="AutoShape 175"/>
                        <wps:cNvCnPr>
                          <a:cxnSpLocks noChangeShapeType="1"/>
                        </wps:cNvCnPr>
                        <wps:spPr bwMode="auto">
                          <a:xfrm>
                            <a:off x="5954" y="5670"/>
                            <a:ext cx="0" cy="368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40" name="AutoShape 176"/>
                        <wps:cNvCnPr>
                          <a:cxnSpLocks noChangeShapeType="1"/>
                        </wps:cNvCnPr>
                        <wps:spPr bwMode="auto">
                          <a:xfrm>
                            <a:off x="6237" y="5670"/>
                            <a:ext cx="0" cy="368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41" name="AutoShape 177"/>
                        <wps:cNvCnPr>
                          <a:cxnSpLocks noChangeShapeType="1"/>
                        </wps:cNvCnPr>
                        <wps:spPr bwMode="auto">
                          <a:xfrm>
                            <a:off x="5670" y="5670"/>
                            <a:ext cx="85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42" name="AutoShape 178"/>
                        <wps:cNvCnPr>
                          <a:cxnSpLocks noChangeShapeType="1"/>
                        </wps:cNvCnPr>
                        <wps:spPr bwMode="auto">
                          <a:xfrm>
                            <a:off x="5954" y="6237"/>
                            <a:ext cx="567"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43" name="AutoShape 179"/>
                        <wps:cNvCnPr>
                          <a:cxnSpLocks noChangeShapeType="1"/>
                        </wps:cNvCnPr>
                        <wps:spPr bwMode="auto">
                          <a:xfrm>
                            <a:off x="5954" y="7088"/>
                            <a:ext cx="567"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44" name="AutoShape 180"/>
                        <wps:cNvCnPr>
                          <a:cxnSpLocks noChangeShapeType="1"/>
                        </wps:cNvCnPr>
                        <wps:spPr bwMode="auto">
                          <a:xfrm>
                            <a:off x="5954" y="8222"/>
                            <a:ext cx="567"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45" name="AutoShape 181"/>
                        <wps:cNvCnPr>
                          <a:cxnSpLocks noChangeShapeType="1"/>
                        </wps:cNvCnPr>
                        <wps:spPr bwMode="auto">
                          <a:xfrm>
                            <a:off x="5670" y="9356"/>
                            <a:ext cx="85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546" name="Group 182"/>
                      <wpg:cNvGrpSpPr>
                        <a:grpSpLocks/>
                      </wpg:cNvGrpSpPr>
                      <wpg:grpSpPr bwMode="auto">
                        <a:xfrm>
                          <a:off x="567" y="11567"/>
                          <a:ext cx="681" cy="4819"/>
                          <a:chOff x="5670" y="5670"/>
                          <a:chExt cx="681" cy="4819"/>
                        </a:xfrm>
                      </wpg:grpSpPr>
                      <wps:wsp>
                        <wps:cNvPr id="547" name="Text Box 183"/>
                        <wps:cNvSpPr txBox="1">
                          <a:spLocks noChangeArrowheads="1"/>
                        </wps:cNvSpPr>
                        <wps:spPr bwMode="auto">
                          <a:xfrm>
                            <a:off x="5954" y="5670"/>
                            <a:ext cx="397"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AE04E7" w14:textId="77777777" w:rsidR="000D2FC1" w:rsidRPr="00596ED4" w:rsidRDefault="000D2FC1" w:rsidP="007D2430">
                              <w:pPr>
                                <w:spacing w:before="60"/>
                                <w:jc w:val="center"/>
                                <w:rPr>
                                  <w:sz w:val="18"/>
                                </w:rPr>
                              </w:pPr>
                            </w:p>
                          </w:txbxContent>
                        </wps:txbx>
                        <wps:bodyPr rot="0" vert="vert270" wrap="square" lIns="0" tIns="0" rIns="0" bIns="0" anchor="t" anchorCtr="0" upright="1">
                          <a:noAutofit/>
                        </wps:bodyPr>
                      </wps:wsp>
                      <wps:wsp>
                        <wps:cNvPr id="548" name="Text Box 184"/>
                        <wps:cNvSpPr txBox="1">
                          <a:spLocks noChangeArrowheads="1"/>
                        </wps:cNvSpPr>
                        <wps:spPr bwMode="auto">
                          <a:xfrm>
                            <a:off x="5954" y="9071"/>
                            <a:ext cx="397"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3A3392" w14:textId="77777777" w:rsidR="000D2FC1" w:rsidRPr="00596ED4" w:rsidRDefault="000D2FC1" w:rsidP="007D2430">
                              <w:pPr>
                                <w:spacing w:before="60"/>
                                <w:jc w:val="center"/>
                                <w:rPr>
                                  <w:sz w:val="18"/>
                                </w:rPr>
                              </w:pPr>
                            </w:p>
                          </w:txbxContent>
                        </wps:txbx>
                        <wps:bodyPr rot="0" vert="vert270" wrap="square" lIns="0" tIns="0" rIns="0" bIns="0" anchor="t" anchorCtr="0" upright="1">
                          <a:noAutofit/>
                        </wps:bodyPr>
                      </wps:wsp>
                      <wps:wsp>
                        <wps:cNvPr id="549" name="Text Box 185"/>
                        <wps:cNvSpPr txBox="1">
                          <a:spLocks noChangeArrowheads="1"/>
                        </wps:cNvSpPr>
                        <wps:spPr bwMode="auto">
                          <a:xfrm>
                            <a:off x="5670" y="7087"/>
                            <a:ext cx="283" cy="19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619CCA" w14:textId="77777777" w:rsidR="000D2FC1" w:rsidRPr="007D2430" w:rsidRDefault="000D2FC1" w:rsidP="00EC14C7">
                              <w:pPr>
                                <w:spacing w:line="240" w:lineRule="auto"/>
                                <w:ind w:firstLine="0"/>
                                <w:jc w:val="center"/>
                                <w:rPr>
                                  <w:rFonts w:ascii="Times New Roman" w:hAnsi="Times New Roman"/>
                                  <w:sz w:val="18"/>
                                </w:rPr>
                              </w:pPr>
                              <w:r w:rsidRPr="00CB5D71">
                                <w:rPr>
                                  <w:rFonts w:ascii="Times New Roman" w:hAnsi="Times New Roman"/>
                                  <w:sz w:val="18"/>
                                </w:rPr>
                                <w:t>Подп. и дата</w:t>
                              </w:r>
                            </w:p>
                          </w:txbxContent>
                        </wps:txbx>
                        <wps:bodyPr rot="0" vert="vert270" wrap="square" lIns="0" tIns="0" rIns="0" bIns="0" anchor="ctr" anchorCtr="0" upright="1">
                          <a:noAutofit/>
                        </wps:bodyPr>
                      </wps:wsp>
                      <wps:wsp>
                        <wps:cNvPr id="550" name="Text Box 186"/>
                        <wps:cNvSpPr txBox="1">
                          <a:spLocks noChangeArrowheads="1"/>
                        </wps:cNvSpPr>
                        <wps:spPr bwMode="auto">
                          <a:xfrm>
                            <a:off x="5670" y="9072"/>
                            <a:ext cx="283"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2C5245" w14:textId="77777777" w:rsidR="000D2FC1" w:rsidRPr="007D2430" w:rsidRDefault="000D2FC1" w:rsidP="007D2430">
                              <w:pPr>
                                <w:spacing w:line="240" w:lineRule="auto"/>
                                <w:ind w:firstLine="0"/>
                                <w:jc w:val="center"/>
                                <w:rPr>
                                  <w:rFonts w:ascii="Times New Roman" w:hAnsi="Times New Roman"/>
                                  <w:sz w:val="18"/>
                                  <w:szCs w:val="18"/>
                                </w:rPr>
                              </w:pPr>
                              <w:r w:rsidRPr="007D2430">
                                <w:rPr>
                                  <w:rFonts w:ascii="Times New Roman" w:hAnsi="Times New Roman"/>
                                  <w:sz w:val="18"/>
                                  <w:szCs w:val="18"/>
                                </w:rPr>
                                <w:t>Инв. № подл.</w:t>
                              </w:r>
                            </w:p>
                          </w:txbxContent>
                        </wps:txbx>
                        <wps:bodyPr rot="0" vert="vert270" wrap="square" lIns="0" tIns="0" rIns="0" bIns="0" anchor="ctr" anchorCtr="0" upright="1">
                          <a:noAutofit/>
                        </wps:bodyPr>
                      </wps:wsp>
                      <wps:wsp>
                        <wps:cNvPr id="551" name="Text Box 187"/>
                        <wps:cNvSpPr txBox="1">
                          <a:spLocks noChangeArrowheads="1"/>
                        </wps:cNvSpPr>
                        <wps:spPr bwMode="auto">
                          <a:xfrm>
                            <a:off x="5670" y="5670"/>
                            <a:ext cx="283" cy="14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1547D2" w14:textId="77777777" w:rsidR="000D2FC1" w:rsidRPr="007A6C62" w:rsidRDefault="000D2FC1" w:rsidP="00B9089A">
                              <w:pPr>
                                <w:spacing w:line="240" w:lineRule="auto"/>
                                <w:ind w:firstLine="0"/>
                                <w:jc w:val="center"/>
                                <w:rPr>
                                  <w:rFonts w:ascii="Times New Roman" w:hAnsi="Times New Roman"/>
                                  <w:sz w:val="18"/>
                                </w:rPr>
                              </w:pPr>
                              <w:proofErr w:type="spellStart"/>
                              <w:r w:rsidRPr="007A6C62">
                                <w:rPr>
                                  <w:rFonts w:ascii="Times New Roman" w:hAnsi="Times New Roman"/>
                                  <w:sz w:val="18"/>
                                </w:rPr>
                                <w:t>Взам</w:t>
                              </w:r>
                              <w:proofErr w:type="spellEnd"/>
                              <w:r w:rsidRPr="007A6C62">
                                <w:rPr>
                                  <w:rFonts w:ascii="Times New Roman" w:hAnsi="Times New Roman"/>
                                  <w:sz w:val="18"/>
                                </w:rPr>
                                <w:t>. инв. №</w:t>
                              </w:r>
                            </w:p>
                          </w:txbxContent>
                        </wps:txbx>
                        <wps:bodyPr rot="0" vert="vert270" wrap="square" lIns="0" tIns="0" rIns="0" bIns="0" anchor="ctr" anchorCtr="0" upright="1">
                          <a:noAutofit/>
                        </wps:bodyPr>
                      </wps:wsp>
                      <wps:wsp>
                        <wps:cNvPr id="552" name="AutoShape 188"/>
                        <wps:cNvCnPr>
                          <a:cxnSpLocks noChangeShapeType="1"/>
                        </wps:cNvCnPr>
                        <wps:spPr bwMode="auto">
                          <a:xfrm>
                            <a:off x="5670" y="5670"/>
                            <a:ext cx="0" cy="4819"/>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53" name="AutoShape 189"/>
                        <wps:cNvCnPr>
                          <a:cxnSpLocks noChangeShapeType="1"/>
                        </wps:cNvCnPr>
                        <wps:spPr bwMode="auto">
                          <a:xfrm>
                            <a:off x="5954" y="5670"/>
                            <a:ext cx="0" cy="4819"/>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54" name="AutoShape 190"/>
                        <wps:cNvCnPr>
                          <a:cxnSpLocks noChangeShapeType="1"/>
                        </wps:cNvCnPr>
                        <wps:spPr bwMode="auto">
                          <a:xfrm>
                            <a:off x="5670" y="5670"/>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55" name="AutoShape 191"/>
                        <wps:cNvCnPr>
                          <a:cxnSpLocks noChangeShapeType="1"/>
                        </wps:cNvCnPr>
                        <wps:spPr bwMode="auto">
                          <a:xfrm>
                            <a:off x="5670" y="7088"/>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56" name="AutoShape 192"/>
                        <wps:cNvCnPr>
                          <a:cxnSpLocks noChangeShapeType="1"/>
                        </wps:cNvCnPr>
                        <wps:spPr bwMode="auto">
                          <a:xfrm>
                            <a:off x="5670" y="9072"/>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57" name="AutoShape 193"/>
                        <wps:cNvCnPr>
                          <a:cxnSpLocks noChangeShapeType="1"/>
                        </wps:cNvCnPr>
                        <wps:spPr bwMode="auto">
                          <a:xfrm>
                            <a:off x="5671" y="10489"/>
                            <a:ext cx="68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558" name="Group 194"/>
                      <wpg:cNvGrpSpPr>
                        <a:grpSpLocks/>
                      </wpg:cNvGrpSpPr>
                      <wpg:grpSpPr bwMode="auto">
                        <a:xfrm>
                          <a:off x="1228" y="397"/>
                          <a:ext cx="10282" cy="15995"/>
                          <a:chOff x="1228" y="397"/>
                          <a:chExt cx="10282" cy="15995"/>
                        </a:xfrm>
                      </wpg:grpSpPr>
                      <wps:wsp>
                        <wps:cNvPr id="559" name="AutoShape 196"/>
                        <wps:cNvCnPr>
                          <a:cxnSpLocks noChangeShapeType="1"/>
                        </wps:cNvCnPr>
                        <wps:spPr bwMode="auto">
                          <a:xfrm flipV="1">
                            <a:off x="1228" y="397"/>
                            <a:ext cx="10261"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0" name="AutoShape 197"/>
                        <wps:cNvCnPr>
                          <a:cxnSpLocks noChangeShapeType="1"/>
                        </wps:cNvCnPr>
                        <wps:spPr bwMode="auto">
                          <a:xfrm>
                            <a:off x="1247" y="397"/>
                            <a:ext cx="0" cy="15987"/>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1" name="AutoShape 198"/>
                        <wps:cNvCnPr>
                          <a:cxnSpLocks noChangeShapeType="1"/>
                        </wps:cNvCnPr>
                        <wps:spPr bwMode="auto">
                          <a:xfrm>
                            <a:off x="11510" y="405"/>
                            <a:ext cx="0" cy="15987"/>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2" name="AutoShape 199"/>
                        <wps:cNvCnPr>
                          <a:cxnSpLocks noChangeShapeType="1"/>
                        </wps:cNvCnPr>
                        <wps:spPr bwMode="auto">
                          <a:xfrm flipV="1">
                            <a:off x="1247" y="16386"/>
                            <a:ext cx="10261"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DF5C104" id="Группа 469" o:spid="_x0000_s1096" style="position:absolute;left:0;text-align:left;margin-left:23.45pt;margin-top:20.1pt;width:555.7pt;height:799.75pt;z-index:251701760;mso-position-horizontal-relative:page;mso-position-vertical-relative:page" coordorigin="397,397" coordsize="11114,15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">
              <v:group id="Group 106" o:spid="_x0000_s1097" style="position:absolute;left:1247;top:14118;width:10264;height:2269" coordorigin="1247,5670" coordsize="10264,2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xKpcIAAADcAAAADwAAAGRycy9kb3ducmV2LnhtbERPy4rCMBTdC/MP4Q7M&#10;TtOOTzpGEVGZhQg+QNxdmmtbbG5Kk2nr35vFgMvDec+XnSlFQ7UrLCuIBxEI4tTqgjMFl/O2PwPh&#10;PLLG0jIpeJKD5eKjN8dE25aP1Jx8JkIIuwQV5N5XiZQuzcmgG9iKOHB3Wxv0AdaZ1DW2IdyU8juK&#10;JtJgwaEhx4rWOaWP059RsGuxXQ3jTbN/3NfP23l8uO5jUurrs1v9gPDU+bf43/2rFYym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6sSqXCAAAA3AAAAA8A&#10;AAAAAAAAAAAAAAAAqgIAAGRycy9kb3ducmV2LnhtbFBLBQYAAAAABAAEAPoAAACZAwAAAAA=&#10;">
                <v:shapetype id="_x0000_t202" coordsize="21600,21600" o:spt="202" path="m,l,21600r21600,l21600,xe">
                  <v:stroke joinstyle="miter"/>
                  <v:path gradientshapeok="t" o:connecttype="rect"/>
                </v:shapetype>
                <v:shape id="Text Box 107" o:spid="_x0000_s1098" type="#_x0000_t202" style="position:absolute;left:4935;top:5670;width:6576;height:8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avtcIA&#10;AADcAAAADwAAAGRycy9kb3ducmV2LnhtbESP0YrCMBRE3wX/IVxh3zStLLpUo7irC/okdvsBl+ba&#10;FpubkkTt/r0RBB+HmTnDLNe9acWNnG8sK0gnCQji0uqGKwXF3+/4C4QPyBpby6TgnzysV8PBEjNt&#10;73yiWx4qESHsM1RQh9BlUvqyJoN+Yjvi6J2tMxiidJXUDu8Rblo5TZKZNNhwXKixo5+aykt+NQp2&#10;39NzcyncsaCcDpZ5m8rDVqmPUb9ZgAjUh3f41d5rBZ/zFJ5n4hG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xq+1wgAAANwAAAAPAAAAAAAAAAAAAAAAAJgCAABkcnMvZG93&#10;bnJldi54bWxQSwUGAAAAAAQABAD1AAAAhwMAAAAA&#10;" stroked="f" strokecolor="red">
                  <v:textbox inset="0,0,0,0">
                    <w:txbxContent>
                      <w:p w14:paraId="29645DD8" w14:textId="4B34CE3D" w:rsidR="000D2FC1" w:rsidRPr="007B59C9" w:rsidRDefault="00A35C1E" w:rsidP="007B59C9">
                        <w:pPr>
                          <w:spacing w:before="240"/>
                          <w:ind w:firstLine="0"/>
                          <w:jc w:val="center"/>
                          <w:rPr>
                            <w:b/>
                            <w:sz w:val="28"/>
                            <w:szCs w:val="28"/>
                          </w:rPr>
                        </w:pPr>
                        <w:sdt>
                          <w:sdtPr>
                            <w:rPr>
                              <w:rFonts w:ascii="Times New Roman" w:hAnsi="Times New Roman"/>
                              <w:b/>
                              <w:sz w:val="28"/>
                              <w:szCs w:val="28"/>
                            </w:rPr>
                            <w:alias w:val="Шифр"/>
                            <w:tag w:val=""/>
                            <w:id w:val="1657876824"/>
                            <w:dataBinding w:prefixMappings="xmlns:ns0='http://purl.org/dc/elements/1.1/' xmlns:ns1='http://schemas.openxmlformats.org/package/2006/metadata/core-properties' " w:xpath="/ns1:coreProperties[1]/ns1:category[1]" w:storeItemID="{6C3C8BC8-F283-45AE-878A-BAB7291924A1}"/>
                            <w:text/>
                          </w:sdtPr>
                          <w:sdtEndPr/>
                          <w:sdtContent>
                            <w:r w:rsidR="00C97B37">
                              <w:rPr>
                                <w:rFonts w:ascii="Times New Roman" w:hAnsi="Times New Roman"/>
                                <w:b/>
                                <w:sz w:val="28"/>
                                <w:szCs w:val="28"/>
                              </w:rPr>
                              <w:t>240-521</w:t>
                            </w:r>
                          </w:sdtContent>
                        </w:sdt>
                        <w:r w:rsidR="000D2FC1">
                          <w:rPr>
                            <w:rFonts w:ascii="Times New Roman" w:hAnsi="Times New Roman"/>
                            <w:b/>
                            <w:sz w:val="28"/>
                            <w:szCs w:val="28"/>
                          </w:rPr>
                          <w:t>-</w:t>
                        </w:r>
                        <w:sdt>
                          <w:sdtPr>
                            <w:rPr>
                              <w:rFonts w:ascii="Times New Roman" w:hAnsi="Times New Roman"/>
                              <w:b/>
                              <w:sz w:val="28"/>
                              <w:szCs w:val="28"/>
                            </w:rPr>
                            <w:alias w:val="Факс организации"/>
                            <w:tag w:val=""/>
                            <w:id w:val="1354700270"/>
                            <w:dataBinding w:prefixMappings="xmlns:ns0='http://schemas.microsoft.com/office/2006/coverPageProps' " w:xpath="/ns0:CoverPageProperties[1]/ns0:CompanyFax[1]" w:storeItemID="{55AF091B-3C7A-41E3-B477-F2FDAA23CFDA}"/>
                            <w:text/>
                          </w:sdtPr>
                          <w:sdtEndPr/>
                          <w:sdtContent>
                            <w:r w:rsidR="00E85B60">
                              <w:rPr>
                                <w:rFonts w:ascii="Times New Roman" w:hAnsi="Times New Roman"/>
                                <w:b/>
                                <w:sz w:val="28"/>
                                <w:szCs w:val="28"/>
                              </w:rPr>
                              <w:t>СРД</w:t>
                            </w:r>
                          </w:sdtContent>
                        </w:sdt>
                      </w:p>
                    </w:txbxContent>
                  </v:textbox>
                </v:shape>
                <v:shape id="Text Box 108" o:spid="_x0000_s1099" type="#_x0000_t202" style="position:absolute;left:8675;top:7088;width:2835;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wgTMUA&#10;AADcAAAADwAAAGRycy9kb3ducmV2LnhtbESPzWrCQBSF94LvMFyhGzETQ6kaM4otLbQbbWPp+pK5&#10;JsHMnZCZxvj2nYLg8nB+Pk62HUwjeupcbVnBPIpBEBdW11wq+D6+zZYgnEfW2FgmBVdysN2MRxmm&#10;2l74i/rclyKMsEtRQeV9m0rpiooMusi2xME72c6gD7Irpe7wEsZNI5M4fpIGaw6EClt6qag4578m&#10;QFb6Y9+fp8lqWeAPvT7nh8/4qtTDZNitQXga/D18a79rBY+LBP7PhCM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HCBMxQAAANwAAAAPAAAAAAAAAAAAAAAAAJgCAABkcnMv&#10;ZG93bnJldi54bWxQSwUGAAAAAAQABAD1AAAAigMAAAAA&#10;" stroked="f" strokecolor="red">
                  <v:textbox inset="0,0,0,0">
                    <w:txbxContent>
                      <w:p w14:paraId="2C4C055F" w14:textId="77777777" w:rsidR="000D2FC1" w:rsidRPr="00596ED4" w:rsidRDefault="000D2FC1" w:rsidP="007D2430">
                        <w:pPr>
                          <w:ind w:firstLine="0"/>
                          <w:jc w:val="center"/>
                          <w:rPr>
                            <w:sz w:val="28"/>
                          </w:rPr>
                        </w:pPr>
                        <w:r w:rsidRPr="00665640">
                          <w:rPr>
                            <w:rFonts w:ascii="Times New Roman" w:eastAsia="Times New Roman" w:hAnsi="Times New Roman"/>
                            <w:noProof/>
                            <w:sz w:val="24"/>
                            <w:lang w:eastAsia="ru-RU"/>
                          </w:rPr>
                          <w:drawing>
                            <wp:inline distT="0" distB="0" distL="0" distR="0" wp14:anchorId="6C30BBC7" wp14:editId="24A0AAB8">
                              <wp:extent cx="1266825" cy="504825"/>
                              <wp:effectExtent l="0" t="0" r="9525" b="9525"/>
                              <wp:docPr id="56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
                                        <a:extLst>
                                          <a:ext uri="{28A0092B-C50C-407E-A947-70E740481C1C}">
                                            <a14:useLocalDpi xmlns:a14="http://schemas.microsoft.com/office/drawing/2010/main" val="0"/>
                                          </a:ext>
                                        </a:extLst>
                                      </a:blip>
                                      <a:srcRect t="12091" b="16833"/>
                                      <a:stretch>
                                        <a:fillRect/>
                                      </a:stretch>
                                    </pic:blipFill>
                                    <pic:spPr bwMode="auto">
                                      <a:xfrm>
                                        <a:off x="0" y="0"/>
                                        <a:ext cx="1266825" cy="504825"/>
                                      </a:xfrm>
                                      <a:prstGeom prst="rect">
                                        <a:avLst/>
                                      </a:prstGeom>
                                      <a:noFill/>
                                      <a:ln>
                                        <a:noFill/>
                                      </a:ln>
                                    </pic:spPr>
                                  </pic:pic>
                                </a:graphicData>
                              </a:graphic>
                            </wp:inline>
                          </w:drawing>
                        </w:r>
                      </w:p>
                    </w:txbxContent>
                  </v:textbox>
                </v:shape>
                <v:shape id="Text Box 109" o:spid="_x0000_s1100" type="#_x0000_t202" style="position:absolute;left:10376;top:6804;width:1134;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iUWcIA&#10;AADcAAAADwAAAGRycy9kb3ducmV2LnhtbESP3YrCMBSE7wXfIRxh7zTVFXfpGmXXH9ArsdsHODTH&#10;tticlCRqfXsjCF4OM/MNM192phFXcr62rGA8SkAQF1bXXCrI/7fDbxA+IGtsLJOCO3lYLvq9Oaba&#10;3vhI1yyUIkLYp6igCqFNpfRFRQb9yLbE0TtZZzBE6UqpHd4i3DRykiQzabDmuFBhS6uKinN2MQo2&#10;f5NTfc7dIaeM9pZ5PZb7tVIfg+73B0SgLrzDr/ZOK5h+fcLzTDwC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WJRZwgAAANwAAAAPAAAAAAAAAAAAAAAAAJgCAABkcnMvZG93&#10;bnJldi54bWxQSwUGAAAAAAQABAD1AAAAhwMAAAAA&#10;" stroked="f" strokecolor="red">
                  <v:textbox inset="0,0,0,0">
                    <w:txbxContent>
                      <w:p w14:paraId="1B84FA25" w14:textId="56C21530" w:rsidR="000D2FC1" w:rsidRPr="007D2430" w:rsidRDefault="000D2FC1" w:rsidP="002C607A">
                        <w:pPr>
                          <w:spacing w:line="240" w:lineRule="auto"/>
                          <w:ind w:firstLine="0"/>
                          <w:jc w:val="center"/>
                          <w:rPr>
                            <w:rFonts w:ascii="Times New Roman" w:hAnsi="Times New Roman"/>
                          </w:rPr>
                        </w:pPr>
                        <w:r w:rsidRPr="007D2430">
                          <w:rPr>
                            <w:rFonts w:ascii="Times New Roman" w:hAnsi="Times New Roman"/>
                          </w:rPr>
                          <w:fldChar w:fldCharType="begin"/>
                        </w:r>
                        <w:r w:rsidRPr="007D2430">
                          <w:rPr>
                            <w:rFonts w:ascii="Times New Roman" w:hAnsi="Times New Roman"/>
                          </w:rPr>
                          <w:instrText xml:space="preserve"> SECTIONPAGES  </w:instrText>
                        </w:r>
                        <w:r w:rsidRPr="007D2430">
                          <w:rPr>
                            <w:rFonts w:ascii="Times New Roman" w:hAnsi="Times New Roman"/>
                          </w:rPr>
                          <w:fldChar w:fldCharType="separate"/>
                        </w:r>
                        <w:r w:rsidR="00A35C1E">
                          <w:rPr>
                            <w:rFonts w:ascii="Times New Roman" w:hAnsi="Times New Roman"/>
                            <w:noProof/>
                          </w:rPr>
                          <w:t>4</w:t>
                        </w:r>
                        <w:r w:rsidRPr="007D2430">
                          <w:rPr>
                            <w:rFonts w:ascii="Times New Roman" w:hAnsi="Times New Roman"/>
                          </w:rPr>
                          <w:fldChar w:fldCharType="end"/>
                        </w:r>
                      </w:p>
                    </w:txbxContent>
                  </v:textbox>
                </v:shape>
                <v:shape id="Text Box 110" o:spid="_x0000_s1101" type="#_x0000_t202" style="position:absolute;left:9526;top:6804;width:850;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EMLcIA&#10;AADcAAAADwAAAGRycy9kb3ducmV2LnhtbESP0YrCMBRE34X9h3CFfbOpIipdo7i6C/okdvsBl+ba&#10;FpubkkTt/r0RBB+HmTnDLNe9acWNnG8sKxgnKQji0uqGKwXF3+9oAcIHZI2tZVLwTx7Wq4/BEjNt&#10;73yiWx4qESHsM1RQh9BlUvqyJoM+sR1x9M7WGQxRukpqh/cIN62cpOlMGmw4LtTY0bam8pJfjYKf&#10;78m5uRTuWFBOB8u8G8vDTqnPYb/5AhGoD+/wq73XCqbzKTzPxCM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sQwtwgAAANwAAAAPAAAAAAAAAAAAAAAAAJgCAABkcnMvZG93&#10;bnJldi54bWxQSwUGAAAAAAQABAD1AAAAhwMAAAAA&#10;" stroked="f" strokecolor="red">
                  <v:textbox inset="0,0,0,0">
                    <w:txbxContent>
                      <w:p w14:paraId="77A22F23" w14:textId="77777777" w:rsidR="000D2FC1" w:rsidRPr="00016141" w:rsidRDefault="000D2FC1" w:rsidP="002C607A">
                        <w:pPr>
                          <w:spacing w:line="240" w:lineRule="auto"/>
                          <w:ind w:firstLine="0"/>
                          <w:jc w:val="center"/>
                          <w:rPr>
                            <w:rFonts w:ascii="Times New Roman" w:hAnsi="Times New Roman"/>
                          </w:rPr>
                        </w:pPr>
                        <w:r w:rsidRPr="00016141">
                          <w:rPr>
                            <w:rFonts w:ascii="Times New Roman" w:hAnsi="Times New Roman"/>
                          </w:rPr>
                          <w:fldChar w:fldCharType="begin"/>
                        </w:r>
                        <w:r w:rsidRPr="00016141">
                          <w:rPr>
                            <w:rFonts w:ascii="Times New Roman" w:hAnsi="Times New Roman"/>
                          </w:rPr>
                          <w:instrText xml:space="preserve"> PAGE   \* MERGEFORMAT </w:instrText>
                        </w:r>
                        <w:r w:rsidRPr="00016141">
                          <w:rPr>
                            <w:rFonts w:ascii="Times New Roman" w:hAnsi="Times New Roman"/>
                          </w:rPr>
                          <w:fldChar w:fldCharType="separate"/>
                        </w:r>
                        <w:r w:rsidR="00A35C1E">
                          <w:rPr>
                            <w:rFonts w:ascii="Times New Roman" w:hAnsi="Times New Roman"/>
                            <w:noProof/>
                          </w:rPr>
                          <w:t>1</w:t>
                        </w:r>
                        <w:r w:rsidRPr="00016141">
                          <w:rPr>
                            <w:rFonts w:ascii="Times New Roman" w:hAnsi="Times New Roman"/>
                          </w:rPr>
                          <w:fldChar w:fldCharType="end"/>
                        </w:r>
                      </w:p>
                    </w:txbxContent>
                  </v:textbox>
                </v:shape>
                <v:shape id="Text Box 111" o:spid="_x0000_s1102" type="#_x0000_t202" style="position:absolute;left:8675;top:6804;width:850;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2ptsIA&#10;AADcAAAADwAAAGRycy9kb3ducmV2LnhtbESP3YrCMBSE7wXfIRxh7zRVVnfpGmXXH9ArsdsHODTH&#10;tticlCRqfXsjCF4OM/MNM192phFXcr62rGA8SkAQF1bXXCrI/7fDbxA+IGtsLJOCO3lYLvq9Oaba&#10;3vhI1yyUIkLYp6igCqFNpfRFRQb9yLbE0TtZZzBE6UqpHd4i3DRykiQzabDmuFBhS6uKinN2MQo2&#10;f5NTfc7dIaeM9pZ5PZb7tVIfg+73B0SgLrzDr/ZOK/j8msLzTDwC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am2wgAAANwAAAAPAAAAAAAAAAAAAAAAAJgCAABkcnMvZG93&#10;bnJldi54bWxQSwUGAAAAAAQABAD1AAAAhwMAAAAA&#10;" stroked="f" strokecolor="red">
                  <v:textbox inset="0,0,0,0">
                    <w:txbxContent>
                      <w:sdt>
                        <w:sdtPr>
                          <w:rPr>
                            <w:rFonts w:ascii="Times New Roman" w:hAnsi="Times New Roman"/>
                            <w:sz w:val="24"/>
                          </w:rPr>
                          <w:alias w:val="Адрес электронной почты организации"/>
                          <w:tag w:val=""/>
                          <w:id w:val="-1579746328"/>
                          <w:dataBinding w:prefixMappings="xmlns:ns0='http://schemas.microsoft.com/office/2006/coverPageProps' " w:xpath="/ns0:CoverPageProperties[1]/ns0:CompanyEmail[1]" w:storeItemID="{55AF091B-3C7A-41E3-B477-F2FDAA23CFDA}"/>
                          <w:text/>
                        </w:sdtPr>
                        <w:sdtEndPr/>
                        <w:sdtContent>
                          <w:p w14:paraId="631CA9F6" w14:textId="0D7222A1" w:rsidR="000D2FC1" w:rsidRPr="001C08F5" w:rsidRDefault="008C48AC" w:rsidP="008073DF">
                            <w:pPr>
                              <w:spacing w:before="20" w:line="240" w:lineRule="auto"/>
                              <w:ind w:firstLine="0"/>
                              <w:jc w:val="center"/>
                              <w:rPr>
                                <w:rFonts w:ascii="Times New Roman" w:hAnsi="Times New Roman"/>
                                <w:sz w:val="24"/>
                              </w:rPr>
                            </w:pPr>
                            <w:r>
                              <w:rPr>
                                <w:rFonts w:ascii="Times New Roman" w:hAnsi="Times New Roman"/>
                                <w:sz w:val="24"/>
                              </w:rPr>
                              <w:t>Р</w:t>
                            </w:r>
                          </w:p>
                        </w:sdtContent>
                      </w:sdt>
                    </w:txbxContent>
                  </v:textbox>
                </v:shape>
                <v:shape id="Text Box 112" o:spid="_x0000_s1103" type="#_x0000_t202" style="position:absolute;left:10376;top:6521;width:1134;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83wcIA&#10;AADcAAAADwAAAGRycy9kb3ducmV2LnhtbESP0YrCMBRE34X9h3CFfbOpsqh0jeLqCvokdvsBl+ba&#10;FpubkkTt/r0RBB+HmTnDLFa9acWNnG8sKxgnKQji0uqGKwXF3240B+EDssbWMin4Jw+r5cdggZm2&#10;dz7RLQ+ViBD2GSqoQ+gyKX1Zk0Gf2I44emfrDIYoXSW1w3uEm1ZO0nQqDTYcF2rsaFNTecmvRsHv&#10;z+TcXAp3LCing2XejuVhq9TnsF9/gwjUh3f41d5rBV+zKTzPxCM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LzfBwgAAANwAAAAPAAAAAAAAAAAAAAAAAJgCAABkcnMvZG93&#10;bnJldi54bWxQSwUGAAAAAAQABAD1AAAAhwMAAAAA&#10;" stroked="f" strokecolor="red">
                  <v:textbox inset="0,0,0,0">
                    <w:txbxContent>
                      <w:p w14:paraId="6EFE4A23" w14:textId="77777777" w:rsidR="000D2FC1" w:rsidRPr="007D2430" w:rsidRDefault="000D2FC1" w:rsidP="007D2430">
                        <w:pPr>
                          <w:ind w:firstLine="0"/>
                          <w:jc w:val="center"/>
                          <w:rPr>
                            <w:rFonts w:ascii="Times New Roman" w:hAnsi="Times New Roman"/>
                          </w:rPr>
                        </w:pPr>
                        <w:r w:rsidRPr="007D2430">
                          <w:rPr>
                            <w:rFonts w:ascii="Times New Roman" w:hAnsi="Times New Roman"/>
                            <w:sz w:val="20"/>
                            <w:szCs w:val="16"/>
                          </w:rPr>
                          <w:t>Листов</w:t>
                        </w:r>
                      </w:p>
                    </w:txbxContent>
                  </v:textbox>
                </v:shape>
                <v:shape id="Text Box 113" o:spid="_x0000_s1104" type="#_x0000_t202" style="position:absolute;left:9526;top:6521;width:850;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OSWsIA&#10;AADcAAAADwAAAGRycy9kb3ducmV2LnhtbESP0YrCMBRE34X9h3CFfbOpsqh0jeLqCvokdvsBl+ba&#10;FpubkkTt/r0RBB+HmTnDLFa9acWNnG8sKxgnKQji0uqGKwXF3240B+EDssbWMin4Jw+r5cdggZm2&#10;dz7RLQ+ViBD2GSqoQ+gyKX1Zk0Gf2I44emfrDIYoXSW1w3uEm1ZO0nQqDTYcF2rsaFNTecmvRsHv&#10;z+TcXAp3LCing2XejuVhq9TnsF9/gwjUh3f41d5rBV+zGTzPxCM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Y5JawgAAANwAAAAPAAAAAAAAAAAAAAAAAJgCAABkcnMvZG93&#10;bnJldi54bWxQSwUGAAAAAAQABAD1AAAAhwMAAAAA&#10;" stroked="f" strokecolor="red">
                  <v:textbox inset="0,0,0,0">
                    <w:txbxContent>
                      <w:p w14:paraId="3E62C84A" w14:textId="77777777" w:rsidR="000D2FC1" w:rsidRPr="007D2430" w:rsidRDefault="000D2FC1" w:rsidP="007D2430">
                        <w:pPr>
                          <w:ind w:firstLine="0"/>
                          <w:jc w:val="center"/>
                          <w:rPr>
                            <w:rFonts w:ascii="Times New Roman" w:hAnsi="Times New Roman"/>
                          </w:rPr>
                        </w:pPr>
                        <w:r w:rsidRPr="007D2430">
                          <w:rPr>
                            <w:rFonts w:ascii="Times New Roman" w:hAnsi="Times New Roman"/>
                            <w:sz w:val="20"/>
                            <w:szCs w:val="16"/>
                          </w:rPr>
                          <w:t>Лист</w:t>
                        </w:r>
                      </w:p>
                    </w:txbxContent>
                  </v:textbox>
                </v:shape>
                <v:shape id="Text Box 114" o:spid="_x0000_s1105" type="#_x0000_t202" style="position:absolute;left:8675;top:6521;width:850;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wGKMAA&#10;AADcAAAADwAAAGRycy9kb3ducmV2LnhtbERP3WrCMBS+F3yHcAa701QZOjqjTDtBr2RdH+DQHNtg&#10;c1KSWLu3NxeDXX58/5vdaDsxkA/GsYLFPANBXDttuFFQ/Rxn7yBCRNbYOSYFvxRgt51ONphr9+Bv&#10;GsrYiBTCIUcFbYx9LmWoW7IY5q4nTtzVeYsxQd9I7fGRwm0nl1m2khYNp4YWezq0VN/Ku1XwtV9e&#10;za3yl4pKOjvmYiHPhVKvL+PnB4hIY/wX/7lPWsHbOq1NZ9IRkN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PwGKMAAAADcAAAADwAAAAAAAAAAAAAAAACYAgAAZHJzL2Rvd25y&#10;ZXYueG1sUEsFBgAAAAAEAAQA9QAAAIUDAAAAAA==&#10;" stroked="f" strokecolor="red">
                  <v:textbox inset="0,0,0,0">
                    <w:txbxContent>
                      <w:p w14:paraId="1F647D65" w14:textId="77777777" w:rsidR="000D2FC1" w:rsidRPr="007D2430" w:rsidRDefault="000D2FC1" w:rsidP="007D2430">
                        <w:pPr>
                          <w:ind w:firstLine="0"/>
                          <w:jc w:val="center"/>
                          <w:rPr>
                            <w:rFonts w:ascii="Times New Roman" w:hAnsi="Times New Roman"/>
                          </w:rPr>
                        </w:pPr>
                        <w:r w:rsidRPr="007D2430">
                          <w:rPr>
                            <w:rFonts w:ascii="Times New Roman" w:hAnsi="Times New Roman"/>
                            <w:sz w:val="20"/>
                            <w:szCs w:val="16"/>
                          </w:rPr>
                          <w:t>Стадия</w:t>
                        </w:r>
                      </w:p>
                    </w:txbxContent>
                  </v:textbox>
                </v:shape>
                <v:shape id="Text Box 115" o:spid="_x0000_s1106" type="#_x0000_t202" style="position:absolute;left:4933;top:6521;width:3742;height:1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Cjs8IA&#10;AADcAAAADwAAAGRycy9kb3ducmV2LnhtbESP3YrCMBSE7wXfIRxh7zRVFt3tGmXXH9ArsdsHODTH&#10;tticlCRqfXsjCF4OM/MNM192phFXcr62rGA8SkAQF1bXXCrI/7fDLxA+IGtsLJOCO3lYLvq9Oaba&#10;3vhI1yyUIkLYp6igCqFNpfRFRQb9yLbE0TtZZzBE6UqpHd4i3DRykiRTabDmuFBhS6uKinN2MQo2&#10;f5NTfc7dIaeM9pZ5PZb7tVIfg+73B0SgLrzDr/ZOK/icfcPzTDwC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sKOzwgAAANwAAAAPAAAAAAAAAAAAAAAAAJgCAABkcnMvZG93&#10;bnJldi54bWxQSwUGAAAAAAQABAD1AAAAhwMAAAAA&#10;" stroked="f" strokecolor="red">
                  <v:textbox inset="0,0,0,0">
                    <w:txbxContent>
                      <w:p w14:paraId="2F346585" w14:textId="7C58562E" w:rsidR="000D2FC1" w:rsidRPr="00BB7F91" w:rsidRDefault="00016141" w:rsidP="00BB7F91">
                        <w:pPr>
                          <w:spacing w:line="240" w:lineRule="auto"/>
                          <w:ind w:firstLine="0"/>
                          <w:jc w:val="center"/>
                          <w:rPr>
                            <w:rFonts w:ascii="Times New Roman" w:hAnsi="Times New Roman"/>
                            <w:b/>
                            <w:bCs/>
                            <w:sz w:val="24"/>
                          </w:rPr>
                        </w:pPr>
                        <w:r>
                          <w:rPr>
                            <w:rFonts w:ascii="Times New Roman" w:hAnsi="Times New Roman"/>
                            <w:b/>
                            <w:bCs/>
                            <w:sz w:val="24"/>
                          </w:rPr>
                          <w:t xml:space="preserve">Состав </w:t>
                        </w:r>
                        <w:r w:rsidR="006678B1">
                          <w:rPr>
                            <w:rFonts w:ascii="Times New Roman" w:hAnsi="Times New Roman"/>
                            <w:b/>
                            <w:bCs/>
                            <w:sz w:val="24"/>
                          </w:rPr>
                          <w:t xml:space="preserve">рабочей </w:t>
                        </w:r>
                        <w:r>
                          <w:rPr>
                            <w:rFonts w:ascii="Times New Roman" w:hAnsi="Times New Roman"/>
                            <w:b/>
                            <w:bCs/>
                            <w:sz w:val="24"/>
                          </w:rPr>
                          <w:t>документации</w:t>
                        </w:r>
                      </w:p>
                    </w:txbxContent>
                  </v:textbox>
                </v:shape>
                <v:shape id="Text Box 116" o:spid="_x0000_s1107" type="#_x0000_t202" style="position:absolute;left:4366;top:6804;width:567;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bC98EA&#10;AADcAAAADwAAAGRycy9kb3ducmV2LnhtbERPy4rCMBTdC/5DuMLsNNURK9UoIjqMi1n4+IBrc5sW&#10;m5vSRO3M15uFMMvDeS/Xna3Fg1pfOVYwHiUgiHOnKzYKLuf9cA7CB2SNtWNS8Ese1qt+b4mZdk8+&#10;0uMUjIgh7DNUUIbQZFL6vCSLfuQa4sgVrrUYImyN1C0+Y7it5SRJZtJixbGhxIa2JeW3090q2P4V&#10;aJJr8/M1yz/NIVC6q4pUqY9Bt1mACNSFf/Hb/a0VTOdxfjwTj4B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GwvfBAAAA3AAAAA8AAAAAAAAAAAAAAAAAmAIAAGRycy9kb3du&#10;cmV2LnhtbFBLBQYAAAAABAAEAPUAAACGAwAAAAA=&#10;" stroked="f">
                  <v:textbox inset="0,0,0,0">
                    <w:txbxContent>
                      <w:sdt>
                        <w:sdtPr>
                          <w:rPr>
                            <w:rFonts w:ascii="Times New Roman" w:hAnsi="Times New Roman"/>
                            <w:sz w:val="12"/>
                            <w:szCs w:val="12"/>
                          </w:rPr>
                          <w:alias w:val="Примечания"/>
                          <w:tag w:val=""/>
                          <w:id w:val="222577102"/>
                          <w:dataBinding w:prefixMappings="xmlns:ns0='http://purl.org/dc/elements/1.1/' xmlns:ns1='http://schemas.openxmlformats.org/package/2006/metadata/core-properties' " w:xpath="/ns1:coreProperties[1]/ns0:description[1]" w:storeItemID="{6C3C8BC8-F283-45AE-878A-BAB7291924A1}"/>
                          <w:text w:multiLine="1"/>
                        </w:sdtPr>
                        <w:sdtEndPr>
                          <w:rPr>
                            <w:w w:val="96"/>
                          </w:rPr>
                        </w:sdtEndPr>
                        <w:sdtContent>
                          <w:p w14:paraId="51B23A04" w14:textId="484B21C5" w:rsidR="000D2FC1" w:rsidRPr="00591882" w:rsidRDefault="00591882" w:rsidP="00591882">
                            <w:pPr>
                              <w:spacing w:line="240" w:lineRule="auto"/>
                              <w:ind w:firstLine="0"/>
                              <w:jc w:val="center"/>
                              <w:rPr>
                                <w:sz w:val="16"/>
                                <w:szCs w:val="16"/>
                              </w:rPr>
                            </w:pPr>
                            <w:proofErr w:type="spellStart"/>
                            <w:r>
                              <w:rPr>
                                <w:rFonts w:ascii="Times New Roman" w:hAnsi="Times New Roman"/>
                                <w:sz w:val="12"/>
                                <w:szCs w:val="12"/>
                              </w:rPr>
                              <w:t>дд.мм.гггг</w:t>
                            </w:r>
                            <w:proofErr w:type="spellEnd"/>
                          </w:p>
                        </w:sdtContent>
                      </w:sdt>
                    </w:txbxContent>
                  </v:textbox>
                </v:shape>
                <v:shape id="Text Box 117" o:spid="_x0000_s1108" type="#_x0000_t202" style="position:absolute;left:1247;top:7371;width:113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vOHMUA&#10;AADcAAAADwAAAGRycy9kb3ducmV2LnhtbESPzWrCQBSF90LfYbgFN6VOlFKS1Im0pYJuqqbi+pK5&#10;TUIyd0JmjPHtO0LB5eH8fJzlajStGKh3tWUF81kEgriwuuZSwfFn/RyDcB5ZY2uZFFzJwSp7mCwx&#10;1fbCBxpyX4owwi5FBZX3XSqlKyoy6Ga2Iw7er+0N+iD7UuoeL2HctHIRRa/SYM2BUGFHnxUVTX42&#10;AZLo7ffQPC2SuMATfX3ku310VWr6OL6/gfA0+nv4v73RCl7iOdzOhCMg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84cxQAAANwAAAAPAAAAAAAAAAAAAAAAAJgCAABkcnMv&#10;ZG93bnJldi54bWxQSwUGAAAAAAQABAD1AAAAigMAAAAA&#10;" stroked="f" strokecolor="red">
                  <v:textbox inset="0,0,0,0">
                    <w:txbxContent>
                      <w:p w14:paraId="7032A45E" w14:textId="77777777" w:rsidR="000D2FC1" w:rsidRPr="00066AA7" w:rsidRDefault="000D2FC1" w:rsidP="00FA1C95">
                        <w:pPr>
                          <w:spacing w:before="20" w:line="240" w:lineRule="auto"/>
                          <w:ind w:firstLine="0"/>
                          <w:jc w:val="center"/>
                          <w:rPr>
                            <w:rFonts w:ascii="Times New Roman" w:hAnsi="Times New Roman"/>
                            <w:sz w:val="20"/>
                            <w:szCs w:val="20"/>
                          </w:rPr>
                        </w:pPr>
                        <w:r w:rsidRPr="00066AA7">
                          <w:rPr>
                            <w:rFonts w:ascii="Times New Roman" w:hAnsi="Times New Roman"/>
                            <w:sz w:val="20"/>
                            <w:szCs w:val="20"/>
                          </w:rPr>
                          <w:t>Н</w:t>
                        </w:r>
                        <w:r>
                          <w:rPr>
                            <w:rFonts w:ascii="Times New Roman" w:hAnsi="Times New Roman"/>
                            <w:sz w:val="20"/>
                            <w:szCs w:val="20"/>
                          </w:rPr>
                          <w:t>. контр.</w:t>
                        </w:r>
                      </w:p>
                    </w:txbxContent>
                  </v:textbox>
                </v:shape>
                <v:shape id="Text Box 118" o:spid="_x0000_s1109" type="#_x0000_t202" style="position:absolute;left:1247;top:6804;width:1134;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FB5cEA&#10;AADcAAAADwAAAGRycy9kb3ducmV2LnhtbESP3YrCMBSE7xd8h3AE79bUIotUo/izgl6JtQ9waI5t&#10;sTkpSVbr25sFwcthZr5hFqvetOJOzjeWFUzGCQji0uqGKwXFZf89A+EDssbWMil4kofVcvC1wEzb&#10;B5/pnodKRAj7DBXUIXSZlL6syaAf2444elfrDIYoXSW1w0eEm1amSfIjDTYcF2rsaFtTecv/jILf&#10;TXptboU7FZTT0TLvJvK4U2o07NdzEIH68Am/2wetYDpL4f9MPAJ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zBQeXBAAAA3AAAAA8AAAAAAAAAAAAAAAAAmAIAAGRycy9kb3du&#10;cmV2LnhtbFBLBQYAAAAABAAEAPUAAACGAwAAAAA=&#10;" stroked="f" strokecolor="red">
                  <v:textbox inset="0,0,0,0">
                    <w:txbxContent>
                      <w:p w14:paraId="50AA2967" w14:textId="77777777" w:rsidR="000D2FC1" w:rsidRPr="007A6C62" w:rsidRDefault="000D2FC1" w:rsidP="00FA1C95">
                        <w:pPr>
                          <w:spacing w:line="240" w:lineRule="auto"/>
                          <w:ind w:firstLine="0"/>
                          <w:contextualSpacing/>
                          <w:jc w:val="center"/>
                          <w:rPr>
                            <w:rFonts w:ascii="Times New Roman" w:hAnsi="Times New Roman"/>
                          </w:rPr>
                        </w:pPr>
                        <w:r w:rsidRPr="007A6C62">
                          <w:rPr>
                            <w:rFonts w:ascii="Times New Roman" w:hAnsi="Times New Roman"/>
                            <w:sz w:val="20"/>
                            <w:szCs w:val="16"/>
                          </w:rPr>
                          <w:t>Проверил</w:t>
                        </w:r>
                      </w:p>
                    </w:txbxContent>
                  </v:textbox>
                </v:shape>
                <v:shape id="Text Box 119" o:spid="_x0000_s1110" type="#_x0000_t202" style="position:absolute;left:1247;top:6521;width:1134;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3kfsIA&#10;AADcAAAADwAAAGRycy9kb3ducmV2LnhtbESP3YrCMBSE7xd8h3AE79bUH5ZSjeLPCnq1bLcPcGiO&#10;bbE5KUlW69sbQfBymJlvmOW6N624kvONZQWTcQKCuLS64UpB8Xf4TEH4gKyxtUwK7uRhvRp8LDHT&#10;9sa/dM1DJSKEfYYK6hC6TEpf1mTQj21HHL2zdQZDlK6S2uEtwk0rp0nyJQ02HBdq7GhXU3nJ/42C&#10;7+303FwK91NQTifLvJ/I016p0bDfLEAE6sM7/GoftYJ5OoPnmXgE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jeR+wgAAANwAAAAPAAAAAAAAAAAAAAAAAJgCAABkcnMvZG93&#10;bnJldi54bWxQSwUGAAAAAAQABAD1AAAAhwMAAAAA&#10;" stroked="f" strokecolor="red">
                  <v:textbox inset="0,0,0,0">
                    <w:txbxContent>
                      <w:p w14:paraId="369EEE4B" w14:textId="77777777" w:rsidR="000D2FC1" w:rsidRPr="007A6C62" w:rsidRDefault="000D2FC1" w:rsidP="00FA1C95">
                        <w:pPr>
                          <w:spacing w:line="240" w:lineRule="auto"/>
                          <w:ind w:firstLine="0"/>
                          <w:jc w:val="center"/>
                          <w:rPr>
                            <w:sz w:val="20"/>
                            <w:szCs w:val="20"/>
                          </w:rPr>
                        </w:pPr>
                        <w:proofErr w:type="spellStart"/>
                        <w:r w:rsidRPr="007A6C62">
                          <w:rPr>
                            <w:rFonts w:ascii="Times New Roman" w:hAnsi="Times New Roman"/>
                            <w:sz w:val="20"/>
                            <w:szCs w:val="20"/>
                          </w:rPr>
                          <w:t>Разраб</w:t>
                        </w:r>
                        <w:proofErr w:type="spellEnd"/>
                        <w:r>
                          <w:rPr>
                            <w:rFonts w:ascii="Times New Roman" w:hAnsi="Times New Roman"/>
                            <w:sz w:val="20"/>
                            <w:szCs w:val="20"/>
                          </w:rPr>
                          <w:t>.</w:t>
                        </w:r>
                      </w:p>
                    </w:txbxContent>
                  </v:textbox>
                </v:shape>
                <v:shape id="Text Box 120" o:spid="_x0000_s1111" type="#_x0000_t202" style="position:absolute;left:2948;top:6237;width:567;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R8CsAA&#10;AADcAAAADwAAAGRycy9kb3ducmV2LnhtbESP3YrCMBSE7xd8h3AE79ZUEZGuUfwFvRK7fYBDc2yL&#10;zUlJota3N4Lg5TAz3zDzZWcacSfna8sKRsMEBHFhdc2lgvx//zsD4QOyxsYyKXiSh+Wi9zPHVNsH&#10;n+mehVJECPsUFVQhtKmUvqjIoB/aljh6F+sMhihdKbXDR4SbRo6TZCoN1hwXKmxpU1FxzW5GwW49&#10;vtTX3J1yyuhombcjedwqNeh3qz8QgbrwDX/aB61gMpvA+0w8An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GR8CsAAAADcAAAADwAAAAAAAAAAAAAAAACYAgAAZHJzL2Rvd25y&#10;ZXYueG1sUEsFBgAAAAAEAAQA9QAAAIUDAAAAAA==&#10;" stroked="f" strokecolor="red">
                  <v:textbox inset="0,0,0,0">
                    <w:txbxContent>
                      <w:p w14:paraId="4E71D0EB" w14:textId="77777777" w:rsidR="000D2FC1" w:rsidRPr="002C607A" w:rsidRDefault="000D2FC1" w:rsidP="002C607A">
                        <w:pPr>
                          <w:spacing w:line="240" w:lineRule="auto"/>
                          <w:ind w:firstLine="0"/>
                          <w:jc w:val="center"/>
                          <w:rPr>
                            <w:rFonts w:ascii="Times New Roman" w:hAnsi="Times New Roman"/>
                            <w:sz w:val="18"/>
                            <w:szCs w:val="16"/>
                          </w:rPr>
                        </w:pPr>
                        <w:r w:rsidRPr="002C607A">
                          <w:rPr>
                            <w:rFonts w:ascii="Times New Roman" w:hAnsi="Times New Roman"/>
                            <w:sz w:val="18"/>
                            <w:szCs w:val="16"/>
                          </w:rPr>
                          <w:t>№док.</w:t>
                        </w:r>
                      </w:p>
                    </w:txbxContent>
                  </v:textbox>
                </v:shape>
                <v:shape id="Text Box 121" o:spid="_x0000_s1112" type="#_x0000_t202" style="position:absolute;left:2381;top:6237;width:567;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jZkcIA&#10;AADcAAAADwAAAGRycy9kb3ducmV2LnhtbESP3YrCMBSE7xd8h3AE79ZU0aVUo/izgl4t2+0DHJpj&#10;W2xOSpLV+vZGELwcZuYbZrnuTSuu5HxjWcFknIAgLq1uuFJQ/B0+UxA+IGtsLZOCO3lYrwYfS8y0&#10;vfEvXfNQiQhhn6GCOoQuk9KXNRn0Y9sRR+9sncEQpaukdniLcNPKaZJ8SYMNx4UaO9rVVF7yf6Pg&#10;ezs9N5fC/RSU08ky7yfytFdqNOw3CxCB+vAOv9pHrWCWzuF5Jh4B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KNmRwgAAANwAAAAPAAAAAAAAAAAAAAAAAJgCAABkcnMvZG93&#10;bnJldi54bWxQSwUGAAAAAAQABAD1AAAAhwMAAAAA&#10;" stroked="f" strokecolor="red">
                  <v:textbox inset="0,0,0,0">
                    <w:txbxContent>
                      <w:p w14:paraId="6ACF93DE" w14:textId="77777777" w:rsidR="000D2FC1" w:rsidRPr="002C607A" w:rsidRDefault="000D2FC1" w:rsidP="002C607A">
                        <w:pPr>
                          <w:spacing w:line="240" w:lineRule="auto"/>
                          <w:ind w:firstLine="0"/>
                          <w:jc w:val="center"/>
                          <w:rPr>
                            <w:rFonts w:ascii="Times New Roman" w:hAnsi="Times New Roman"/>
                            <w:sz w:val="18"/>
                          </w:rPr>
                        </w:pPr>
                        <w:r w:rsidRPr="002C607A">
                          <w:rPr>
                            <w:rFonts w:ascii="Times New Roman" w:hAnsi="Times New Roman"/>
                            <w:sz w:val="18"/>
                          </w:rPr>
                          <w:t>Лист</w:t>
                        </w:r>
                      </w:p>
                    </w:txbxContent>
                  </v:textbox>
                </v:shape>
                <v:shape id="Text Box 122" o:spid="_x0000_s1113" type="#_x0000_t202" style="position:absolute;left:1814;top:6237;width:567;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H5sAA&#10;AADcAAAADwAAAGRycy9kb3ducmV2LnhtbESP3YrCMBSE7xd8h3AE79ZUEZFqFH9hvRJrH+DQHNti&#10;c1KSqPXtzYLg5TAz3zCLVWca8SDna8sKRsMEBHFhdc2lgvxy+J2B8AFZY2OZFLzIw2rZ+1lgqu2T&#10;z/TIQikihH2KCqoQ2lRKX1Rk0A9tSxy9q3UGQ5SulNrhM8JNI8dJMpUGa44LFba0rai4ZXejYL8Z&#10;X+tb7k45ZXS0zLuRPO6UGvS79RxEoC58w5/2n1YwmU3h/0w8AnL5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pH5sAAAADcAAAADwAAAAAAAAAAAAAAAACYAgAAZHJzL2Rvd25y&#10;ZXYueG1sUEsFBgAAAAAEAAQA9QAAAIUDAAAAAA==&#10;" stroked="f" strokecolor="red">
                  <v:textbox inset="0,0,0,0">
                    <w:txbxContent>
                      <w:p w14:paraId="1E628C50" w14:textId="77777777" w:rsidR="000D2FC1" w:rsidRPr="00596ED4" w:rsidRDefault="000D2FC1" w:rsidP="001A7CFB">
                        <w:pPr>
                          <w:spacing w:after="40" w:line="240" w:lineRule="auto"/>
                          <w:ind w:firstLine="0"/>
                          <w:jc w:val="center"/>
                          <w:rPr>
                            <w:sz w:val="18"/>
                            <w:szCs w:val="16"/>
                          </w:rPr>
                        </w:pPr>
                        <w:proofErr w:type="spellStart"/>
                        <w:r w:rsidRPr="002C607A">
                          <w:rPr>
                            <w:rFonts w:ascii="Times New Roman" w:hAnsi="Times New Roman"/>
                            <w:sz w:val="16"/>
                            <w:szCs w:val="16"/>
                          </w:rPr>
                          <w:t>Кол.уч</w:t>
                        </w:r>
                        <w:proofErr w:type="spellEnd"/>
                        <w:r w:rsidRPr="00596ED4">
                          <w:rPr>
                            <w:sz w:val="18"/>
                            <w:szCs w:val="16"/>
                          </w:rPr>
                          <w:t>.</w:t>
                        </w:r>
                      </w:p>
                    </w:txbxContent>
                  </v:textbox>
                </v:shape>
                <v:shape id="Text Box 123" o:spid="_x0000_s1114" type="#_x0000_t202" style="position:absolute;left:1247;top:6237;width:567;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bifcIA&#10;AADcAAAADwAAAGRycy9kb3ducmV2LnhtbESP3YrCMBSE7xd8h3AE79ZUEbdUo/izgl4t2+0DHJpj&#10;W2xOSpLV+vZGELwcZuYbZrnuTSuu5HxjWcFknIAgLq1uuFJQ/B0+UxA+IGtsLZOCO3lYrwYfS8y0&#10;vfEvXfNQiQhhn6GCOoQuk9KXNRn0Y9sRR+9sncEQpaukdniLcNPKaZLMpcGG40KNHe1qKi/5v1Hw&#10;vZ2em0vhfgrK6WSZ9xN52is1GvabBYhAfXiHX+2jVjBLv+B5Jh4B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tuJ9wgAAANwAAAAPAAAAAAAAAAAAAAAAAJgCAABkcnMvZG93&#10;bnJldi54bWxQSwUGAAAAAAQABAD1AAAAhwMAAAAA&#10;" stroked="f" strokecolor="red">
                  <v:textbox inset="0,0,0,0">
                    <w:txbxContent>
                      <w:p w14:paraId="2FF224EA" w14:textId="77777777" w:rsidR="000D2FC1" w:rsidRPr="002C607A" w:rsidRDefault="000D2FC1" w:rsidP="002C607A">
                        <w:pPr>
                          <w:spacing w:line="240" w:lineRule="auto"/>
                          <w:ind w:firstLine="0"/>
                          <w:jc w:val="center"/>
                          <w:rPr>
                            <w:rFonts w:ascii="Times New Roman" w:hAnsi="Times New Roman"/>
                            <w:sz w:val="18"/>
                          </w:rPr>
                        </w:pPr>
                        <w:r w:rsidRPr="002C607A">
                          <w:rPr>
                            <w:rFonts w:ascii="Times New Roman" w:hAnsi="Times New Roman"/>
                            <w:sz w:val="18"/>
                          </w:rPr>
                          <w:t>Изм.</w:t>
                        </w:r>
                      </w:p>
                    </w:txbxContent>
                  </v:textbox>
                </v:shape>
                <v:shape id="Text Box 124" o:spid="_x0000_s1115" type="#_x0000_t202" style="position:absolute;left:4366;top:5954;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wa08IA&#10;AADcAAAADwAAAGRycy9kb3ducmV2LnhtbERPz2vCMBS+D/Y/hDfwMmaqjCKdUdQq7OAOOvH8aN7a&#10;YvNSktS2/705CDt+fL+X68E04k7O15YVzKYJCOLC6ppLBZffw8cChA/IGhvLpGAkD+vV68sSM217&#10;PtH9HEoRQ9hnqKAKoc2k9EVFBv3UtsSR+7POYIjQlVI77GO4aeQ8SVJpsObYUGFLu4qK27kzCtLc&#10;df2Jd+/5ZX/En7acX7fjVanJ27D5AhFoCP/ip/tbK/hcxLXxTDwCc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rBrTwgAAANwAAAAPAAAAAAAAAAAAAAAAAJgCAABkcnMvZG93&#10;bnJldi54bWxQSwUGAAAAAAQABAD1AAAAhwMAAAAA&#10;" stroked="f">
                  <v:textbox inset="0,0,0,0">
                    <w:txbxContent>
                      <w:p w14:paraId="5DDE3E2F" w14:textId="77777777" w:rsidR="000D2FC1" w:rsidRPr="00FF0FCB" w:rsidRDefault="000D2FC1" w:rsidP="007D2430">
                        <w:pPr>
                          <w:spacing w:before="20"/>
                          <w:jc w:val="center"/>
                          <w:rPr>
                            <w:sz w:val="18"/>
                            <w:szCs w:val="16"/>
                          </w:rPr>
                        </w:pPr>
                      </w:p>
                    </w:txbxContent>
                  </v:textbox>
                </v:shape>
                <v:shape id="Text Box 125" o:spid="_x0000_s1116" type="#_x0000_t202" style="position:absolute;left:2948;top:5670;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C/SMQA&#10;AADcAAAADwAAAGRycy9kb3ducmV2LnhtbESPzYvCMBTE7wv+D+EJe1nWdEVEu0bxEzy4Bz/w/Gie&#10;bbF5KUm09b83grDHYWZ+w0xmranEnZwvLSv46SUgiDOrS84VnI6b7xEIH5A1VpZJwYM8zKadjwmm&#10;2ja8p/sh5CJC2KeooAihTqX0WUEGfc/WxNG7WGcwROlyqR02EW4q2U+SoTRYclwosKZlQdn1cDMK&#10;hit3a/a8/Fqd1jv8q/P+efE4K/XZbee/IAK14T/8bm+1gsFoDK8z8QjI6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gv0jEAAAA3AAAAA8AAAAAAAAAAAAAAAAAmAIAAGRycy9k&#10;b3ducmV2LnhtbFBLBQYAAAAABAAEAPUAAACJAwAAAAA=&#10;" stroked="f">
                  <v:textbox inset="0,0,0,0">
                    <w:txbxContent>
                      <w:p w14:paraId="70BF8B12" w14:textId="77777777" w:rsidR="000D2FC1" w:rsidRPr="00FF0FCB" w:rsidRDefault="000D2FC1" w:rsidP="007D2430">
                        <w:pPr>
                          <w:spacing w:before="20"/>
                          <w:jc w:val="center"/>
                          <w:rPr>
                            <w:sz w:val="18"/>
                            <w:szCs w:val="16"/>
                          </w:rPr>
                        </w:pPr>
                      </w:p>
                    </w:txbxContent>
                  </v:textbox>
                </v:shape>
                <v:shape id="Text Box 126" o:spid="_x0000_s1117" type="#_x0000_t202" style="position:absolute;left:2381;top:5954;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OACMMA&#10;AADcAAAADwAAAGRycy9kb3ducmV2LnhtbERPz2vCMBS+D/wfwhN2GZpOhsxqLFoVdtgO1uL50by1&#10;Zc1LSaKt//1yGOz48f3eZKPpxJ2cby0reJ0nIIgrq1uuFZSX0+wdhA/IGjvLpOBBHrLt5GmDqbYD&#10;n+lehFrEEPYpKmhC6FMpfdWQQT+3PXHkvq0zGCJ0tdQOhxhuOrlIkqU02HJsaLCnvKHqp7gZBcuD&#10;uw1nzl8O5fETv/p6cd0/rko9T8fdGkSgMfyL/9wfWsHbKs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AOACMMAAADcAAAADwAAAAAAAAAAAAAAAACYAgAAZHJzL2Rv&#10;d25yZXYueG1sUEsFBgAAAAAEAAQA9QAAAIgDAAAAAA==&#10;" stroked="f">
                  <v:textbox inset="0,0,0,0">
                    <w:txbxContent>
                      <w:p w14:paraId="67AE2A64" w14:textId="77777777" w:rsidR="000D2FC1" w:rsidRPr="00FF0FCB" w:rsidRDefault="000D2FC1" w:rsidP="007D2430">
                        <w:pPr>
                          <w:spacing w:before="20"/>
                          <w:jc w:val="center"/>
                          <w:rPr>
                            <w:sz w:val="18"/>
                            <w:szCs w:val="16"/>
                          </w:rPr>
                        </w:pPr>
                      </w:p>
                    </w:txbxContent>
                  </v:textbox>
                </v:shape>
                <v:shape id="Text Box 127" o:spid="_x0000_s1118" type="#_x0000_t202" style="position:absolute;left:1247;top:5954;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8lk8UA&#10;AADcAAAADwAAAGRycy9kb3ducmV2LnhtbESPzYvCMBTE7wv+D+EJe1nWVBHRrlH8WMHDevADz4/m&#10;2Rabl5JEW/97Iwh7HGbmN8x03ppK3Mn50rKCfi8BQZxZXXKu4HTcfI9B+ICssbJMCh7kYT7rfEwx&#10;1bbhPd0PIRcRwj5FBUUIdSqlzwoy6Hu2Jo7exTqDIUqXS+2wiXBTyUGSjKTBkuNCgTWtCsquh5tR&#10;MFq7W7Pn1df69PuHuzofnJePs1Kf3XbxAyJQG/7D7/ZWKxhO+vA6E4+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TyWTxQAAANwAAAAPAAAAAAAAAAAAAAAAAJgCAABkcnMv&#10;ZG93bnJldi54bWxQSwUGAAAAAAQABAD1AAAAigMAAAAA&#10;" stroked="f">
                  <v:textbox inset="0,0,0,0">
                    <w:txbxContent>
                      <w:p w14:paraId="6C63D0DF" w14:textId="77777777" w:rsidR="000D2FC1" w:rsidRPr="00FF0FCB" w:rsidRDefault="000D2FC1" w:rsidP="007D2430">
                        <w:pPr>
                          <w:spacing w:before="20"/>
                          <w:jc w:val="center"/>
                          <w:rPr>
                            <w:sz w:val="18"/>
                            <w:szCs w:val="16"/>
                          </w:rPr>
                        </w:pPr>
                      </w:p>
                    </w:txbxContent>
                  </v:textbox>
                </v:shape>
                <v:shape id="Text Box 128" o:spid="_x0000_s1119" type="#_x0000_t202" style="position:absolute;left:1247;top:5670;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275MUA&#10;AADcAAAADwAAAGRycy9kb3ducmV2LnhtbESPT4vCMBTE7wt+h/CEvSyabhHRahRXV9jDevAPnh/N&#10;sy02LyWJtn77jSDscZiZ3zDzZWdqcSfnK8sKPocJCOLc6ooLBafjdjAB4QOyxtoyKXiQh+Wi9zbH&#10;TNuW93Q/hEJECPsMFZQhNJmUPi/JoB/ahjh6F+sMhihdIbXDNsJNLdMkGUuDFceFEhtal5RfDzej&#10;YLxxt3bP64/N6fsXd02Rnr8eZ6Xe+91qBiJQF/7Dr/aPVjCapvA8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nbvkxQAAANwAAAAPAAAAAAAAAAAAAAAAAJgCAABkcnMv&#10;ZG93bnJldi54bWxQSwUGAAAAAAQABAD1AAAAigMAAAAA&#10;" stroked="f">
                  <v:textbox inset="0,0,0,0">
                    <w:txbxContent>
                      <w:p w14:paraId="58580F05" w14:textId="77777777" w:rsidR="000D2FC1" w:rsidRPr="00FF0FCB" w:rsidRDefault="000D2FC1" w:rsidP="007D2430">
                        <w:pPr>
                          <w:spacing w:before="20"/>
                          <w:jc w:val="center"/>
                          <w:rPr>
                            <w:sz w:val="18"/>
                            <w:szCs w:val="16"/>
                          </w:rPr>
                        </w:pPr>
                      </w:p>
                    </w:txbxContent>
                  </v:textbox>
                </v:shape>
                <v:shape id="_x0000_s1120" type="#_x0000_t202" style="position:absolute;left:4366;top:7371;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iGC8QA&#10;AADcAAAADwAAAGRycy9kb3ducmV2LnhtbESPQYvCMBSE78L+h/AWvIimiohbjbKru+BBD7ri+dE8&#10;22LzUpJo6783guBxmJlvmPmyNZW4kfOlZQXDQQKCOLO65FzB8f+vPwXhA7LGyjIpuJOH5eKjM8dU&#10;24b3dDuEXEQI+xQVFCHUqZQ+K8igH9iaOHpn6wyGKF0utcMmwk0lR0kykQZLjgsF1rQqKLscrkbB&#10;ZO2uzZ5XvfXxd4u7Oh+dfu4npbqf7fcMRKA2vMOv9kYrGH+N4Xk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4hgvEAAAA3AAAAA8AAAAAAAAAAAAAAAAAmAIAAGRycy9k&#10;b3ducmV2LnhtbFBLBQYAAAAABAAEAPUAAACJAwAAAAA=&#10;" stroked="f">
                  <v:textbox inset="0,0,0,0">
                    <w:txbxContent>
                      <w:sdt>
                        <w:sdtPr>
                          <w:rPr>
                            <w:rFonts w:ascii="Times New Roman" w:hAnsi="Times New Roman"/>
                            <w:sz w:val="12"/>
                            <w:szCs w:val="12"/>
                          </w:rPr>
                          <w:alias w:val="Примечания"/>
                          <w:tag w:val=""/>
                          <w:id w:val="-1004584210"/>
                          <w:dataBinding w:prefixMappings="xmlns:ns0='http://purl.org/dc/elements/1.1/' xmlns:ns1='http://schemas.openxmlformats.org/package/2006/metadata/core-properties' " w:xpath="/ns1:coreProperties[1]/ns0:description[1]" w:storeItemID="{6C3C8BC8-F283-45AE-878A-BAB7291924A1}"/>
                          <w:text w:multiLine="1"/>
                        </w:sdtPr>
                        <w:sdtEndPr>
                          <w:rPr>
                            <w:w w:val="96"/>
                          </w:rPr>
                        </w:sdtEndPr>
                        <w:sdtContent>
                          <w:p w14:paraId="09110C05" w14:textId="7E085543" w:rsidR="000D2FC1" w:rsidRPr="00591882" w:rsidRDefault="00591882" w:rsidP="00727636">
                            <w:pPr>
                              <w:spacing w:before="40" w:line="240" w:lineRule="auto"/>
                              <w:ind w:firstLine="0"/>
                              <w:jc w:val="center"/>
                              <w:rPr>
                                <w:sz w:val="16"/>
                                <w:szCs w:val="16"/>
                              </w:rPr>
                            </w:pPr>
                            <w:proofErr w:type="spellStart"/>
                            <w:r w:rsidRPr="00591882">
                              <w:rPr>
                                <w:rFonts w:ascii="Times New Roman" w:hAnsi="Times New Roman"/>
                                <w:sz w:val="12"/>
                                <w:szCs w:val="12"/>
                              </w:rPr>
                              <w:t>дд.м</w:t>
                            </w:r>
                            <w:r>
                              <w:rPr>
                                <w:rFonts w:ascii="Times New Roman" w:hAnsi="Times New Roman"/>
                                <w:sz w:val="12"/>
                                <w:szCs w:val="12"/>
                              </w:rPr>
                              <w:t>м</w:t>
                            </w:r>
                            <w:r w:rsidRPr="00591882">
                              <w:rPr>
                                <w:rFonts w:ascii="Times New Roman" w:hAnsi="Times New Roman"/>
                                <w:sz w:val="12"/>
                                <w:szCs w:val="12"/>
                              </w:rPr>
                              <w:t>.гггг</w:t>
                            </w:r>
                            <w:proofErr w:type="spellEnd"/>
                          </w:p>
                        </w:sdtContent>
                      </w:sdt>
                      <w:p w14:paraId="6E06D74F" w14:textId="77777777" w:rsidR="000D2FC1" w:rsidRPr="00591882" w:rsidRDefault="000D2FC1" w:rsidP="007D2430">
                        <w:pPr>
                          <w:jc w:val="center"/>
                          <w:rPr>
                            <w:sz w:val="20"/>
                            <w:lang w:val="en-US"/>
                          </w:rPr>
                        </w:pPr>
                      </w:p>
                    </w:txbxContent>
                  </v:textbox>
                </v:shape>
                <v:shape id="Text Box 131" o:spid="_x0000_s1121" type="#_x0000_t202" style="position:absolute;left:4366;top:7088;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QjkMYA&#10;AADcAAAADwAAAGRycy9kb3ducmV2LnhtbESPT2vCQBTE70K/w/IEL1I3lRpqdJVWLXhoD/7B8yP7&#10;TILZt2F3NfHbdwuCx2FmfsPMl52pxY2crywreBslIIhzqysuFBwP368fIHxA1lhbJgV38rBcvPTm&#10;mGnb8o5u+1CICGGfoYIyhCaT0uclGfQj2xBH72ydwRClK6R22Ea4qeU4SVJpsOK4UGJDq5Lyy/5q&#10;FKRrd213vBquj5sf/G2K8enrflJq0O8+ZyACdeEZfrS3WsH7dAL/Z+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HQjkMYAAADcAAAADwAAAAAAAAAAAAAAAACYAgAAZHJz&#10;L2Rvd25yZXYueG1sUEsFBgAAAAAEAAQA9QAAAIsDAAAAAA==&#10;" stroked="f">
                  <v:textbox inset="0,0,0,0">
                    <w:txbxContent>
                      <w:p w14:paraId="779AF022" w14:textId="77777777" w:rsidR="000D2FC1" w:rsidRPr="00596ED4" w:rsidRDefault="000D2FC1" w:rsidP="007D2430">
                        <w:pPr>
                          <w:jc w:val="center"/>
                          <w:rPr>
                            <w:sz w:val="20"/>
                            <w:lang w:val="en-US"/>
                          </w:rPr>
                        </w:pPr>
                      </w:p>
                    </w:txbxContent>
                  </v:textbox>
                </v:shape>
                <v:shape id="Text Box 132" o:spid="_x0000_s1122" type="#_x0000_t202" style="position:absolute;left:4366;top:6521;width:567;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pxcQA&#10;AADcAAAADwAAAGRycy9kb3ducmV2LnhtbESPwW7CMBBE75X4B2uRegMHikJJMQihFtEDB6AfsMQb&#10;J2q8jmIDga/HlZB6HM3MG8182dlaXKj1lWMFo2ECgjh3umKj4Of4NXgH4QOyxtoxKbiRh+Wi9zLH&#10;TLsr7+lyCEZECPsMFZQhNJmUPi/Joh+6hjh6hWsthihbI3WL1wi3tRwnSSotVhwXSmxoXVL+ezhb&#10;Bet7gSY5NbtNmr+Z70DTz6qYKvXa71YfIAJ14T/8bG+1gskshb8z8Qj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6acXEAAAA3AAAAA8AAAAAAAAAAAAAAAAAmAIAAGRycy9k&#10;b3ducmV2LnhtbFBLBQYAAAAABAAEAPUAAACJAwAAAAA=&#10;" stroked="f">
                  <v:textbox inset="0,0,0,0">
                    <w:txbxContent>
                      <w:sdt>
                        <w:sdtPr>
                          <w:rPr>
                            <w:rFonts w:ascii="Times New Roman" w:hAnsi="Times New Roman"/>
                            <w:sz w:val="12"/>
                            <w:szCs w:val="12"/>
                          </w:rPr>
                          <w:alias w:val="Примечания"/>
                          <w:tag w:val=""/>
                          <w:id w:val="159433678"/>
                          <w:dataBinding w:prefixMappings="xmlns:ns0='http://purl.org/dc/elements/1.1/' xmlns:ns1='http://schemas.openxmlformats.org/package/2006/metadata/core-properties' " w:xpath="/ns1:coreProperties[1]/ns0:description[1]" w:storeItemID="{6C3C8BC8-F283-45AE-878A-BAB7291924A1}"/>
                          <w:text w:multiLine="1"/>
                        </w:sdtPr>
                        <w:sdtEndPr>
                          <w:rPr>
                            <w:w w:val="96"/>
                          </w:rPr>
                        </w:sdtEndPr>
                        <w:sdtContent>
                          <w:p w14:paraId="7BAB264C" w14:textId="7F3844BE" w:rsidR="000D2FC1" w:rsidRPr="00591882" w:rsidRDefault="00591882" w:rsidP="00727636">
                            <w:pPr>
                              <w:spacing w:before="40" w:line="240" w:lineRule="auto"/>
                              <w:ind w:firstLine="0"/>
                              <w:jc w:val="center"/>
                              <w:rPr>
                                <w:sz w:val="16"/>
                                <w:szCs w:val="16"/>
                              </w:rPr>
                            </w:pPr>
                            <w:proofErr w:type="spellStart"/>
                            <w:r>
                              <w:rPr>
                                <w:rFonts w:ascii="Times New Roman" w:hAnsi="Times New Roman"/>
                                <w:sz w:val="12"/>
                                <w:szCs w:val="12"/>
                              </w:rPr>
                              <w:t>дд.мм.гггг</w:t>
                            </w:r>
                            <w:proofErr w:type="spellEnd"/>
                          </w:p>
                        </w:sdtContent>
                      </w:sdt>
                      <w:p w14:paraId="6FE938A1" w14:textId="77777777" w:rsidR="000D2FC1" w:rsidRPr="00591882" w:rsidRDefault="000D2FC1">
                        <w:r w:rsidRPr="00591882">
                          <w:rPr>
                            <w:rFonts w:ascii="Times New Roman" w:hAnsi="Times New Roman"/>
                            <w:sz w:val="16"/>
                            <w:szCs w:val="16"/>
                          </w:rPr>
                          <w:t xml:space="preserve"> </w:t>
                        </w:r>
                        <w:proofErr w:type="spellStart"/>
                        <w:r w:rsidRPr="00591882">
                          <w:rPr>
                            <w:rFonts w:ascii="Times New Roman" w:hAnsi="Times New Roman"/>
                            <w:sz w:val="16"/>
                            <w:szCs w:val="16"/>
                          </w:rPr>
                          <w:t>м.ггм.гггмм.гг</w:t>
                        </w:r>
                        <w:proofErr w:type="spellEnd"/>
                      </w:p>
                      <w:sdt>
                        <w:sdtPr>
                          <w:rPr>
                            <w:rFonts w:ascii="Times New Roman" w:hAnsi="Times New Roman"/>
                            <w:sz w:val="16"/>
                            <w:szCs w:val="16"/>
                          </w:rPr>
                          <w:alias w:val="Примечания"/>
                          <w:tag w:val=""/>
                          <w:id w:val="-363217205"/>
                          <w:dataBinding w:prefixMappings="xmlns:ns0='http://purl.org/dc/elements/1.1/' xmlns:ns1='http://schemas.openxmlformats.org/package/2006/metadata/core-properties' " w:xpath="/ns1:coreProperties[1]/ns0:description[1]" w:storeItemID="{6C3C8BC8-F283-45AE-878A-BAB7291924A1}"/>
                          <w:text w:multiLine="1"/>
                        </w:sdtPr>
                        <w:sdtEndPr/>
                        <w:sdtContent>
                          <w:p w14:paraId="612E5E9D" w14:textId="0E38A466" w:rsidR="000D2FC1" w:rsidRPr="00591882" w:rsidRDefault="00591882">
                            <w:proofErr w:type="spellStart"/>
                            <w:r>
                              <w:rPr>
                                <w:rFonts w:ascii="Times New Roman" w:hAnsi="Times New Roman"/>
                                <w:sz w:val="16"/>
                                <w:szCs w:val="16"/>
                              </w:rPr>
                              <w:t>дд.мм.гггг</w:t>
                            </w:r>
                            <w:proofErr w:type="spellEnd"/>
                          </w:p>
                        </w:sdtContent>
                      </w:sdt>
                    </w:txbxContent>
                  </v:textbox>
                </v:shape>
                <v:shape id="Text Box 133" o:spid="_x0000_s1123" type="#_x0000_t202" style="position:absolute;left:1814;top:5954;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YfMYA&#10;AADcAAAADwAAAGRycy9kb3ducmV2LnhtbESPT2vCQBTE7wW/w/KEXqRuFFGbuor1D/TQHmLF8yP7&#10;TILZt2F3NfHbuwWhx2FmfsMsVp2pxY2crywrGA0TEMS51RUXCo6/+7c5CB+QNdaWScGdPKyWvZcF&#10;ptq2nNHtEAoRIexTVFCG0KRS+rwkg35oG+Lona0zGKJ0hdQO2wg3tRwnyVQarDgulNjQpqT8crga&#10;BdOtu7YZbwbb4+4bf5pifPq8n5R67XfrDxCBuvAffra/tILJ+wz+zsQj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YfMYAAADcAAAADwAAAAAAAAAAAAAAAACYAgAAZHJz&#10;L2Rvd25yZXYueG1sUEsFBgAAAAAEAAQA9QAAAIsDAAAAAA==&#10;" stroked="f">
                  <v:textbox inset="0,0,0,0">
                    <w:txbxContent>
                      <w:p w14:paraId="0BC5EAC5" w14:textId="77777777" w:rsidR="000D2FC1" w:rsidRPr="00FF0FCB" w:rsidRDefault="000D2FC1" w:rsidP="007D2430">
                        <w:pPr>
                          <w:spacing w:before="20"/>
                          <w:jc w:val="center"/>
                          <w:rPr>
                            <w:sz w:val="18"/>
                            <w:szCs w:val="16"/>
                          </w:rPr>
                        </w:pPr>
                      </w:p>
                    </w:txbxContent>
                  </v:textbox>
                </v:shape>
                <v:shape id="Text Box 134" o:spid="_x0000_s1124" type="#_x0000_t202" style="position:absolute;left:2948;top:5954;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WMDsMA&#10;AADcAAAADwAAAGRycy9kb3ducmV2LnhtbERPz2vCMBS+D/wfwhN2GZpOhsxqLFoVdtgO1uL50by1&#10;Zc1LSaKt//1yGOz48f3eZKPpxJ2cby0reJ0nIIgrq1uuFZSX0+wdhA/IGjvLpOBBHrLt5GmDqbYD&#10;n+lehFrEEPYpKmhC6FMpfdWQQT+3PXHkvq0zGCJ0tdQOhxhuOrlIkqU02HJsaLCnvKHqp7gZBcuD&#10;uw1nzl8O5fETv/p6cd0/rko9T8fdGkSgMfyL/9wfWsHbKq6N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WMDsMAAADcAAAADwAAAAAAAAAAAAAAAACYAgAAZHJzL2Rv&#10;d25yZXYueG1sUEsFBgAAAAAEAAQA9QAAAIgDAAAAAA==&#10;" stroked="f">
                  <v:textbox inset="0,0,0,0">
                    <w:txbxContent>
                      <w:p w14:paraId="311B99FF" w14:textId="77777777" w:rsidR="000D2FC1" w:rsidRPr="00FF0FCB" w:rsidRDefault="000D2FC1" w:rsidP="007D2430">
                        <w:pPr>
                          <w:spacing w:before="20"/>
                          <w:jc w:val="center"/>
                          <w:rPr>
                            <w:sz w:val="18"/>
                            <w:szCs w:val="16"/>
                          </w:rPr>
                        </w:pPr>
                      </w:p>
                    </w:txbxContent>
                  </v:textbox>
                </v:shape>
                <v:shape id="Text Box 135" o:spid="_x0000_s1125" type="#_x0000_t202" style="position:absolute;left:1814;top:5670;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kplcQA&#10;AADcAAAADwAAAGRycy9kb3ducmV2LnhtbESPT4vCMBTE78J+h/AWvMiaKiLaNcr6DzzoQVc8P5q3&#10;bdnmpSTR1m9vBMHjMDO/YWaL1lTiRs6XlhUM+gkI4szqknMF59/t1wSED8gaK8uk4E4eFvOPzgxT&#10;bRs+0u0UchEh7FNUUIRQp1L6rCCDvm9r4uj9WWcwROlyqR02EW4qOUySsTRYclwosKZVQdn/6WoU&#10;jNfu2hx51VufN3s81PnwsrxflOp+tj/fIAK14R1+tXdawWg6heeZe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5KZXEAAAA3AAAAA8AAAAAAAAAAAAAAAAAmAIAAGRycy9k&#10;b3ducmV2LnhtbFBLBQYAAAAABAAEAPUAAACJAwAAAAA=&#10;" stroked="f">
                  <v:textbox inset="0,0,0,0">
                    <w:txbxContent>
                      <w:p w14:paraId="2392AEB0" w14:textId="77777777" w:rsidR="000D2FC1" w:rsidRPr="00FF0FCB" w:rsidRDefault="000D2FC1" w:rsidP="007D2430">
                        <w:pPr>
                          <w:spacing w:before="20"/>
                          <w:jc w:val="center"/>
                          <w:rPr>
                            <w:sz w:val="18"/>
                            <w:szCs w:val="16"/>
                          </w:rPr>
                        </w:pPr>
                      </w:p>
                    </w:txbxContent>
                  </v:textbox>
                </v:shape>
                <v:shape id="Text Box 136" o:spid="_x0000_s1126" type="#_x0000_t202" style="position:absolute;left:2381;top:5670;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gaEsEA&#10;AADcAAAADwAAAGRycy9kb3ducmV2LnhtbERPTYvCMBC9C/6HMMJeZJuuoEhtFFd3wYMedMXz0Ixt&#10;sZmUJNr67zcHwePjfeer3jTiQc7XlhV8JSkI4sLqmksF57/fzzkIH5A1NpZJwZM8rJbDQY6Zth0f&#10;6XEKpYgh7DNUUIXQZlL6oiKDPrEtceSu1hkMEbpSaoddDDeNnKTpTBqsOTZU2NKmouJ2uhsFs627&#10;d0fejLfnnz0e2nJy+X5elPoY9esFiEB9eItf7p1WME3j/HgmHgG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roGhLBAAAA3AAAAA8AAAAAAAAAAAAAAAAAmAIAAGRycy9kb3du&#10;cmV2LnhtbFBLBQYAAAAABAAEAPUAAACGAwAAAAA=&#10;" stroked="f">
                  <v:textbox inset="0,0,0,0">
                    <w:txbxContent>
                      <w:p w14:paraId="536A4F05" w14:textId="77777777" w:rsidR="000D2FC1" w:rsidRPr="00FF0FCB" w:rsidRDefault="000D2FC1" w:rsidP="007D2430">
                        <w:pPr>
                          <w:spacing w:before="20"/>
                          <w:jc w:val="center"/>
                          <w:rPr>
                            <w:sz w:val="18"/>
                            <w:szCs w:val="16"/>
                          </w:rPr>
                        </w:pPr>
                      </w:p>
                    </w:txbxContent>
                  </v:textbox>
                </v:shape>
                <v:shape id="Text Box 137" o:spid="_x0000_s1127" type="#_x0000_t202" style="position:absolute;left:4366;top:5670;width:567;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S/icUA&#10;AADcAAAADwAAAGRycy9kb3ducmV2LnhtbESPT2sCMRTE70K/Q3gFL1KzLiiyNYrVCj20B614fmxe&#10;dxc3L0uS/fftG6HQ4zAzv2E2u8HUoiPnK8sKFvMEBHFudcWFguv36WUNwgdkjbVlUjCSh932abLB&#10;TNuez9RdQiEihH2GCsoQmkxKn5dk0M9tQxy9H+sMhihdIbXDPsJNLdMkWUmDFceFEhs6lJTfL61R&#10;sDq6tj/zYXa8vn/iV1Okt7fxptT0edi/ggg0hP/wX/tDK1gmC3iciUd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pL+JxQAAANwAAAAPAAAAAAAAAAAAAAAAAJgCAABkcnMv&#10;ZG93bnJldi54bWxQSwUGAAAAAAQABAD1AAAAigMAAAAA&#10;" stroked="f">
                  <v:textbox inset="0,0,0,0">
                    <w:txbxContent>
                      <w:p w14:paraId="5F699CC5" w14:textId="77777777" w:rsidR="000D2FC1" w:rsidRPr="00FF0FCB" w:rsidRDefault="000D2FC1" w:rsidP="007D2430">
                        <w:pPr>
                          <w:spacing w:before="20"/>
                          <w:jc w:val="center"/>
                          <w:rPr>
                            <w:sz w:val="18"/>
                            <w:szCs w:val="16"/>
                          </w:rPr>
                        </w:pPr>
                      </w:p>
                    </w:txbxContent>
                  </v:textbox>
                </v:shape>
                <v:shape id="Text Box 138" o:spid="_x0000_s1128" type="#_x0000_t202" style="position:absolute;left:2381;top:7655;width:1134;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NIsIA&#10;AADcAAAADwAAAGRycy9kb3ducmV2LnhtbESPzWrDMBCE74W8g9hAb41sQ0txo5j8Qn0qdf0Ai7Wx&#10;TayVkZTYefuoUOhxmJlvmHUxm0HcyPnesoJ0lYAgbqzuuVVQ/5xe3kH4gKxxsEwK7uSh2Cye1phr&#10;O/E33arQighhn6OCLoQxl9I3HRn0KzsSR+9sncEQpWuldjhFuBlkliRv0mDPcaHDkfYdNZfqahQc&#10;d9m5v9Tuq6aKSst8SGV5UOp5OW8/QASaw3/4r/2pFbwmGfyeiUdAb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800iwgAAANwAAAAPAAAAAAAAAAAAAAAAAJgCAABkcnMvZG93&#10;bnJldi54bWxQSwUGAAAAAAQABAD1AAAAhwMAAAAA&#10;" stroked="f" strokecolor="red">
                  <v:textbox inset="0,0,0,0">
                    <w:txbxContent>
                      <w:p w14:paraId="0DC2F7A4" w14:textId="77777777" w:rsidR="000D2FC1" w:rsidRPr="007B59C9" w:rsidRDefault="00A35C1E" w:rsidP="007B59C9">
                        <w:pPr>
                          <w:spacing w:before="20" w:line="240" w:lineRule="auto"/>
                          <w:ind w:firstLine="57"/>
                          <w:rPr>
                            <w:sz w:val="16"/>
                            <w:szCs w:val="16"/>
                          </w:rPr>
                        </w:pPr>
                        <w:sdt>
                          <w:sdtPr>
                            <w:rPr>
                              <w:rFonts w:ascii="Times New Roman" w:hAnsi="Times New Roman"/>
                              <w:sz w:val="16"/>
                              <w:szCs w:val="16"/>
                            </w:rPr>
                            <w:alias w:val="Автор"/>
                            <w:tag w:val=""/>
                            <w:id w:val="1912885058"/>
                            <w:dataBinding w:prefixMappings="xmlns:ns0='http://purl.org/dc/elements/1.1/' xmlns:ns1='http://schemas.openxmlformats.org/package/2006/metadata/core-properties' " w:xpath="/ns1:coreProperties[1]/ns0:creator[1]" w:storeItemID="{6C3C8BC8-F283-45AE-878A-BAB7291924A1}"/>
                            <w:text/>
                          </w:sdtPr>
                          <w:sdtEndPr/>
                          <w:sdtContent>
                            <w:r w:rsidR="000D2FC1" w:rsidRPr="007B59C9">
                              <w:rPr>
                                <w:rFonts w:ascii="Times New Roman" w:hAnsi="Times New Roman"/>
                                <w:sz w:val="16"/>
                                <w:szCs w:val="16"/>
                              </w:rPr>
                              <w:t>Колтачихин</w:t>
                            </w:r>
                          </w:sdtContent>
                        </w:sdt>
                      </w:p>
                    </w:txbxContent>
                  </v:textbox>
                </v:shape>
                <v:shape id="Text Box 139" o:spid="_x0000_s1129" type="#_x0000_t202" style="position:absolute;left:2381;top:7371;width:113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f5N8QA&#10;AADcAAAADwAAAGRycy9kb3ducmV2LnhtbESPX2vCMBTF3wW/Q7iCL2MmUxzaGWWKgr64rRt7vjR3&#10;bbG5KU2s9dsbYeDj4fz5cRarzlaipcaXjjW8jBQI4syZknMNP9+75xkIH5ANVo5Jw5U8rJb93gIT&#10;4y78RW0achFH2CeooQihTqT0WUEW/cjVxNH7c43FEGWTS9PgJY7bSo6VepUWS46EAmvaFJSd0rON&#10;kLk5HNvT03g+y/CXtuv041NdtR4Ouvc3EIG68Aj/t/dGw1RN4H4mHg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3+TfEAAAA3AAAAA8AAAAAAAAAAAAAAAAAmAIAAGRycy9k&#10;b3ducmV2LnhtbFBLBQYAAAAABAAEAPUAAACJAwAAAAA=&#10;" stroked="f" strokecolor="red">
                  <v:textbox inset="0,0,0,0">
                    <w:txbxContent>
                      <w:p w14:paraId="08281E09" w14:textId="460B9103" w:rsidR="000D2FC1" w:rsidRPr="00066AA7" w:rsidRDefault="000D2FC1" w:rsidP="00066AA7">
                        <w:pPr>
                          <w:spacing w:before="60"/>
                          <w:ind w:firstLine="0"/>
                          <w:rPr>
                            <w:rFonts w:ascii="Times New Roman" w:hAnsi="Times New Roman"/>
                            <w:sz w:val="16"/>
                            <w:szCs w:val="16"/>
                          </w:rPr>
                        </w:pPr>
                        <w:r>
                          <w:t xml:space="preserve"> </w:t>
                        </w:r>
                        <w:r w:rsidR="00247FCB">
                          <w:rPr>
                            <w:rFonts w:ascii="Times New Roman" w:hAnsi="Times New Roman"/>
                            <w:sz w:val="16"/>
                            <w:szCs w:val="16"/>
                          </w:rPr>
                          <w:t>Семёнов</w:t>
                        </w:r>
                      </w:p>
                    </w:txbxContent>
                  </v:textbox>
                </v:shape>
                <v:shape id="Text Box 140" o:spid="_x0000_s1130" type="#_x0000_t202" style="position:absolute;left:3542;top:6547;width:796;height: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5hQ8QA&#10;AADcAAAADwAAAGRycy9kb3ducmV2LnhtbESPX2vCMBTF3wW/Q7iCL2MmEx3aGWWKgr64rRt7vjR3&#10;bbG5KU2s9dsbYeDj4fz5cRarzlaipcaXjjW8jBQI4syZknMNP9+75xkIH5ANVo5Jw5U8rJb93gIT&#10;4y78RW0achFH2CeooQihTqT0WUEW/cjVxNH7c43FEGWTS9PgJY7bSo6VepUWS46EAmvaFJSd0rON&#10;kLk5HNvT03g+y/CXtuv041NdtR4Ouvc3EIG68Aj/t/dGw1RN4H4mHg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eYUPEAAAA3AAAAA8AAAAAAAAAAAAAAAAAmAIAAGRycy9k&#10;b3ducmV2LnhtbFBLBQYAAAAABAAEAPUAAACJAwAAAAA=&#10;" stroked="f" strokecolor="red">
                  <v:textbox inset="0,0,0,0">
                    <w:txbxContent>
                      <w:p w14:paraId="6F01806A" w14:textId="055DC181" w:rsidR="000D2FC1" w:rsidRPr="00596ED4" w:rsidRDefault="00D31823" w:rsidP="00564210">
                        <w:pPr>
                          <w:spacing w:line="240" w:lineRule="auto"/>
                          <w:ind w:firstLine="0"/>
                          <w:jc w:val="center"/>
                        </w:pPr>
                        <w:r>
                          <w:rPr>
                            <w:noProof/>
                            <w:lang w:eastAsia="ru-RU"/>
                          </w:rPr>
                          <w:drawing>
                            <wp:inline distT="0" distB="0" distL="0" distR="0" wp14:anchorId="78D5251C" wp14:editId="23FDACAB">
                              <wp:extent cx="224155" cy="166370"/>
                              <wp:effectExtent l="0" t="0" r="4445" b="5080"/>
                              <wp:docPr id="3" name="Рисунок 3" descr="C:\Users\ArapovaAU\AppData\Local\Microsoft\Windows\INetCache\Content.Word\+ Колтачихин Р.Н_gif.gif"/>
                              <wp:cNvGraphicFramePr/>
                              <a:graphic xmlns:a="http://schemas.openxmlformats.org/drawingml/2006/main">
                                <a:graphicData uri="http://schemas.openxmlformats.org/drawingml/2006/picture">
                                  <pic:pic xmlns:pic="http://schemas.openxmlformats.org/drawingml/2006/picture">
                                    <pic:nvPicPr>
                                      <pic:cNvPr id="5" name="Рисунок 5" descr="C:\Users\ArapovaAU\AppData\Local\Microsoft\Windows\INetCache\Content.Word\+ Колтачихин Р.Н_gif.gif"/>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4155" cy="166370"/>
                                      </a:xfrm>
                                      <a:prstGeom prst="rect">
                                        <a:avLst/>
                                      </a:prstGeom>
                                      <a:noFill/>
                                      <a:ln>
                                        <a:noFill/>
                                      </a:ln>
                                    </pic:spPr>
                                  </pic:pic>
                                </a:graphicData>
                              </a:graphic>
                            </wp:inline>
                          </w:drawing>
                        </w:r>
                      </w:p>
                    </w:txbxContent>
                  </v:textbox>
                </v:shape>
                <v:shape id="Text Box 141" o:spid="_x0000_s1131" type="#_x0000_t202" style="position:absolute;left:2381;top:6804;width:1134;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rVVsEA&#10;AADcAAAADwAAAGRycy9kb3ducmV2LnhtbESP3YrCMBSE74V9h3CEvdNUQZGuqayrC3ol1j7AoTn9&#10;weakJFG7b78RBC+HmfmGWW8G04k7Od9aVjCbJiCIS6tbrhUUl9/JCoQPyBo7y6Tgjzxsso/RGlNt&#10;H3ymex5qESHsU1TQhNCnUvqyIYN+anvi6FXWGQxRulpqh48IN52cJ8lSGmw5LjTY009D5TW/GQX7&#10;7bxqr4U7FZTT0TLvZvK4U+pzPHx/gQg0hHf41T5oBYtkAc8z8QjI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a1VbBAAAA3AAAAA8AAAAAAAAAAAAAAAAAmAIAAGRycy9kb3du&#10;cmV2LnhtbFBLBQYAAAAABAAEAPUAAACGAwAAAAA=&#10;" stroked="f" strokecolor="red">
                  <v:textbox inset="0,0,0,0">
                    <w:txbxContent>
                      <w:p w14:paraId="0110BB2E" w14:textId="77777777" w:rsidR="000D2FC1" w:rsidRPr="00E04CA7" w:rsidRDefault="00A35C1E" w:rsidP="007B59C9">
                        <w:pPr>
                          <w:tabs>
                            <w:tab w:val="left" w:pos="3020"/>
                          </w:tabs>
                          <w:spacing w:before="40" w:line="240" w:lineRule="auto"/>
                          <w:ind w:firstLine="57"/>
                          <w:rPr>
                            <w:rFonts w:ascii="Times New Roman" w:hAnsi="Times New Roman"/>
                            <w:sz w:val="16"/>
                            <w:szCs w:val="16"/>
                          </w:rPr>
                        </w:pPr>
                        <w:sdt>
                          <w:sdtPr>
                            <w:rPr>
                              <w:rFonts w:ascii="Times New Roman" w:hAnsi="Times New Roman"/>
                              <w:sz w:val="16"/>
                              <w:szCs w:val="16"/>
                            </w:rPr>
                            <w:alias w:val="Аннотация"/>
                            <w:tag w:val=""/>
                            <w:id w:val="1897239651"/>
                            <w:dataBinding w:prefixMappings="xmlns:ns0='http://schemas.microsoft.com/office/2006/coverPageProps' " w:xpath="/ns0:CoverPageProperties[1]/ns0:Abstract[1]" w:storeItemID="{55AF091B-3C7A-41E3-B477-F2FDAA23CFDA}"/>
                            <w:text/>
                          </w:sdtPr>
                          <w:sdtEndPr/>
                          <w:sdtContent>
                            <w:r w:rsidR="000D2FC1" w:rsidRPr="00E04CA7">
                              <w:rPr>
                                <w:rFonts w:ascii="Times New Roman" w:hAnsi="Times New Roman"/>
                                <w:sz w:val="16"/>
                                <w:szCs w:val="16"/>
                              </w:rPr>
                              <w:t>Пустынников</w:t>
                            </w:r>
                          </w:sdtContent>
                        </w:sdt>
                      </w:p>
                      <w:p w14:paraId="79E98383" w14:textId="77777777" w:rsidR="000D2FC1" w:rsidRPr="00596ED4" w:rsidRDefault="000D2FC1" w:rsidP="00E04CA7">
                        <w:pPr>
                          <w:spacing w:line="240" w:lineRule="auto"/>
                          <w:ind w:firstLine="0"/>
                        </w:pPr>
                      </w:p>
                    </w:txbxContent>
                  </v:textbox>
                </v:shape>
                <v:shape id="_x0000_s1132" type="#_x0000_t202" style="position:absolute;left:2381;top:6521;width:1134;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LIcAA&#10;AADcAAAADwAAAGRycy9kb3ducmV2LnhtbESP3YrCMBSE7xd8h3AE79ZUQVmqUfwFvRJrH+DQHNti&#10;c1KSqPXtjSDs5TAz3zDzZWca8SDna8sKRsMEBHFhdc2lgvyy//0D4QOyxsYyKXiRh+Wi9zPHVNsn&#10;n+mRhVJECPsUFVQhtKmUvqjIoB/aljh6V+sMhihdKbXDZ4SbRo6TZCoN1hwXKmxpU1Fxy+5GwW49&#10;vta33J1yyuhombcjedwqNeh3qxmIQF34D3/bB61gkkzhcyYeAbl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hLIcAAAADcAAAADwAAAAAAAAAAAAAAAACYAgAAZHJzL2Rvd25y&#10;ZXYueG1sUEsFBgAAAAAEAAQA9QAAAIUDAAAAAA==&#10;" stroked="f" strokecolor="red">
                  <v:textbox inset="0,0,0,0">
                    <w:txbxContent>
                      <w:p w14:paraId="2853E889" w14:textId="1A25F95E" w:rsidR="000D2FC1" w:rsidRPr="00D31823" w:rsidRDefault="00A35C1E" w:rsidP="00D31823">
                        <w:pPr>
                          <w:spacing w:before="20" w:line="240" w:lineRule="auto"/>
                          <w:ind w:firstLine="57"/>
                          <w:rPr>
                            <w:sz w:val="16"/>
                            <w:szCs w:val="16"/>
                          </w:rPr>
                        </w:pPr>
                        <w:sdt>
                          <w:sdtPr>
                            <w:rPr>
                              <w:rFonts w:ascii="Times New Roman" w:hAnsi="Times New Roman"/>
                              <w:sz w:val="16"/>
                              <w:szCs w:val="16"/>
                            </w:rPr>
                            <w:alias w:val="Автор"/>
                            <w:tag w:val=""/>
                            <w:id w:val="1754863769"/>
                            <w:dataBinding w:prefixMappings="xmlns:ns0='http://purl.org/dc/elements/1.1/' xmlns:ns1='http://schemas.openxmlformats.org/package/2006/metadata/core-properties' " w:xpath="/ns1:coreProperties[1]/ns0:creator[1]" w:storeItemID="{6C3C8BC8-F283-45AE-878A-BAB7291924A1}"/>
                            <w:text/>
                          </w:sdtPr>
                          <w:sdtEndPr/>
                          <w:sdtContent>
                            <w:r w:rsidR="00D31823" w:rsidRPr="007B59C9">
                              <w:rPr>
                                <w:rFonts w:ascii="Times New Roman" w:hAnsi="Times New Roman"/>
                                <w:sz w:val="16"/>
                                <w:szCs w:val="16"/>
                              </w:rPr>
                              <w:t>Колтачихин</w:t>
                            </w:r>
                          </w:sdtContent>
                        </w:sdt>
                      </w:p>
                    </w:txbxContent>
                  </v:textbox>
                </v:shape>
                <v:shape id="Text Box 143" o:spid="_x0000_s1133" type="#_x0000_t202" style="position:absolute;left:4366;top:6237;width:567;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TuusEA&#10;AADcAAAADwAAAGRycy9kb3ducmV2LnhtbESP3YrCMBSE7xd8h3AE79ZUQVeqUfyF9Wqx9gEOzbEt&#10;NicliVrffiMIXg4z8w2zWHWmEXdyvrasYDRMQBAXVtdcKsjPh+8ZCB+QNTaWScGTPKyWva8Fpto+&#10;+ET3LJQiQtinqKAKoU2l9EVFBv3QtsTRu1hnMETpSqkdPiLcNHKcJFNpsOa4UGFL24qKa3YzCvab&#10;8aW+5u4vp4yOlnk3ksedUoN+t56DCNSFT/jd/tUKJskPvM7EIyC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E7rrBAAAA3AAAAA8AAAAAAAAAAAAAAAAAmAIAAGRycy9kb3du&#10;cmV2LnhtbFBLBQYAAAAABAAEAPUAAACGAwAAAAA=&#10;" stroked="f" strokecolor="red">
                  <v:textbox inset="0,0,0,0">
                    <w:txbxContent>
                      <w:p w14:paraId="1B38E0DC" w14:textId="77777777" w:rsidR="000D2FC1" w:rsidRPr="002C607A" w:rsidRDefault="000D2FC1" w:rsidP="002C607A">
                        <w:pPr>
                          <w:spacing w:line="240" w:lineRule="auto"/>
                          <w:ind w:firstLine="0"/>
                          <w:jc w:val="center"/>
                          <w:rPr>
                            <w:rFonts w:ascii="Times New Roman" w:hAnsi="Times New Roman"/>
                            <w:sz w:val="16"/>
                            <w:szCs w:val="16"/>
                          </w:rPr>
                        </w:pPr>
                        <w:r>
                          <w:rPr>
                            <w:rFonts w:ascii="Times New Roman" w:hAnsi="Times New Roman"/>
                            <w:sz w:val="18"/>
                          </w:rPr>
                          <w:t>Дата</w:t>
                        </w:r>
                      </w:p>
                    </w:txbxContent>
                  </v:textbox>
                </v:shape>
                <v:shape id="_x0000_s1134" type="#_x0000_t202" style="position:absolute;left:3515;top:6237;width:850;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t6yL4A&#10;AADcAAAADwAAAGRycy9kb3ducmV2LnhtbERPzYrCMBC+C75DmAVvmioo0jWVXV1BT2LtAwzN2JY2&#10;k5Jktb69OQgeP77/zXYwnbiT841lBfNZAoK4tLrhSkFxPUzXIHxA1thZJgVP8rDNxqMNpto++EL3&#10;PFQihrBPUUEdQp9K6cuaDPqZ7Ykjd7POYIjQVVI7fMRw08lFkqykwYZjQ4097Woq2/zfKPj7Xdya&#10;tnDngnI6Web9XJ72Sk2+hp9vEIGG8BG/3UetYJnEtfFMPAIye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Ybesi+AAAA3AAAAA8AAAAAAAAAAAAAAAAAmAIAAGRycy9kb3ducmV2&#10;LnhtbFBLBQYAAAAABAAEAPUAAACDAwAAAAA=&#10;" stroked="f" strokecolor="red">
                  <v:textbox inset="0,0,0,0">
                    <w:txbxContent>
                      <w:p w14:paraId="41D1DA8F" w14:textId="77777777" w:rsidR="000D2FC1" w:rsidRPr="002C607A" w:rsidRDefault="000D2FC1" w:rsidP="001A7CFB">
                        <w:pPr>
                          <w:spacing w:before="20" w:line="240" w:lineRule="auto"/>
                          <w:ind w:firstLine="0"/>
                          <w:jc w:val="center"/>
                          <w:rPr>
                            <w:rFonts w:ascii="Times New Roman" w:hAnsi="Times New Roman"/>
                            <w:sz w:val="18"/>
                          </w:rPr>
                        </w:pPr>
                        <w:r w:rsidRPr="002C607A">
                          <w:rPr>
                            <w:rFonts w:ascii="Times New Roman" w:hAnsi="Times New Roman"/>
                            <w:sz w:val="18"/>
                          </w:rPr>
                          <w:t>Подп.</w:t>
                        </w:r>
                      </w:p>
                    </w:txbxContent>
                  </v:textbox>
                </v:shape>
                <v:shape id="Text Box 145" o:spid="_x0000_s1135" type="#_x0000_t202" style="position:absolute;left:1247;top:7655;width:1134;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ffU8EA&#10;AADcAAAADwAAAGRycy9kb3ducmV2LnhtbESP3YrCMBSE7xd8h3AE79ZUQVmrUfyF9Wqx9gEOzbEt&#10;NicliVrffiMIXg4z8w2zWHWmEXdyvrasYDRMQBAXVtdcKsjPh+8fED4ga2wsk4IneVgte18LTLV9&#10;8InuWShFhLBPUUEVQptK6YuKDPqhbYmjd7HOYIjSlVI7fES4aeQ4SabSYM1xocKWthUV1+xmFOw3&#10;40t9zd1fThkdLfNuJI87pQb9bj0HEagLn/C7/asVTJIZvM7EIyC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X31PBAAAA3AAAAA8AAAAAAAAAAAAAAAAAmAIAAGRycy9kb3du&#10;cmV2LnhtbFBLBQYAAAAABAAEAPUAAACGAwAAAAA=&#10;" stroked="f" strokecolor="red">
                  <v:textbox inset="0,0,0,0">
                    <w:txbxContent>
                      <w:p w14:paraId="4F748554" w14:textId="77777777" w:rsidR="000D2FC1" w:rsidRPr="007A6C62" w:rsidRDefault="000D2FC1" w:rsidP="00FA1C95">
                        <w:pPr>
                          <w:spacing w:line="240" w:lineRule="auto"/>
                          <w:ind w:firstLine="0"/>
                          <w:jc w:val="center"/>
                          <w:rPr>
                            <w:rFonts w:ascii="Times New Roman" w:hAnsi="Times New Roman"/>
                          </w:rPr>
                        </w:pPr>
                        <w:r w:rsidRPr="007A6C62">
                          <w:rPr>
                            <w:rFonts w:ascii="Times New Roman" w:hAnsi="Times New Roman"/>
                            <w:sz w:val="20"/>
                            <w:szCs w:val="16"/>
                          </w:rPr>
                          <w:t>ГИП</w:t>
                        </w:r>
                      </w:p>
                    </w:txbxContent>
                  </v:textbox>
                </v:shape>
                <v:shape id="Text Box 146" o:spid="_x0000_s1136" type="#_x0000_t202" style="position:absolute;left:1247;top:7088;width:1134;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zxncIA&#10;AADcAAAADwAAAGRycy9kb3ducmV2LnhtbERPTWvCQBC9C/6HZQq9FN0oWDR1FVta0IutUXoestMk&#10;mJ0N2W2M/945CB4f73u57l2tOmpD5dnAZJyAIs69rbgwcDp+jeagQkS2WHsmA1cKsF4NB0tMrb/w&#10;gbosFkpCOKRooIyxSbUOeUkOw9g3xML9+dZhFNgW2rZ4kXBX62mSvGqHFUtDiQ19lJSfs38nJQu7&#10;23fnl+linuMvfb5n3z/J1Zjnp37zBipSHx/iu3trDcwmMl/OyBHQq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vPGdwgAAANwAAAAPAAAAAAAAAAAAAAAAAJgCAABkcnMvZG93&#10;bnJldi54bWxQSwUGAAAAAAQABAD1AAAAhwMAAAAA&#10;" stroked="f" strokecolor="red">
                  <v:textbox inset="0,0,0,0">
                    <w:txbxContent>
                      <w:p w14:paraId="5FF5B716" w14:textId="77777777" w:rsidR="000D2FC1" w:rsidRPr="00596ED4" w:rsidRDefault="000D2FC1" w:rsidP="007A6C62">
                        <w:pPr>
                          <w:ind w:firstLine="0"/>
                        </w:pPr>
                      </w:p>
                    </w:txbxContent>
                  </v:textbox>
                </v:shape>
                <v:shapetype id="_x0000_t32" coordsize="21600,21600" o:spt="32" o:oned="t" path="m,l21600,21600e" filled="f">
                  <v:path arrowok="t" fillok="f" o:connecttype="none"/>
                  <o:lock v:ext="edit" shapetype="t"/>
                </v:shapetype>
                <v:shape id="AutoShape 147" o:spid="_x0000_s1137" type="#_x0000_t32" style="position:absolute;left:1247;top:5670;width:102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wb+sMAAADcAAAADwAAAGRycy9kb3ducmV2LnhtbESPT4vCMBTE74LfITxhb5p2F0Vqo+iC&#10;4GUP/rl4ezTPprR5qU2s3W+/WRA8DjPzGybfDLYRPXW+cqwgnSUgiAunKy4VXM776RKED8gaG8ek&#10;4Jc8bNbjUY6Zdk8+Un8KpYgQ9hkqMCG0mZS+MGTRz1xLHL2b6yyGKLtS6g6fEW4b+ZkkC2mx4rhg&#10;sKVvQ0V9elgFttX2/uOMvtbVV7Ojw227S3qlPibDdgUi0BDe4Vf7oBXM0xT+z8QjI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JMG/rDAAAA3AAAAA8AAAAAAAAAAAAA&#10;AAAAoQIAAGRycy9kb3ducmV2LnhtbFBLBQYAAAAABAAEAPkAAACRAwAAAAA=&#10;" strokeweight="1.5pt"/>
                <v:shape id="AutoShape 148" o:spid="_x0000_s1138" type="#_x0000_t32" style="position:absolute;left:1247;top:6521;width:102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6FjcIAAADcAAAADwAAAGRycy9kb3ducmV2LnhtbESPQYvCMBSE74L/ITzBm6Yqu0g1FRUE&#10;L3tY14u3R/NsSpuX2sRa/71ZEDwOM/MNs970thYdtb50rGA2TUAQ506XXCg4/x0mSxA+IGusHZOC&#10;J3nYZMPBGlPtHvxL3SkUIkLYp6jAhNCkUvrckEU/dQ1x9K6utRiibAupW3xEuK3lPEm+pcWS44LB&#10;hvaG8up0twpso+3txxl9qcpFvaPjdbtLOqXGo367AhGoD5/wu33UCr5mc/g/E4+AzF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6FjcIAAADcAAAADwAAAAAAAAAAAAAA&#10;AAChAgAAZHJzL2Rvd25yZXYueG1sUEsFBgAAAAAEAAQA+QAAAJADAAAAAA==&#10;" strokeweight="1.5pt"/>
                <v:shape id="AutoShape 149" o:spid="_x0000_s1139" type="#_x0000_t32" style="position:absolute;left:1247;top:5954;width:36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wmcMYAAADcAAAADwAAAGRycy9kb3ducmV2LnhtbESPQWsCMRSE70L/Q3iFXkSzW1HK1ihr&#10;QagFD2q9v25eN6Gbl3UTdf33TaHgcZiZb5j5sneNuFAXrGcF+TgDQVx5bblW8HlYj15AhIissfFM&#10;Cm4UYLl4GMyx0P7KO7rsYy0ShEOBCkyMbSFlqAw5DGPfEifv23cOY5JdLXWH1wR3jXzOspl0aDkt&#10;GGzpzVD1sz87BdtNviq/jN187E52O12XzbkeHpV6euzLVxCR+ngP/7fftYJpPoG/M+kI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sJnDGAAAA3AAAAA8AAAAAAAAA&#10;AAAAAAAAoQIAAGRycy9kb3ducmV2LnhtbFBLBQYAAAAABAAEAPkAAACUAwAAAAA=&#10;"/>
                <v:shape id="AutoShape 150" o:spid="_x0000_s1140" type="#_x0000_t32" style="position:absolute;left:1247;top:6237;width:36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u4YsQAAADcAAAADwAAAGRycy9kb3ducmV2LnhtbESPT2sCMRTE74LfITyhNzer1lK2RtGC&#10;4KUH/1x6e2zeboKbl3WTrttv3xQEj8PM/IZZbQbXiJ66YD0rmGU5COLSa8u1gst5P30HESKyxsYz&#10;KfilAJv1eLTCQvs7H6k/xVokCIcCFZgY20LKUBpyGDLfEiev8p3DmGRXS93hPcFdI+d5/iYdWk4L&#10;Blv6NFReTz9OgWu1u315o7+vdtHs6FBtd3mv1Mtk2H6AiDTEZ/jRPmgFy9kr/J9JR0C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O7hixAAAANwAAAAPAAAAAAAAAAAA&#10;AAAAAKECAABkcnMvZG93bnJldi54bWxQSwUGAAAAAAQABAD5AAAAkgMAAAAA&#10;" strokeweight="1.5pt"/>
                <v:shape id="AutoShape 151" o:spid="_x0000_s1141" type="#_x0000_t32" style="position:absolute;left:1247;top:6804;width:36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kbn8UAAADcAAAADwAAAGRycy9kb3ducmV2LnhtbESPQWsCMRSE74X+h/AKvRTNbmGlrEbZ&#10;FoQqeNDW+3Pz3AQ3L9tN1PXfNwWhx2FmvmFmi8G14kJ9sJ4V5OMMBHHtteVGwffXcvQGIkRkja1n&#10;UnCjAIv548MMS+2vvKXLLjYiQTiUqMDE2JVShtqQwzD2HXHyjr53GJPsG6l7vCa4a+Vrlk2kQ8tp&#10;wWBHH4bq0+7sFGxW+Xt1MHa13v7YTbGs2nPzslfq+WmopiAiDfE/fG9/agVFXsDfmXQ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Ekbn8UAAADcAAAADwAAAAAAAAAA&#10;AAAAAAChAgAAZHJzL2Rvd25yZXYueG1sUEsFBgAAAAAEAAQA+QAAAJMDAAAAAA==&#10;"/>
                <v:shape id="AutoShape 152" o:spid="_x0000_s1142" type="#_x0000_t32" style="position:absolute;left:1247;top:7088;width:36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uF6MUAAADcAAAADwAAAGRycy9kb3ducmV2LnhtbESPQWsCMRSE7wX/Q3hCL0WzW1DK1iir&#10;INSCB217f25eN8HNy7qJuv33jSB4HGbmG2a26F0jLtQF61lBPs5AEFdeW64VfH+tR28gQkTW2Hgm&#10;BX8UYDEfPM2w0P7KO7rsYy0ShEOBCkyMbSFlqAw5DGPfEifv13cOY5JdLXWH1wR3jXzNsql0aDkt&#10;GGxpZag67s9OwXaTL8uDsZvP3cluJ+uyOdcvP0o9D/vyHUSkPj7C9/aHVjDJp3A7k46AnP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JuF6MUAAADcAAAADwAAAAAAAAAA&#10;AAAAAAChAgAAZHJzL2Rvd25yZXYueG1sUEsFBgAAAAAEAAQA+QAAAJMDAAAAAA==&#10;"/>
                <v:shape id="AutoShape 153" o:spid="_x0000_s1143" type="#_x0000_t32" style="position:absolute;left:1247;top:7371;width:36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cgc8YAAADcAAAADwAAAGRycy9kb3ducmV2LnhtbESPQWsCMRSE7wX/Q3hCL0WzW7CV1Shr&#10;QagFD1q9Pzevm9DNy7qJuv33TaHgcZiZb5j5sneNuFIXrGcF+TgDQVx5bblWcPhcj6YgQkTW2Hgm&#10;BT8UYLkYPMyx0P7GO7ruYy0ShEOBCkyMbSFlqAw5DGPfEifvy3cOY5JdLXWHtwR3jXzOshfp0HJa&#10;MNjSm6Hqe39xCrabfFWejN187M52O1mXzaV+Oir1OOzLGYhIfbyH/9vvWsEkf4W/M+kI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vXIHPGAAAA3AAAAA8AAAAAAAAA&#10;AAAAAAAAoQIAAGRycy9kb3ducmV2LnhtbFBLBQYAAAAABAAEAPkAAACUAwAAAAA=&#10;"/>
                <v:shape id="AutoShape 154" o:spid="_x0000_s1144" type="#_x0000_t32" style="position:absolute;left:1247;top:7653;width:36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i0AcIAAADcAAAADwAAAGRycy9kb3ducmV2LnhtbERPy2oCMRTdF/oP4Ra6KZqZgiKjUcaC&#10;UAsufO2vk9tJ6ORmnESd/r1ZCC4P5z1b9K4RV+qC9awgH2YgiCuvLdcKDvvVYAIiRGSNjWdS8E8B&#10;FvPXlxkW2t94S9ddrEUK4VCgAhNjW0gZKkMOw9C3xIn79Z3DmGBXS93hLYW7Rn5m2Vg6tJwaDLb0&#10;Zaj6212cgs06X5YnY9c/27PdjFZlc6k/jkq9v/XlFESkPj7FD/e3VjDK09p0Jh0BOb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ki0AcIAAADcAAAADwAAAAAAAAAAAAAA&#10;AAChAgAAZHJzL2Rvd25yZXYueG1sUEsFBgAAAAAEAAQA+QAAAJADAAAAAA==&#10;"/>
                <v:shape id="AutoShape 155" o:spid="_x0000_s1145" type="#_x0000_t32" style="position:absolute;left:4933;top:5670;width:0;height:22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oX/MQAAADcAAAADwAAAGRycy9kb3ducmV2LnhtbESPT2sCMRTE74LfITyhNzerUmm3RtGC&#10;4KUH/1x6e2zeboKbl3WTrttv3xQEj8PM/IZZbQbXiJ66YD0rmGU5COLSa8u1gst5P30DESKyxsYz&#10;KfilAJv1eLTCQvs7H6k/xVokCIcCFZgY20LKUBpyGDLfEiev8p3DmGRXS93hPcFdI+d5vpQOLacF&#10;gy19Giqvpx+nwLXa3b680d9Xu2h2dKi2u7xX6mUybD9ARBriM/xoH7SC19k7/J9JR0C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Ohf8xAAAANwAAAAPAAAAAAAAAAAA&#10;AAAAAKECAABkcnMvZG93bnJldi54bWxQSwUGAAAAAAQABAD5AAAAkgMAAAAA&#10;" strokeweight="1.5pt"/>
                <v:shape id="AutoShape 156" o:spid="_x0000_s1146" type="#_x0000_t32" style="position:absolute;left:2381;top:5671;width:0;height:22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x03L0AAADcAAAADwAAAGRycy9kb3ducmV2LnhtbERPuwrCMBTdBf8hXMFNUxVFqlFUEFwc&#10;fCxul+baFJub2sRa/94MguPhvJfr1paiodoXjhWMhgkI4szpgnMF18t+MAfhA7LG0jEp+JCH9arb&#10;WWKq3ZtP1JxDLmII+xQVmBCqVEqfGbLoh64ijtzd1RZDhHUudY3vGG5LOU6SmbRYcGwwWNHOUPY4&#10;v6wCW2n7PDqjb49iUm7pcN9sk0apfq/dLEAEasNf/HMftILpOM6PZ+IRkKs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NsdNy9AAAA3AAAAA8AAAAAAAAAAAAAAAAAoQIA&#10;AGRycy9kb3ducmV2LnhtbFBLBQYAAAAABAAEAPkAAACLAwAAAAA=&#10;" strokeweight="1.5pt"/>
                <v:shape id="AutoShape 157" o:spid="_x0000_s1147" type="#_x0000_t32" style="position:absolute;left:3515;top:5671;width:0;height:22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DRR8IAAADcAAAADwAAAGRycy9kb3ducmV2LnhtbESPQYvCMBSE74L/ITzBm6Yqu0g1FRUE&#10;L3tY14u3R/NsSpuX2sRa/71ZEDwOM/MNs970thYdtb50rGA2TUAQ506XXCg4/x0mSxA+IGusHZOC&#10;J3nYZMPBGlPtHvxL3SkUIkLYp6jAhNCkUvrckEU/dQ1x9K6utRiibAupW3xEuK3lPEm+pcWS44LB&#10;hvaG8up0twpso+3txxl9qcpFvaPjdbtLOqXGo367AhGoD5/wu33UCr7mM/g/E4+AzF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CDRR8IAAADcAAAADwAAAAAAAAAAAAAA&#10;AAChAgAAZHJzL2Rvd25yZXYueG1sUEsFBgAAAAAEAAQA+QAAAJADAAAAAA==&#10;" strokeweight="1.5pt"/>
                <v:shape id="AutoShape 158" o:spid="_x0000_s1148" type="#_x0000_t32" style="position:absolute;left:4366;top:5670;width:0;height:22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PMMMAAADcAAAADwAAAGRycy9kb3ducmV2LnhtbESPQWvCQBSE7wX/w/KE3pqNKRWJrqJC&#10;IZceql68PbIv2WD2bcxuk/TfdwuCx2FmvmE2u8m2YqDeN44VLJIUBHHpdMO1gsv5820Fwgdkja1j&#10;UvBLHnbb2csGc+1G/qbhFGoRIexzVGBC6HIpfWnIok9cRxy9yvUWQ5R9LXWPY4TbVmZpupQWG44L&#10;Bjs6Gipvpx+rwHba3r+c0ddb894eqKj2h3RQ6nU+7dcgAk3hGX60C63gI8vg/0w8AnL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zyTzDDAAAA3AAAAA8AAAAAAAAAAAAA&#10;AAAAoQIAAGRycy9kb3ducmV2LnhtbFBLBQYAAAAABAAEAPkAAACRAwAAAAA=&#10;" strokeweight="1.5pt"/>
                <v:shape id="AutoShape 159" o:spid="_x0000_s1149" type="#_x0000_t32" style="position:absolute;left:8675;top:6521;width:0;height:14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7qq8IAAADcAAAADwAAAGRycy9kb3ducmV2LnhtbESPQYvCMBSE74L/ITzBm6YqLlJNRRcE&#10;Lx50vXh7NM+mtHmpTbbWf2+EhT0OM/MNs9n2thYdtb50rGA2TUAQ506XXCi4/hwmKxA+IGusHZOC&#10;F3nYZsPBBlPtnnym7hIKESHsU1RgQmhSKX1uyKKfuoY4enfXWgxRtoXULT4j3NZyniRf0mLJccFg&#10;Q9+G8uryaxXYRtvHyRl9q8pFvafjfbdPOqXGo363BhGoD//hv/ZRK1jOF/A5E4+AzN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77qq8IAAADcAAAADwAAAAAAAAAAAAAA&#10;AAChAgAAZHJzL2Rvd25yZXYueG1sUEsFBgAAAAAEAAQA+QAAAJADAAAAAA==&#10;" strokeweight="1.5pt"/>
                <v:shape id="AutoShape 160" o:spid="_x0000_s1150" type="#_x0000_t32" style="position:absolute;left:8675;top:6804;width:28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y38MAAADcAAAADwAAAGRycy9kb3ducmV2LnhtbESPT4vCMBTE74LfITxhb5r6Z0Vqo6gg&#10;eNmD7l68PZpnU9q81CbW7rffCMIeh5n5DZNte1uLjlpfOlYwnSQgiHOnSy4U/HwfxysQPiBrrB2T&#10;gl/ysN0MBxmm2j35TN0lFCJC2KeowITQpFL63JBFP3ENcfRurrUYomwLqVt8Rrit5SxJltJiyXHB&#10;YEMHQ3l1eVgFttH2/uWMvlblvN7T6bbbJ51SH6N+twYRqA//4Xf7pBV8zhbwOhOPgN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xXct/DAAAA3AAAAA8AAAAAAAAAAAAA&#10;AAAAoQIAAGRycy9kb3ducmV2LnhtbFBLBQYAAAAABAAEAPkAAACRAwAAAAA=&#10;" strokeweight="1.5pt"/>
                <v:shape id="AutoShape 161" o:spid="_x0000_s1151" type="#_x0000_t32" style="position:absolute;left:8675;top:7088;width:28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vXRMIAAADcAAAADwAAAGRycy9kb3ducmV2LnhtbESPQYvCMBSE74L/ITxhb5qqKFJNRQXB&#10;iwd1L3t7NM+mtHmpTazdf2+EhT0OM/MNs9n2thYdtb50rGA6SUAQ506XXCj4vh3HKxA+IGusHZOC&#10;X/KwzYaDDabavfhC3TUUIkLYp6jAhNCkUvrckEU/cQ1x9O6utRiibAupW3xFuK3lLEmW0mLJccFg&#10;QwdDeXV9WgW20fZxdkb/VOW83tPpvtsnnVJfo363BhGoD//hv/ZJK1jMFvA5E4+AzN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xvXRMIAAADcAAAADwAAAAAAAAAAAAAA&#10;AAChAgAAZHJzL2Rvd25yZXYueG1sUEsFBgAAAAAEAAQA+QAAAJADAAAAAA==&#10;" strokeweight="1.5pt"/>
                <v:shape id="AutoShape 162" o:spid="_x0000_s1152" type="#_x0000_t32" style="position:absolute;left:9526;top:6522;width:0;height:5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lJM8QAAADcAAAADwAAAGRycy9kb3ducmV2LnhtbESPzWrDMBCE74W+g9hAb7Uch4biRglx&#10;IZBLDvm55LZYG0vEWrmW6rhvHwUKOQ4z8w2zWI2uFQP1wXpWMM1yEMS115YbBafj5v0TRIjIGlvP&#10;pOCPAqyWry8LLLW/8Z6GQ2xEgnAoUYGJsSulDLUhhyHzHXHyLr53GJPsG6l7vCW4a2WR53Pp0HJa&#10;MNjRt6H6evh1Clyn3c/OG32+2llb0fayrvJBqbfJuP4CEWmMz/B/e6sVfBRzeJxJR0Au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yUkzxAAAANwAAAAPAAAAAAAAAAAA&#10;AAAAAKECAABkcnMvZG93bnJldi54bWxQSwUGAAAAAAQABAD5AAAAkgMAAAAA&#10;" strokeweight="1.5pt"/>
                <v:shape id="AutoShape 163" o:spid="_x0000_s1153" type="#_x0000_t32" style="position:absolute;left:10376;top:6522;width:0;height:5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XsqMMAAADcAAAADwAAAGRycy9kb3ducmV2LnhtbESPQYvCMBSE74L/ITxhb5qquEptFBUE&#10;L3vQ3Yu3R/NsSpuX2sTa/fcbQdjjMDPfMNm2t7XoqPWlYwXTSQKCOHe65ELBz/dxvALhA7LG2jEp&#10;+CUP281wkGGq3ZPP1F1CISKEfYoKTAhNKqXPDVn0E9cQR+/mWoshyraQusVnhNtazpLkU1osOS4Y&#10;bOhgKK8uD6vANtrev5zR16qc13s63Xb7pFPqY9Tv1iAC9eE//G6ftILFbAmvM/EI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yF7KjDAAAA3AAAAA8AAAAAAAAAAAAA&#10;AAAAoQIAAGRycy9kb3ducmV2LnhtbFBLBQYAAAAABAAEAPkAAACRAwAAAAA=&#10;" strokeweight="1.5pt"/>
                <v:shape id="AutoShape 164" o:spid="_x0000_s1154" type="#_x0000_t32" style="position:absolute;left:1814;top:5671;width:0;height:8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p42r0AAADcAAAADwAAAGRycy9kb3ducmV2LnhtbERPuwrCMBTdBf8hXMFNUxVFqlFUEFwc&#10;fCxul+baFJub2sRa/94MguPhvJfr1paiodoXjhWMhgkI4szpgnMF18t+MAfhA7LG0jEp+JCH9arb&#10;WWKq3ZtP1JxDLmII+xQVmBCqVEqfGbLoh64ijtzd1RZDhHUudY3vGG5LOU6SmbRYcGwwWNHOUPY4&#10;v6wCW2n7PDqjb49iUm7pcN9sk0apfq/dLEAEasNf/HMftILpOK6NZ+IRkKs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J0aeNq9AAAA3AAAAA8AAAAAAAAAAAAAAAAAoQIA&#10;AGRycy9kb3ducmV2LnhtbFBLBQYAAAAABAAEAPkAAACLAwAAAAA=&#10;" strokeweight="1.5pt"/>
                <v:shape id="AutoShape 165" o:spid="_x0000_s1155" type="#_x0000_t32" style="position:absolute;left:2948;top:5672;width:0;height:8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bdQcMAAADcAAAADwAAAGRycy9kb3ducmV2LnhtbESPQYvCMBSE74L/ITxhb5qquGhtFBUE&#10;L3vQ3Yu3R/NsSpuX2sTa/fcbQdjjMDPfMNm2t7XoqPWlYwXTSQKCOHe65ELBz/dxvAThA7LG2jEp&#10;+CUP281wkGGq3ZPP1F1CISKEfYoKTAhNKqXPDVn0E9cQR+/mWoshyraQusVnhNtazpLkU1osOS4Y&#10;bOhgKK8uD6vANtrev5zR16qc13s63Xb7pFPqY9Tv1iAC9eE//G6ftILFbAWvM/EI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JW3UHDAAAA3AAAAA8AAAAAAAAAAAAA&#10;AAAAoQIAAGRycy9kb3ducmV2LnhtbFBLBQYAAAAABAAEAPkAAACRAwAAAAA=&#10;" strokeweight="1.5pt"/>
                <v:shape id="Text Box 146" o:spid="_x0000_s1156" type="#_x0000_t202" style="position:absolute;left:3538;top:7383;width:805;height:2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OTp8QA&#10;AADcAAAADwAAAGRycy9kb3ducmV2LnhtbESPzWrCQBSF9wXfYbhCN0UnKoqJjqLSgm60jaXrS+aa&#10;BDN3QmYa49s7QqHLw/n5OMt1ZyrRUuNKywpGwwgEcWZ1ybmC7/PHYA7CeWSNlWVScCcH61XvZYmJ&#10;tjf+ojb1uQgj7BJUUHhfJ1K6rCCDbmhr4uBdbGPQB9nkUjd4C+OmkuMomkmDJQdCgTXtCsqu6a8J&#10;kFgfju31bRzPM/yh9216+ozuSr32u80ChKfO/4f/2nutYBJP4XkmHA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Tk6fEAAAA3AAAAA8AAAAAAAAAAAAAAAAAmAIAAGRycy9k&#10;b3ducmV2LnhtbFBLBQYAAAAABAAEAPUAAACJAwAAAAA=&#10;" stroked="f" strokecolor="red">
                  <v:textbox inset="0,0,0,0">
                    <w:txbxContent>
                      <w:p w14:paraId="2380A426" w14:textId="57CB2D8D" w:rsidR="000D2FC1" w:rsidRPr="00596ED4" w:rsidRDefault="00247FCB" w:rsidP="00066AA7">
                        <w:pPr>
                          <w:ind w:firstLine="0"/>
                          <w:jc w:val="center"/>
                        </w:pPr>
                        <w:r>
                          <w:rPr>
                            <w:noProof/>
                            <w:lang w:eastAsia="ru-RU"/>
                          </w:rPr>
                          <w:drawing>
                            <wp:inline distT="0" distB="0" distL="0" distR="0" wp14:anchorId="289F5257" wp14:editId="280EA7BD">
                              <wp:extent cx="511175" cy="170392"/>
                              <wp:effectExtent l="0" t="0" r="3175"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11175" cy="170392"/>
                                      </a:xfrm>
                                      <a:prstGeom prst="rect">
                                        <a:avLst/>
                                      </a:prstGeom>
                                      <a:noFill/>
                                      <a:ln>
                                        <a:noFill/>
                                      </a:ln>
                                    </pic:spPr>
                                  </pic:pic>
                                </a:graphicData>
                              </a:graphic>
                            </wp:inline>
                          </w:drawing>
                        </w:r>
                      </w:p>
                    </w:txbxContent>
                  </v:textbox>
                </v:shape>
              </v:group>
              <v:group id="Group 166" o:spid="_x0000_s1157" style="position:absolute;left:397;top:7881;width:851;height:3686" coordorigin="5670,5670" coordsize="851,36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f8+MMAAADcAAAADwAAAGRycy9kb3ducmV2LnhtbERPTWvCQBC9F/wPywi9&#10;1U0qKSW6BhErPQShWhBvQ3ZMQrKzIbsm8d93DwWPj/e9zibTioF6V1tWEC8iEMSF1TWXCn7PX2+f&#10;IJxH1thaJgUPcpBtZi9rTLUd+YeGky9FCGGXooLK+y6V0hUVGXQL2xEH7mZ7gz7AvpS6xzGEm1a+&#10;R9GHNFhzaKiwo11FRXO6GwWHEcftMt4PeXPbPa7n5HjJY1LqdT5tVyA8Tf4p/nd/awXJMs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eJ/z4wwAAANwAAAAP&#10;AAAAAAAAAAAAAAAAAKoCAABkcnMvZG93bnJldi54bWxQSwUGAAAAAAQABAD6AAAAmgMAAAAA&#10;">
                <v:shape id="Text Box 167" o:spid="_x0000_s1158" type="#_x0000_t202" style="position:absolute;left:6237;top:8222;width:283;height:1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PTtMIA&#10;AADcAAAADwAAAGRycy9kb3ducmV2LnhtbESPQYvCMBSE7wv+h/AEL4umdVeRapQiKF639eDx0Tzb&#10;YvNSmljrvzcLgsdhZr5hNrvBNKKnztWWFcSzCARxYXXNpYJzfpiuQDiPrLGxTAqe5GC3HX1tMNH2&#10;wX/UZ74UAcIuQQWV920ipSsqMuhmtiUO3tV2Bn2QXSl1h48AN42cR9FSGqw5LFTY0r6i4pbdjYJh&#10;YbNT6/J0ifE1++795Zjmv0pNxkO6BuFp8J/wu33SChY/MfyfCUdAb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A9O0wgAAANwAAAAPAAAAAAAAAAAAAAAAAJgCAABkcnMvZG93&#10;bnJldi54bWxQSwUGAAAAAAQABAD1AAAAhwMAAAAA&#10;" stroked="f">
                  <v:textbox style="layout-flow:vertical;mso-layout-flow-alt:bottom-to-top" inset="0,0,0,0">
                    <w:txbxContent>
                      <w:p w14:paraId="650660B8" w14:textId="77777777" w:rsidR="000D2FC1" w:rsidRPr="00596ED4" w:rsidRDefault="000D2FC1" w:rsidP="007D2430">
                        <w:pPr>
                          <w:ind w:left="57"/>
                          <w:rPr>
                            <w:sz w:val="18"/>
                          </w:rPr>
                        </w:pPr>
                      </w:p>
                    </w:txbxContent>
                  </v:textbox>
                </v:shape>
                <v:shape id="Text Box 168" o:spid="_x0000_s1159" type="#_x0000_t202" style="position:absolute;left:6237;top:7088;width:283;height:1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FNw8MA&#10;AADcAAAADwAAAGRycy9kb3ducmV2LnhtbESPQWvCQBSE7wX/w/KEXopuTJsg0VVCoeK1iQePj+wz&#10;CWbfhuyapP/eLRR6HGbmG2Z/nE0nRhpca1nBZh2BIK6sbrlWcCm/VlsQziNr7CyTgh9ycDwsXvaY&#10;aTvxN42Fr0WAsMtQQeN9n0npqoYMurXtiYN3s4NBH+RQSz3gFOCmk3EUpdJgy2GhwZ4+G6ruxcMo&#10;mBNbnHtX5ilubsXb6K+nvPxQ6nU55zsQnmb/H/5rn7WC5D2G3zPhCMjD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FNw8MAAADcAAAADwAAAAAAAAAAAAAAAACYAgAAZHJzL2Rv&#10;d25yZXYueG1sUEsFBgAAAAAEAAQA9QAAAIgDAAAAAA==&#10;" stroked="f">
                  <v:textbox style="layout-flow:vertical;mso-layout-flow-alt:bottom-to-top" inset="0,0,0,0">
                    <w:txbxContent>
                      <w:p w14:paraId="1FE7E570" w14:textId="77777777" w:rsidR="000D2FC1" w:rsidRPr="00596ED4" w:rsidRDefault="000D2FC1" w:rsidP="007D2430">
                        <w:pPr>
                          <w:ind w:left="57"/>
                          <w:rPr>
                            <w:sz w:val="18"/>
                          </w:rPr>
                        </w:pPr>
                      </w:p>
                    </w:txbxContent>
                  </v:textbox>
                </v:shape>
                <v:shape id="Text Box 169" o:spid="_x0000_s1160" type="#_x0000_t202" style="position:absolute;left:6237;top:5670;width:283;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3oWMMA&#10;AADcAAAADwAAAGRycy9kb3ducmV2LnhtbESPT4vCMBTE78J+h/AWvMia+pel21SKoHi19bDHR/Ns&#10;yzYvpcnW+u2NIHgcZuY3TLIbTSsG6l1jWcFiHoEgLq1uuFJwKQ5f3yCcR9bYWiYFd3KwSz8mCcba&#10;3vhMQ+4rESDsYlRQe9/FUrqyJoNubjvi4F1tb9AH2VdS93gLcNPKZRRtpcGGw0KNHe1rKv/yf6Ng&#10;3Nj81Lki2+Lims8G/3vMirVS088x+wHhafTv8Kt90go2qxU8z4QjIN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53oWMMAAADcAAAADwAAAAAAAAAAAAAAAACYAgAAZHJzL2Rv&#10;d25yZXYueG1sUEsFBgAAAAAEAAQA9QAAAIgDAAAAAA==&#10;" stroked="f">
                  <v:textbox style="layout-flow:vertical;mso-layout-flow-alt:bottom-to-top" inset="0,0,0,0">
                    <w:txbxContent>
                      <w:p w14:paraId="741DD5DB" w14:textId="77777777" w:rsidR="000D2FC1" w:rsidRPr="00596ED4" w:rsidRDefault="000D2FC1" w:rsidP="007D2430">
                        <w:pPr>
                          <w:jc w:val="center"/>
                          <w:rPr>
                            <w:sz w:val="18"/>
                          </w:rPr>
                        </w:pPr>
                      </w:p>
                    </w:txbxContent>
                  </v:textbox>
                </v:shape>
                <v:shape id="Text Box 170" o:spid="_x0000_s1161" type="#_x0000_t202" style="position:absolute;left:5954;top:5670;width:283;height: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RwLMMA&#10;AADcAAAADwAAAGRycy9kb3ducmV2LnhtbESPT4vCMBTE78J+h/AEL7Km/mXpNpUiKF5tPezx0Tzb&#10;YvNSmmztfvuNIHgcZuY3TLIfTSsG6l1jWcFyEYEgLq1uuFJwLY6fXyCcR9bYWiYFf+Rgn35MEoy1&#10;ffCFhtxXIkDYxaig9r6LpXRlTQbdwnbEwbvZ3qAPsq+k7vER4KaVqyjaSYMNh4UaOzrUVN7zX6Ng&#10;3Nr83Lki2+Hyls8H/3PKio1Ss+mYfYPwNPp3+NU+awXb9QaeZ8IRkO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RwLMMAAADcAAAADwAAAAAAAAAAAAAAAACYAgAAZHJzL2Rv&#10;d25yZXYueG1sUEsFBgAAAAAEAAQA9QAAAIgDAAAAAA==&#10;" stroked="f">
                  <v:textbox style="layout-flow:vertical;mso-layout-flow-alt:bottom-to-top" inset="0,0,0,0">
                    <w:txbxContent>
                      <w:p w14:paraId="60C21FC8" w14:textId="77777777" w:rsidR="000D2FC1" w:rsidRPr="00596ED4" w:rsidRDefault="000D2FC1" w:rsidP="007D2430">
                        <w:pPr>
                          <w:jc w:val="center"/>
                          <w:rPr>
                            <w:sz w:val="18"/>
                          </w:rPr>
                        </w:pPr>
                      </w:p>
                    </w:txbxContent>
                  </v:textbox>
                </v:shape>
                <v:shape id="Text Box 171" o:spid="_x0000_s1162" type="#_x0000_t202" style="position:absolute;left:5954;top:7088;width:283;height:1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Vt8QA&#10;AADcAAAADwAAAGRycy9kb3ducmV2LnhtbESPzWrDMBCE74W8g9hALqWW09ahOFGCCbT4WjuHHBdr&#10;/UOslbEU23n7qlDocZiZb5jDaTG9mGh0nWUF2ygGQVxZ3XGj4FJ+vnyAcB5ZY2+ZFDzIwem4ejpg&#10;qu3M3zQVvhEBwi5FBa33Qyqlq1oy6CI7EAevtqNBH+TYSD3iHOCml69xvJMGOw4LLQ50bqm6FXej&#10;YElskQ+uzHa4rYvnyV+/svJdqc16yfYgPC3+P/zXzrWC5C2B3zPhCMjj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41bfEAAAA3AAAAA8AAAAAAAAAAAAAAAAAmAIAAGRycy9k&#10;b3ducmV2LnhtbFBLBQYAAAAABAAEAPUAAACJAwAAAAA=&#10;" stroked="f">
                  <v:textbox style="layout-flow:vertical;mso-layout-flow-alt:bottom-to-top" inset="0,0,0,0">
                    <w:txbxContent>
                      <w:p w14:paraId="3F6F5793" w14:textId="77777777" w:rsidR="000D2FC1" w:rsidRPr="00596ED4" w:rsidRDefault="000D2FC1" w:rsidP="007D2430">
                        <w:pPr>
                          <w:ind w:left="57"/>
                          <w:rPr>
                            <w:sz w:val="18"/>
                          </w:rPr>
                        </w:pPr>
                      </w:p>
                    </w:txbxContent>
                  </v:textbox>
                </v:shape>
                <v:shape id="Text Box 172" o:spid="_x0000_s1163" type="#_x0000_t202" style="position:absolute;left:5954;top:8222;width:283;height:1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LwMMA&#10;AADcAAAADwAAAGRycy9kb3ducmV2LnhtbESPT4vCMBTE78J+h/AW9iKa+qdFqlHKguLVdg97fDTP&#10;tti8lCZbu9/eCILHYWZ+w+wOo2nFQL1rLCtYzCMQxKXVDVcKforjbAPCeWSNrWVS8E8ODvuPyQ5T&#10;be98oSH3lQgQdikqqL3vUildWZNBN7cdcfCutjfog+wrqXu8B7hp5TKKEmmw4bBQY0ffNZW3/M8o&#10;GGObnztXZAkurvl08L+nrFgr9fU5ZlsQnkb/Dr/aZ60gXiXwPBOOgN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LwMMAAADcAAAADwAAAAAAAAAAAAAAAACYAgAAZHJzL2Rv&#10;d25yZXYueG1sUEsFBgAAAAAEAAQA9QAAAIgDAAAAAA==&#10;" stroked="f">
                  <v:textbox style="layout-flow:vertical;mso-layout-flow-alt:bottom-to-top" inset="0,0,0,0">
                    <w:txbxContent>
                      <w:p w14:paraId="108BB427" w14:textId="77777777" w:rsidR="000D2FC1" w:rsidRPr="00596ED4" w:rsidRDefault="000D2FC1" w:rsidP="007D2430">
                        <w:pPr>
                          <w:ind w:left="57"/>
                          <w:rPr>
                            <w:sz w:val="18"/>
                          </w:rPr>
                        </w:pPr>
                      </w:p>
                    </w:txbxContent>
                  </v:textbox>
                </v:shape>
                <v:shape id="Text Box 173" o:spid="_x0000_s1164" type="#_x0000_t202" style="position:absolute;left:5670;top:5670;width:283;height:36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XVwsgA&#10;AADcAAAADwAAAGRycy9kb3ducmV2LnhtbESP3WrCQBSE7wt9h+UUelN0U+tPia4iBYsgWKIGe3nI&#10;HpPQ7NmQ3Zro03eFgpfDzHzDzBadqcSZGldaVvDaj0AQZ1aXnCs47Fe9dxDOI2usLJOCCzlYzB8f&#10;Zhhr23JC553PRYCwi1FB4X0dS+myggy6vq2Jg3eyjUEfZJNL3WAb4KaSgygaS4Mlh4UCa/ooKPvZ&#10;/RoFydc1eVkdx2lapd/DUbv95M1yoNTzU7ecgvDU+Xv4v73WCkZvE7idCUdAz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6NdXCyAAAANwAAAAPAAAAAAAAAAAAAAAAAJgCAABk&#10;cnMvZG93bnJldi54bWxQSwUGAAAAAAQABAD1AAAAjQMAAAAA&#10;" stroked="f">
                  <v:textbox style="layout-flow:vertical;mso-layout-flow-alt:bottom-to-top" inset="0,0,0,0">
                    <w:txbxContent>
                      <w:p w14:paraId="2109A83E" w14:textId="77777777" w:rsidR="000D2FC1" w:rsidRPr="007D2430" w:rsidRDefault="000D2FC1" w:rsidP="00727636">
                        <w:pPr>
                          <w:spacing w:line="240" w:lineRule="auto"/>
                          <w:ind w:firstLine="0"/>
                          <w:jc w:val="left"/>
                          <w:rPr>
                            <w:rFonts w:ascii="Times New Roman" w:hAnsi="Times New Roman"/>
                            <w:sz w:val="18"/>
                          </w:rPr>
                        </w:pPr>
                        <w:r>
                          <w:rPr>
                            <w:rFonts w:ascii="Times New Roman" w:hAnsi="Times New Roman"/>
                            <w:sz w:val="18"/>
                          </w:rPr>
                          <w:t xml:space="preserve"> </w:t>
                        </w:r>
                        <w:r w:rsidRPr="007D2430">
                          <w:rPr>
                            <w:rFonts w:ascii="Times New Roman" w:hAnsi="Times New Roman"/>
                            <w:sz w:val="18"/>
                          </w:rPr>
                          <w:t>Согласовано</w:t>
                        </w:r>
                      </w:p>
                    </w:txbxContent>
                  </v:textbox>
                </v:shape>
                <v:shape id="AutoShape 174" o:spid="_x0000_s1165" type="#_x0000_t32" style="position:absolute;left:5670;top:5670;width:0;height:36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PuB70AAADcAAAADwAAAGRycy9kb3ducmV2LnhtbERPuwrCMBTdBf8hXMFNUxVFqlFUEFwc&#10;fCxul+baFJub2sRa/94MguPhvJfr1paiodoXjhWMhgkI4szpgnMF18t+MAfhA7LG0jEp+JCH9arb&#10;WWKq3ZtP1JxDLmII+xQVmBCqVEqfGbLoh64ijtzd1RZDhHUudY3vGG5LOU6SmbRYcGwwWNHOUPY4&#10;v6wCW2n7PDqjb49iUm7pcN9sk0apfq/dLEAEasNf/HMftILpJK6NZ+IRkKs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D7ge9AAAA3AAAAA8AAAAAAAAAAAAAAAAAoQIA&#10;AGRycy9kb3ducmV2LnhtbFBLBQYAAAAABAAEAPkAAACLAwAAAAA=&#10;" strokeweight="1.5pt"/>
                <v:shape id="AutoShape 175" o:spid="_x0000_s1166" type="#_x0000_t32" style="position:absolute;left:5954;top:5670;width:0;height:36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9LnMMAAADcAAAADwAAAGRycy9kb3ducmV2LnhtbESPQYvCMBSE74L/ITxhb5qquGhtFBUE&#10;L3vQ3Yu3R/NsSpuX2sTa/fcbQdjjMDPfMNm2t7XoqPWlYwXTSQKCOHe65ELBz/dxvAThA7LG2jEp&#10;+CUP281wkGGq3ZPP1F1CISKEfYoKTAhNKqXPDVn0E9cQR+/mWoshyraQusVnhNtazpLkU1osOS4Y&#10;bOhgKK8uD6vANtrev5zR16qc13s63Xb7pFPqY9Tv1iAC9eE//G6ftILFfAWvM/EI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ePS5zDAAAA3AAAAA8AAAAAAAAAAAAA&#10;AAAAoQIAAGRycy9kb3ducmV2LnhtbFBLBQYAAAAABAAEAPkAAACRAwAAAAA=&#10;" strokeweight="1.5pt"/>
                <v:shape id="AutoShape 176" o:spid="_x0000_s1167" type="#_x0000_t32" style="position:absolute;left:6237;top:5670;width:0;height:368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Vd2cEAAADcAAAADwAAAGRycy9kb3ducmV2LnhtbERPy4rCMBTdD/gP4QpuBk2VGa3VKCoM&#10;yOx8IC4vzbUtNjelSWv9e7MQXB7Oe7nuTClaql1hWcF4FIEgTq0uOFNwPv0NYxDOI2ssLZOCJzlY&#10;r3pfS0y0ffCB2qPPRAhhl6CC3PsqkdKlORl0I1sRB+5ma4M+wDqTusZHCDelnETRVBosODTkWNEu&#10;p/R+bIyCpvz/PjUXP26zbTu7xfP42l2dUoN+t1mA8NT5j/jt3msFvz9hfjgTjoBcv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FV3ZwQAAANwAAAAPAAAAAAAAAAAAAAAA&#10;AKECAABkcnMvZG93bnJldi54bWxQSwUGAAAAAAQABAD5AAAAjwMAAAAA&#10;" strokeweight="1pt"/>
                <v:shape id="AutoShape 177" o:spid="_x0000_s1168" type="#_x0000_t32" style="position:absolute;left:5670;top:5670;width:85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8058QAAADcAAAADwAAAGRycy9kb3ducmV2LnhtbESPT2sCMRTE74LfITyhNzer1lK2RtGC&#10;4KUH/1x6e2zeboKbl3WTrttv3xQEj8PM/IZZbQbXiJ66YD0rmGU5COLSa8u1gst5P30HESKyxsYz&#10;KfilAJv1eLTCQvs7H6k/xVokCIcCFZgY20LKUBpyGDLfEiev8p3DmGRXS93hPcFdI+d5/iYdWk4L&#10;Blv6NFReTz9OgWu1u315o7+vdtHs6FBtd3mv1Mtk2H6AiDTEZ/jRPmgFy9cZ/J9JR0C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zTnxAAAANwAAAAPAAAAAAAAAAAA&#10;AAAAAKECAABkcnMvZG93bnJldi54bWxQSwUGAAAAAAQABAD5AAAAkgMAAAAA&#10;" strokeweight="1.5pt"/>
                <v:shape id="AutoShape 178" o:spid="_x0000_s1169" type="#_x0000_t32" style="position:absolute;left:5954;top:6237;width:56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2qkMMAAADcAAAADwAAAGRycy9kb3ducmV2LnhtbESPT4vCMBTE74LfITxhb5r6Z0Vqo6gg&#10;eNmD7l68PZpnU9q81CbW7rffCMIeh5n5DZNte1uLjlpfOlYwnSQgiHOnSy4U/HwfxysQPiBrrB2T&#10;gl/ysN0MBxmm2j35TN0lFCJC2KeowITQpFL63JBFP3ENcfRurrUYomwLqVt8Rrit5SxJltJiyXHB&#10;YEMHQ3l1eVgFttH2/uWMvlblvN7T6bbbJ51SH6N+twYRqA//4Xf7pBV8LmbwOhOPgN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EtqpDDAAAA3AAAAA8AAAAAAAAAAAAA&#10;AAAAoQIAAGRycy9kb3ducmV2LnhtbFBLBQYAAAAABAAEAPkAAACRAwAAAAA=&#10;" strokeweight="1.5pt"/>
                <v:shape id="AutoShape 179" o:spid="_x0000_s1170" type="#_x0000_t32" style="position:absolute;left:5954;top:7088;width:56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EPC8MAAADcAAAADwAAAGRycy9kb3ducmV2LnhtbESPT4vCMBTE74LfITxhb5r6Z0Vqo6gg&#10;eNmD7l68PZpnU9q81CbW7rffCMIeh5n5DZNte1uLjlpfOlYwnSQgiHOnSy4U/HwfxysQPiBrrB2T&#10;gl/ysN0MBxmm2j35TN0lFCJC2KeowITQpFL63JBFP3ENcfRurrUYomwLqVt8Rrit5SxJltJiyXHB&#10;YEMHQ3l1eVgFttH2/uWMvlblvN7T6bbbJ51SH6N+twYRqA//4Xf7pBV8LubwOhOPgN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5hDwvDAAAA3AAAAA8AAAAAAAAAAAAA&#10;AAAAoQIAAGRycy9kb3ducmV2LnhtbFBLBQYAAAAABAAEAPkAAACRAwAAAAA=&#10;" strokeweight="1.5pt"/>
                <v:shape id="AutoShape 180" o:spid="_x0000_s1171" type="#_x0000_t32" style="position:absolute;left:5954;top:8222;width:56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iXf8QAAADcAAAADwAAAGRycy9kb3ducmV2LnhtbESPwWrDMBBE74X+g9hAb7WcNinFtRKS&#10;QMCXHJL20ttirS1ja+Vaqu3+fRUI5DjMzBsm3862EyMNvnGsYJmkIIhLpxuuFXx9Hp/fQfiArLFz&#10;TAr+yMN28/iQY6bdxGcaL6EWEcI+QwUmhD6T0peGLPrE9cTRq9xgMUQ51FIPOEW47eRLmr5Jiw3H&#10;BYM9HQyV7eXXKrC9tj8nZ/R327x2eyqq3T4dlXpazLsPEIHmcA/f2oVWsF6t4HomHgG5+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iJd/xAAAANwAAAAPAAAAAAAAAAAA&#10;AAAAAKECAABkcnMvZG93bnJldi54bWxQSwUGAAAAAAQABAD5AAAAkgMAAAAA&#10;" strokeweight="1.5pt"/>
                <v:shape id="AutoShape 181" o:spid="_x0000_s1172" type="#_x0000_t32" style="position:absolute;left:5670;top:9356;width:85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Qy5MMAAADcAAAADwAAAGRycy9kb3ducmV2LnhtbESPQYvCMBSE7wv+h/AEb2vquorURlFB&#10;8LIH3b14ezTPprR5qU221n9vBMHjMDPfMNm6t7XoqPWlYwWTcQKCOHe65ELB3+/+cwHCB2SNtWNS&#10;cCcP69XgI8NUuxsfqTuFQkQI+xQVmBCaVEqfG7Lox64hjt7FtRZDlG0hdYu3CLe1/EqSubRYclww&#10;2NDOUF6d/q0C22h7/XFGn6tyWm/pcNlsk06p0bDfLEEE6sM7/GoftILZ9wyeZ+IRkK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7EMuTDAAAA3AAAAA8AAAAAAAAAAAAA&#10;AAAAoQIAAGRycy9kb3ducmV2LnhtbFBLBQYAAAAABAAEAPkAAACRAwAAAAA=&#10;" strokeweight="1.5pt"/>
              </v:group>
              <v:group id="Group 182" o:spid="_x0000_s1173" style="position:absolute;left:567;top:11567;width:681;height:4819" coordorigin="5670,5670" coordsize="681,48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SyasYAAADcAAAADwAAAGRycy9kb3ducmV2LnhtbESPT2vCQBTE7wW/w/KE&#10;3uomWkWiq4jU0kMoNBFKb4/sMwlm34bsNn++fbdQ6HGYmd8w++NoGtFT52rLCuJFBIK4sLrmUsE1&#10;vzxtQTiPrLGxTAomcnA8zB72mGg78Af1mS9FgLBLUEHlfZtI6YqKDLqFbYmDd7OdQR9kV0rd4RDg&#10;ppHLKNpIgzWHhQpbOldU3LNvo+B1wOG0il/69H47T1/5+v0zjUmpx/l42oHwNPr/8F/7TStYP2/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hLJqxgAAANwA&#10;AAAPAAAAAAAAAAAAAAAAAKoCAABkcnMvZG93bnJldi54bWxQSwUGAAAAAAQABAD6AAAAnQMAAAAA&#10;">
                <v:shape id="Text Box 183" o:spid="_x0000_s1174" type="#_x0000_t202" style="position:absolute;left:5954;top:5670;width:397;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CdJsQA&#10;AADcAAAADwAAAGRycy9kb3ducmV2LnhtbESPzWrDMBCE74W+g9hCLyWWHRI3uFaCKaTkGjuHHhdr&#10;/UOtlbFU2337qlDIcZiZb5j8tJpBzDS53rKCJIpBENdW99wquFXnzQGE88gaB8uk4IccnI6PDzlm&#10;2i58pbn0rQgQdhkq6LwfMyld3ZFBF9mROHiNnQz6IKdW6gmXADeD3MZxKg32HBY6HOm9o/qr/DYK&#10;1r0tL6OrihSTpnyZ/edHUe2Uen5aizcQnlZ/D/+3L1rBfvcKf2fCEZDH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gnSbEAAAA3AAAAA8AAAAAAAAAAAAAAAAAmAIAAGRycy9k&#10;b3ducmV2LnhtbFBLBQYAAAAABAAEAPUAAACJAwAAAAA=&#10;" stroked="f">
                  <v:textbox style="layout-flow:vertical;mso-layout-flow-alt:bottom-to-top" inset="0,0,0,0">
                    <w:txbxContent>
                      <w:p w14:paraId="21AE04E7" w14:textId="77777777" w:rsidR="000D2FC1" w:rsidRPr="00596ED4" w:rsidRDefault="000D2FC1" w:rsidP="007D2430">
                        <w:pPr>
                          <w:spacing w:before="60"/>
                          <w:jc w:val="center"/>
                          <w:rPr>
                            <w:sz w:val="18"/>
                          </w:rPr>
                        </w:pPr>
                      </w:p>
                    </w:txbxContent>
                  </v:textbox>
                </v:shape>
                <v:shape id="Text Box 184" o:spid="_x0000_s1175" type="#_x0000_t202" style="position:absolute;left:5954;top:9071;width:397;height:1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8JVLwA&#10;AADcAAAADwAAAGRycy9kb3ducmV2LnhtbERPvQrCMBDeBd8hnOAimioqUo1SBMXV1sHxaM622FxK&#10;E2t9ezMIjh/f/+7Qm1p01LrKsoL5LAJBnFtdcaHglp2mGxDOI2usLZOCDzk47IeDHcbavvlKXeoL&#10;EULYxaig9L6JpXR5SQbdzDbEgXvY1qAPsC2kbvEdwk0tF1G0lgYrDg0lNnQsKX+mL6OgX9n00rgs&#10;WeP8kU46fz8n2VKp8ahPtiA89f4v/rkvWsFqGdaGM+EIyP0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JPwlUvAAAANwAAAAPAAAAAAAAAAAAAAAAAJgCAABkcnMvZG93bnJldi54&#10;bWxQSwUGAAAAAAQABAD1AAAAgQMAAAAA&#10;" stroked="f">
                  <v:textbox style="layout-flow:vertical;mso-layout-flow-alt:bottom-to-top" inset="0,0,0,0">
                    <w:txbxContent>
                      <w:p w14:paraId="6C3A3392" w14:textId="77777777" w:rsidR="000D2FC1" w:rsidRPr="00596ED4" w:rsidRDefault="000D2FC1" w:rsidP="007D2430">
                        <w:pPr>
                          <w:spacing w:before="60"/>
                          <w:jc w:val="center"/>
                          <w:rPr>
                            <w:sz w:val="18"/>
                          </w:rPr>
                        </w:pPr>
                      </w:p>
                    </w:txbxContent>
                  </v:textbox>
                </v:shape>
                <v:shape id="Text Box 185" o:spid="_x0000_s1176" type="#_x0000_t202" style="position:absolute;left:5670;top:7087;width:283;height:19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CXVscA&#10;AADcAAAADwAAAGRycy9kb3ducmV2LnhtbESPQWvCQBSE74L/YXmFXkQ3FRWNriIFS6GgRA16fGRf&#10;k2D2bchuTdpf7xYKPQ4z8w2z2nSmEndqXGlZwcsoAkGcWV1yruB82g3nIJxH1lhZJgXf5GCz7vdW&#10;GGvbckL3o89FgLCLUUHhfR1L6bKCDLqRrYmD92kbgz7IJpe6wTbATSXHUTSTBksOCwXW9FpQdjt+&#10;GQXJ4ScZ7C6zNK3S62Ta7t/4YztW6vmp2y5BeOr8f/iv/a4VTCcL+D0TjoBc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gl1bHAAAA3AAAAA8AAAAAAAAAAAAAAAAAmAIAAGRy&#10;cy9kb3ducmV2LnhtbFBLBQYAAAAABAAEAPUAAACMAwAAAAA=&#10;" stroked="f">
                  <v:textbox style="layout-flow:vertical;mso-layout-flow-alt:bottom-to-top" inset="0,0,0,0">
                    <w:txbxContent>
                      <w:p w14:paraId="20619CCA" w14:textId="77777777" w:rsidR="000D2FC1" w:rsidRPr="007D2430" w:rsidRDefault="000D2FC1" w:rsidP="00EC14C7">
                        <w:pPr>
                          <w:spacing w:line="240" w:lineRule="auto"/>
                          <w:ind w:firstLine="0"/>
                          <w:jc w:val="center"/>
                          <w:rPr>
                            <w:rFonts w:ascii="Times New Roman" w:hAnsi="Times New Roman"/>
                            <w:sz w:val="18"/>
                          </w:rPr>
                        </w:pPr>
                        <w:r w:rsidRPr="00CB5D71">
                          <w:rPr>
                            <w:rFonts w:ascii="Times New Roman" w:hAnsi="Times New Roman"/>
                            <w:sz w:val="18"/>
                          </w:rPr>
                          <w:t>Подп. и дата</w:t>
                        </w:r>
                      </w:p>
                    </w:txbxContent>
                  </v:textbox>
                </v:shape>
                <v:shape id="Text Box 186" o:spid="_x0000_s1177" type="#_x0000_t202" style="position:absolute;left:5670;top:9072;width:283;height:1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OoFsQA&#10;AADcAAAADwAAAGRycy9kb3ducmV2LnhtbERPTWvCQBC9F/oflhF6KXVTMVJSV5GCRRCUqEGPQ3aa&#10;BLOzIbs10V/vHgSPj/c9nfemFhdqXWVZwecwAkGcW11xoeCwX358gXAeWWNtmRRcycF89voyxUTb&#10;jlO67HwhQgi7BBWU3jeJlC4vyaAb2oY4cH+2NegDbAupW+xCuKnlKIom0mDFoaHEhn5Kys+7f6Mg&#10;3d7S9+VxkmV1dhrH3eaX14uRUm+DfvENwlPvn+KHe6UVxHGYH86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DqBbEAAAA3AAAAA8AAAAAAAAAAAAAAAAAmAIAAGRycy9k&#10;b3ducmV2LnhtbFBLBQYAAAAABAAEAPUAAACJAwAAAAA=&#10;" stroked="f">
                  <v:textbox style="layout-flow:vertical;mso-layout-flow-alt:bottom-to-top" inset="0,0,0,0">
                    <w:txbxContent>
                      <w:p w14:paraId="3F2C5245" w14:textId="77777777" w:rsidR="000D2FC1" w:rsidRPr="007D2430" w:rsidRDefault="000D2FC1" w:rsidP="007D2430">
                        <w:pPr>
                          <w:spacing w:line="240" w:lineRule="auto"/>
                          <w:ind w:firstLine="0"/>
                          <w:jc w:val="center"/>
                          <w:rPr>
                            <w:rFonts w:ascii="Times New Roman" w:hAnsi="Times New Roman"/>
                            <w:sz w:val="18"/>
                            <w:szCs w:val="18"/>
                          </w:rPr>
                        </w:pPr>
                        <w:r w:rsidRPr="007D2430">
                          <w:rPr>
                            <w:rFonts w:ascii="Times New Roman" w:hAnsi="Times New Roman"/>
                            <w:sz w:val="18"/>
                            <w:szCs w:val="18"/>
                          </w:rPr>
                          <w:t>Инв. № подл.</w:t>
                        </w:r>
                      </w:p>
                    </w:txbxContent>
                  </v:textbox>
                </v:shape>
                <v:shape id="Text Box 187" o:spid="_x0000_s1178" type="#_x0000_t202" style="position:absolute;left:5670;top:5670;width:283;height:1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8NjccA&#10;AADcAAAADwAAAGRycy9kb3ducmV2LnhtbESPQWvCQBSE70L/w/KEXkQ3ShMkdRUpWAqFlqihPT6y&#10;r0kw+zZktyb667sFweMwM98wq81gGnGmztWWFcxnEQjiwuqaSwXHw266BOE8ssbGMim4kIPN+mG0&#10;wlTbnjM6730pAoRdigoq79tUSldUZNDNbEscvB/bGfRBdqXUHfYBbhq5iKJEGqw5LFTY0ktFxWn/&#10;axRkn9dssvtK8rzJv5/i/uOV37cLpR7Hw/YZhKfB38O39ptWEMdz+D8TjoB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PDY3HAAAA3AAAAA8AAAAAAAAAAAAAAAAAmAIAAGRy&#10;cy9kb3ducmV2LnhtbFBLBQYAAAAABAAEAPUAAACMAwAAAAA=&#10;" stroked="f">
                  <v:textbox style="layout-flow:vertical;mso-layout-flow-alt:bottom-to-top" inset="0,0,0,0">
                    <w:txbxContent>
                      <w:p w14:paraId="641547D2" w14:textId="77777777" w:rsidR="000D2FC1" w:rsidRPr="007A6C62" w:rsidRDefault="000D2FC1" w:rsidP="00B9089A">
                        <w:pPr>
                          <w:spacing w:line="240" w:lineRule="auto"/>
                          <w:ind w:firstLine="0"/>
                          <w:jc w:val="center"/>
                          <w:rPr>
                            <w:rFonts w:ascii="Times New Roman" w:hAnsi="Times New Roman"/>
                            <w:sz w:val="18"/>
                          </w:rPr>
                        </w:pPr>
                        <w:proofErr w:type="spellStart"/>
                        <w:r w:rsidRPr="007A6C62">
                          <w:rPr>
                            <w:rFonts w:ascii="Times New Roman" w:hAnsi="Times New Roman"/>
                            <w:sz w:val="18"/>
                          </w:rPr>
                          <w:t>Взам</w:t>
                        </w:r>
                        <w:proofErr w:type="spellEnd"/>
                        <w:r w:rsidRPr="007A6C62">
                          <w:rPr>
                            <w:rFonts w:ascii="Times New Roman" w:hAnsi="Times New Roman"/>
                            <w:sz w:val="18"/>
                          </w:rPr>
                          <w:t>. инв. №</w:t>
                        </w:r>
                      </w:p>
                    </w:txbxContent>
                  </v:textbox>
                </v:shape>
                <v:shape id="AutoShape 188" o:spid="_x0000_s1179" type="#_x0000_t32" style="position:absolute;left:5670;top:5670;width:0;height:481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Q8TcIAAADcAAAADwAAAGRycy9kb3ducmV2LnhtbESPQYvCMBSE74L/ITxhb5qqKFJNRQXB&#10;iwd1L3t7NM+mtHmpTazdf2+EhT0OM/MNs9n2thYdtb50rGA6SUAQ506XXCj4vh3HKxA+IGusHZOC&#10;X/KwzYaDDabavfhC3TUUIkLYp6jAhNCkUvrckEU/cQ1x9O6utRiibAupW3xFuK3lLEmW0mLJccFg&#10;QwdDeXV9WgW20fZxdkb/VOW83tPpvtsnnVJfo363BhGoD//hv/ZJK1gsZvA5E4+AzN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PQ8TcIAAADcAAAADwAAAAAAAAAAAAAA&#10;AAChAgAAZHJzL2Rvd25yZXYueG1sUEsFBgAAAAAEAAQA+QAAAJADAAAAAA==&#10;" strokeweight="1.5pt"/>
                <v:shape id="AutoShape 189" o:spid="_x0000_s1180" type="#_x0000_t32" style="position:absolute;left:5954;top:5670;width:0;height:481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iZ1sIAAADcAAAADwAAAGRycy9kb3ducmV2LnhtbESPQYvCMBSE74L/ITxhb5qqKFJNRQXB&#10;iwd1L3t7NM+mtHmpTazdf2+EhT0OM/MNs9n2thYdtb50rGA6SUAQ506XXCj4vh3HKxA+IGusHZOC&#10;X/KwzYaDDabavfhC3TUUIkLYp6jAhNCkUvrckEU/cQ1x9O6utRiibAupW3xFuK3lLEmW0mLJccFg&#10;QwdDeXV9WgW20fZxdkb/VOW83tPpvtsnnVJfo363BhGoD//hv/ZJK1gs5vA5E4+AzN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7iZ1sIAAADcAAAADwAAAAAAAAAAAAAA&#10;AAChAgAAZHJzL2Rvd25yZXYueG1sUEsFBgAAAAAEAAQA+QAAAJADAAAAAA==&#10;" strokeweight="1.5pt"/>
                <v:shape id="AutoShape 190" o:spid="_x0000_s1181" type="#_x0000_t32" style="position:absolute;left:5670;top:5670;width: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EBosMAAADcAAAADwAAAGRycy9kb3ducmV2LnhtbESPQYvCMBSE7wv+h/AEb2vquorURlFB&#10;8LIH3b14ezTPprR5qU221n9vBMHjMDPfMNm6t7XoqPWlYwWTcQKCOHe65ELB3+/+cwHCB2SNtWNS&#10;cCcP69XgI8NUuxsfqTuFQkQI+xQVmBCaVEqfG7Lox64hjt7FtRZDlG0hdYu3CLe1/EqSubRYclww&#10;2NDOUF6d/q0C22h7/XFGn6tyWm/pcNlsk06p0bDfLEEE6sM7/GoftILZ7BueZ+IRkK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RAaLDAAAA3AAAAA8AAAAAAAAAAAAA&#10;AAAAoQIAAGRycy9kb3ducmV2LnhtbFBLBQYAAAAABAAEAPkAAACRAwAAAAA=&#10;" strokeweight="1.5pt"/>
                <v:shape id="AutoShape 191" o:spid="_x0000_s1182" type="#_x0000_t32" style="position:absolute;left:5670;top:7088;width: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2kOcMAAADcAAAADwAAAGRycy9kb3ducmV2LnhtbESPQWvCQBSE7wX/w/KE3upGS4pEV0mE&#10;Qi4ear14e2Sf2WD2bcyuSfrv3UKhx2FmvmG2+8m2YqDeN44VLBcJCOLK6YZrBefvz7c1CB+QNbaO&#10;ScEPedjvZi9bzLQb+YuGU6hFhLDPUIEJocuk9JUhi37hOuLoXV1vMUTZ11L3OEa4beUqST6kxYbj&#10;gsGODoaq2+lhFdhO2/vRGX25Ne9tQeU1L5JBqdf5lG9ABJrCf/ivXWoFaZrC75l4BOTu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dpDnDAAAA3AAAAA8AAAAAAAAAAAAA&#10;AAAAoQIAAGRycy9kb3ducmV2LnhtbFBLBQYAAAAABAAEAPkAAACRAwAAAAA=&#10;" strokeweight="1.5pt"/>
                <v:shape id="AutoShape 192" o:spid="_x0000_s1183" type="#_x0000_t32" style="position:absolute;left:5670;top:9072;width: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886TsIAAADcAAAADwAAAGRycy9kb3ducmV2LnhtbESPzarCMBSE9xd8h3AEd7epiiLVKCoI&#10;bu7Cn427Q3Nsis1JbWKtb28uCC6HmfmGWaw6W4mWGl86VjBMUhDEudMlFwrOp93vDIQPyBorx6Tg&#10;RR5Wy97PAjPtnnyg9hgKESHsM1RgQqgzKX1uyKJPXE0cvatrLIYom0LqBp8Rbis5StOptFhyXDBY&#10;09ZQfjs+rAJba3v/c0ZfbuW42tD+ut6krVKDfreegwjUhW/4095rBZPJFP7PxCMgl2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886TsIAAADcAAAADwAAAAAAAAAAAAAA&#10;AAChAgAAZHJzL2Rvd25yZXYueG1sUEsFBgAAAAAEAAQA+QAAAJADAAAAAA==&#10;" strokeweight="1.5pt"/>
                <v:shape id="AutoShape 193" o:spid="_x0000_s1184" type="#_x0000_t32" style="position:absolute;left:5671;top:10489;width: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Of1cQAAADcAAAADwAAAGRycy9kb3ducmV2LnhtbESPwWrDMBBE74X+g9hAb7WclqTFtRKS&#10;QMCXHJL20ttirS1ja+Vaqu3+fRUI5DjMzBsm3862EyMNvnGsYJmkIIhLpxuuFXx9Hp/fQfiArLFz&#10;TAr+yMN28/iQY6bdxGcaL6EWEcI+QwUmhD6T0peGLPrE9cTRq9xgMUQ51FIPOEW47eRLmq6lxYbj&#10;gsGeDobK9vJrFdhe25+TM/q7bV67PRXVbp+OSj0t5t0HiEBzuIdv7UIrWK3e4HomHgG5+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g5/VxAAAANwAAAAPAAAAAAAAAAAA&#10;AAAAAKECAABkcnMvZG93bnJldi54bWxQSwUGAAAAAAQABAD5AAAAkgMAAAAA&#10;" strokeweight="1.5pt"/>
              </v:group>
              <v:group id="Group 194" o:spid="_x0000_s1185" style="position:absolute;left:1228;top:397;width:10282;height:15995" coordorigin="1228,397" coordsize="10282,159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9jhVewwAAANwAAAAP&#10;AAAAAAAAAAAAAAAAAKoCAABkcnMvZG93bnJldi54bWxQSwUGAAAAAAQABAD6AAAAmgMAAAAA&#10;">
                <v:shape id="AutoShape 196" o:spid="_x0000_s1186" type="#_x0000_t32" style="position:absolute;left:1228;top:397;width:10261;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4rDQcIAAADcAAAADwAAAGRycy9kb3ducmV2LnhtbESPQYvCMBSE7wv7H8IT9ramKq5ajbII&#10;iler4PXRPJtq89I2Ubv/3gjCHoeZ+YZZrDpbiTu1vnSsYNBPQBDnTpdcKDgeNt9TED4ga6wck4I/&#10;8rBafn4sMNXuwXu6Z6EQEcI+RQUmhDqV0ueGLPq+q4mjd3atxRBlW0jd4iPCbSWHSfIjLZYcFwzW&#10;tDaUX7ObVTA6XppDcpoMTtvGNFu8+V3WTJX66nW/cxCBuvAffrd3WsF4PIPXmXgE5P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4rDQcIAAADcAAAADwAAAAAAAAAAAAAA&#10;AAChAgAAZHJzL2Rvd25yZXYueG1sUEsFBgAAAAAEAAQA+QAAAJADAAAAAA==&#10;" strokeweight="1.5pt"/>
                <v:shape id="AutoShape 197" o:spid="_x0000_s1187" type="#_x0000_t32" style="position:absolute;left:1247;top:397;width:0;height:159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bNHL0AAADcAAAADwAAAGRycy9kb3ducmV2LnhtbERPuwrCMBTdBf8hXMFNUxVFqlFUEFwc&#10;fCxul+baFJub2sRa/94MguPhvJfr1paiodoXjhWMhgkI4szpgnMF18t+MAfhA7LG0jEp+JCH9arb&#10;WWKq3ZtP1JxDLmII+xQVmBCqVEqfGbLoh64ijtzd1RZDhHUudY3vGG5LOU6SmbRYcGwwWNHOUPY4&#10;v6wCW2n7PDqjb49iUm7pcN9sk0apfq/dLEAEasNf/HMftILpLM6PZ+IRkKs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PUGzRy9AAAA3AAAAA8AAAAAAAAAAAAAAAAAoQIA&#10;AGRycy9kb3ducmV2LnhtbFBLBQYAAAAABAAEAPkAAACLAwAAAAA=&#10;" strokeweight="1.5pt"/>
                <v:shape id="AutoShape 198" o:spid="_x0000_s1188" type="#_x0000_t32" style="position:absolute;left:11510;top:405;width:0;height:159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poh8IAAADcAAAADwAAAGRycy9kb3ducmV2LnhtbESPQYvCMBSE74L/ITzBm6auKFJNRQXB&#10;yx7Uvezt0Tyb0ualNtla//1GEDwOM/MNs9n2thYdtb50rGA2TUAQ506XXCj4uR4nKxA+IGusHZOC&#10;J3nYZsPBBlPtHnym7hIKESHsU1RgQmhSKX1uyKKfuoY4ejfXWgxRtoXULT4i3NbyK0mW0mLJccFg&#10;QwdDeXX5swpso+392xn9W5Xzek+n226fdEqNR/1uDSJQHz7hd/ukFSyWM3idiUdAZ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kpoh8IAAADcAAAADwAAAAAAAAAAAAAA&#10;AAChAgAAZHJzL2Rvd25yZXYueG1sUEsFBgAAAAAEAAQA+QAAAJADAAAAAA==&#10;" strokeweight="1.5pt"/>
                <v:shape id="AutoShape 199" o:spid="_x0000_s1189" type="#_x0000_t32" style="position:absolute;left:1247;top:16386;width:10261;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KbjcIAAADcAAAADwAAAGRycy9kb3ducmV2LnhtbESPQYvCMBSE7wv+h/AEb2uqsirVKCIo&#10;Xq2C10fzbKrNS9tErf/eLCzscZiZb5jlurOVeFLrS8cKRsMEBHHudMmFgvNp9z0H4QOyxsoxKXiT&#10;h/Wq97XEVLsXH+mZhUJECPsUFZgQ6lRKnxuy6IeuJo7e1bUWQ5RtIXWLrwi3lRwnyVRaLDkuGKxp&#10;ayi/Zw+rYHK+NafkMhtd9o1p9vjwh6yZKzXod5sFiEBd+A//tQ9awc90DL9n4hGQq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0KbjcIAAADcAAAADwAAAAAAAAAAAAAA&#10;AAChAgAAZHJzL2Rvd25yZXYueG1sUEsFBgAAAAAEAAQA+QAAAJADAAAAAA==&#10;" strokeweight="1.5pt"/>
              </v:group>
              <w10:wrap anchorx="page" anchory="page"/>
            </v:group>
          </w:pict>
        </mc:Fallback>
      </mc:AlternateContent>
    </w:r>
  </w:p>
  <w:p w14:paraId="26390A5D" w14:textId="77777777" w:rsidR="000D2FC1" w:rsidRDefault="000D2FC1" w:rsidP="00A8333D">
    <w:pPr>
      <w:spacing w:line="240" w:lineRule="auto"/>
      <w:ind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9CE46812"/>
    <w:lvl w:ilvl="0">
      <w:numFmt w:val="decimal"/>
      <w:pStyle w:val="-"/>
      <w:lvlText w:val="*"/>
      <w:lvlJc w:val="left"/>
    </w:lvl>
  </w:abstractNum>
  <w:abstractNum w:abstractNumId="1" w15:restartNumberingAfterBreak="0">
    <w:nsid w:val="00CB0820"/>
    <w:multiLevelType w:val="hybridMultilevel"/>
    <w:tmpl w:val="1A0C8610"/>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 w15:restartNumberingAfterBreak="0">
    <w:nsid w:val="03D3780D"/>
    <w:multiLevelType w:val="hybridMultilevel"/>
    <w:tmpl w:val="083AFA60"/>
    <w:lvl w:ilvl="0" w:tplc="F10C1CD4">
      <w:start w:val="1"/>
      <w:numFmt w:val="bullet"/>
      <w:pStyle w:val="a"/>
      <w:suff w:val="space"/>
      <w:lvlText w:val="−"/>
      <w:lvlJc w:val="left"/>
      <w:pPr>
        <w:ind w:left="1429"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3F7567B"/>
    <w:multiLevelType w:val="hybridMultilevel"/>
    <w:tmpl w:val="921223E2"/>
    <w:lvl w:ilvl="0" w:tplc="D7DEFA6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04C36CCD"/>
    <w:multiLevelType w:val="hybridMultilevel"/>
    <w:tmpl w:val="3B965D8A"/>
    <w:lvl w:ilvl="0" w:tplc="0D40B85C">
      <w:start w:val="1"/>
      <w:numFmt w:val="bullet"/>
      <w:lvlText w:val=""/>
      <w:lvlJc w:val="left"/>
      <w:pPr>
        <w:ind w:left="1287"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15:restartNumberingAfterBreak="0">
    <w:nsid w:val="11EF28A0"/>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6" w15:restartNumberingAfterBreak="0">
    <w:nsid w:val="134C72CD"/>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7" w15:restartNumberingAfterBreak="0">
    <w:nsid w:val="145C324C"/>
    <w:multiLevelType w:val="hybridMultilevel"/>
    <w:tmpl w:val="81CAC370"/>
    <w:lvl w:ilvl="0" w:tplc="04190003">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529783B"/>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9" w15:restartNumberingAfterBreak="0">
    <w:nsid w:val="15EB1F81"/>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0" w15:restartNumberingAfterBreak="0">
    <w:nsid w:val="161E3894"/>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1" w15:restartNumberingAfterBreak="0">
    <w:nsid w:val="18BF137B"/>
    <w:multiLevelType w:val="hybridMultilevel"/>
    <w:tmpl w:val="F53A593E"/>
    <w:lvl w:ilvl="0" w:tplc="B0A076AA">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tabs>
          <w:tab w:val="num" w:pos="1451"/>
        </w:tabs>
        <w:ind w:left="1451" w:hanging="360"/>
      </w:pPr>
    </w:lvl>
    <w:lvl w:ilvl="2" w:tplc="0419001B" w:tentative="1">
      <w:start w:val="1"/>
      <w:numFmt w:val="lowerRoman"/>
      <w:lvlText w:val="%3."/>
      <w:lvlJc w:val="right"/>
      <w:pPr>
        <w:tabs>
          <w:tab w:val="num" w:pos="2171"/>
        </w:tabs>
        <w:ind w:left="2171" w:hanging="180"/>
      </w:pPr>
    </w:lvl>
    <w:lvl w:ilvl="3" w:tplc="0419000F" w:tentative="1">
      <w:start w:val="1"/>
      <w:numFmt w:val="decimal"/>
      <w:lvlText w:val="%4."/>
      <w:lvlJc w:val="left"/>
      <w:pPr>
        <w:tabs>
          <w:tab w:val="num" w:pos="2891"/>
        </w:tabs>
        <w:ind w:left="2891" w:hanging="360"/>
      </w:pPr>
    </w:lvl>
    <w:lvl w:ilvl="4" w:tplc="04190019" w:tentative="1">
      <w:start w:val="1"/>
      <w:numFmt w:val="lowerLetter"/>
      <w:lvlText w:val="%5."/>
      <w:lvlJc w:val="left"/>
      <w:pPr>
        <w:tabs>
          <w:tab w:val="num" w:pos="3611"/>
        </w:tabs>
        <w:ind w:left="3611" w:hanging="360"/>
      </w:pPr>
    </w:lvl>
    <w:lvl w:ilvl="5" w:tplc="0419001B" w:tentative="1">
      <w:start w:val="1"/>
      <w:numFmt w:val="lowerRoman"/>
      <w:lvlText w:val="%6."/>
      <w:lvlJc w:val="right"/>
      <w:pPr>
        <w:tabs>
          <w:tab w:val="num" w:pos="4331"/>
        </w:tabs>
        <w:ind w:left="4331" w:hanging="180"/>
      </w:pPr>
    </w:lvl>
    <w:lvl w:ilvl="6" w:tplc="0419000F" w:tentative="1">
      <w:start w:val="1"/>
      <w:numFmt w:val="decimal"/>
      <w:lvlText w:val="%7."/>
      <w:lvlJc w:val="left"/>
      <w:pPr>
        <w:tabs>
          <w:tab w:val="num" w:pos="5051"/>
        </w:tabs>
        <w:ind w:left="5051" w:hanging="360"/>
      </w:pPr>
    </w:lvl>
    <w:lvl w:ilvl="7" w:tplc="04190019" w:tentative="1">
      <w:start w:val="1"/>
      <w:numFmt w:val="lowerLetter"/>
      <w:lvlText w:val="%8."/>
      <w:lvlJc w:val="left"/>
      <w:pPr>
        <w:tabs>
          <w:tab w:val="num" w:pos="5771"/>
        </w:tabs>
        <w:ind w:left="5771" w:hanging="360"/>
      </w:pPr>
    </w:lvl>
    <w:lvl w:ilvl="8" w:tplc="0419001B" w:tentative="1">
      <w:start w:val="1"/>
      <w:numFmt w:val="lowerRoman"/>
      <w:lvlText w:val="%9."/>
      <w:lvlJc w:val="right"/>
      <w:pPr>
        <w:tabs>
          <w:tab w:val="num" w:pos="6491"/>
        </w:tabs>
        <w:ind w:left="6491" w:hanging="180"/>
      </w:pPr>
    </w:lvl>
  </w:abstractNum>
  <w:abstractNum w:abstractNumId="12" w15:restartNumberingAfterBreak="0">
    <w:nsid w:val="1CC560D0"/>
    <w:multiLevelType w:val="multilevel"/>
    <w:tmpl w:val="230CE790"/>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1068"/>
        </w:tabs>
        <w:ind w:left="1068" w:hanging="36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2844"/>
        </w:tabs>
        <w:ind w:left="2844" w:hanging="72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104"/>
        </w:tabs>
        <w:ind w:left="7104" w:hanging="1440"/>
      </w:pPr>
      <w:rPr>
        <w:rFonts w:hint="default"/>
      </w:rPr>
    </w:lvl>
  </w:abstractNum>
  <w:abstractNum w:abstractNumId="13" w15:restartNumberingAfterBreak="0">
    <w:nsid w:val="20F344FC"/>
    <w:multiLevelType w:val="hybridMultilevel"/>
    <w:tmpl w:val="10E2295C"/>
    <w:lvl w:ilvl="0" w:tplc="FEA81EE2">
      <w:start w:val="1"/>
      <w:numFmt w:val="decimal"/>
      <w:suff w:val="nothing"/>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2392259"/>
    <w:multiLevelType w:val="hybridMultilevel"/>
    <w:tmpl w:val="CDD6089C"/>
    <w:lvl w:ilvl="0" w:tplc="FFFFFFFF">
      <w:start w:val="1"/>
      <w:numFmt w:val="bullet"/>
      <w:lvlText w:val=""/>
      <w:lvlJc w:val="left"/>
      <w:pPr>
        <w:tabs>
          <w:tab w:val="num" w:pos="1769"/>
        </w:tabs>
        <w:ind w:left="1769" w:hanging="34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226B2743"/>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6" w15:restartNumberingAfterBreak="0">
    <w:nsid w:val="22B00444"/>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7" w15:restartNumberingAfterBreak="0">
    <w:nsid w:val="2413248B"/>
    <w:multiLevelType w:val="hybridMultilevel"/>
    <w:tmpl w:val="1A0C8610"/>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18" w15:restartNumberingAfterBreak="0">
    <w:nsid w:val="24A75474"/>
    <w:multiLevelType w:val="hybridMultilevel"/>
    <w:tmpl w:val="5D72469A"/>
    <w:lvl w:ilvl="0" w:tplc="10748666">
      <w:start w:val="1"/>
      <w:numFmt w:val="bullet"/>
      <w:pStyle w:val="a0"/>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222"/>
        </w:tabs>
        <w:ind w:left="1222" w:hanging="360"/>
      </w:pPr>
      <w:rPr>
        <w:rFonts w:ascii="Courier New" w:hAnsi="Courier New" w:cs="Courier New" w:hint="default"/>
      </w:rPr>
    </w:lvl>
    <w:lvl w:ilvl="2" w:tplc="04190005" w:tentative="1">
      <w:start w:val="1"/>
      <w:numFmt w:val="bullet"/>
      <w:lvlText w:val=""/>
      <w:lvlJc w:val="left"/>
      <w:pPr>
        <w:tabs>
          <w:tab w:val="num" w:pos="1942"/>
        </w:tabs>
        <w:ind w:left="1942" w:hanging="360"/>
      </w:pPr>
      <w:rPr>
        <w:rFonts w:ascii="Wingdings" w:hAnsi="Wingdings" w:hint="default"/>
      </w:rPr>
    </w:lvl>
    <w:lvl w:ilvl="3" w:tplc="04190001" w:tentative="1">
      <w:start w:val="1"/>
      <w:numFmt w:val="bullet"/>
      <w:lvlText w:val=""/>
      <w:lvlJc w:val="left"/>
      <w:pPr>
        <w:tabs>
          <w:tab w:val="num" w:pos="2662"/>
        </w:tabs>
        <w:ind w:left="2662" w:hanging="360"/>
      </w:pPr>
      <w:rPr>
        <w:rFonts w:ascii="Symbol" w:hAnsi="Symbol" w:hint="default"/>
      </w:rPr>
    </w:lvl>
    <w:lvl w:ilvl="4" w:tplc="04190003" w:tentative="1">
      <w:start w:val="1"/>
      <w:numFmt w:val="bullet"/>
      <w:lvlText w:val="o"/>
      <w:lvlJc w:val="left"/>
      <w:pPr>
        <w:tabs>
          <w:tab w:val="num" w:pos="3382"/>
        </w:tabs>
        <w:ind w:left="3382" w:hanging="360"/>
      </w:pPr>
      <w:rPr>
        <w:rFonts w:ascii="Courier New" w:hAnsi="Courier New" w:cs="Courier New" w:hint="default"/>
      </w:rPr>
    </w:lvl>
    <w:lvl w:ilvl="5" w:tplc="04190005" w:tentative="1">
      <w:start w:val="1"/>
      <w:numFmt w:val="bullet"/>
      <w:lvlText w:val=""/>
      <w:lvlJc w:val="left"/>
      <w:pPr>
        <w:tabs>
          <w:tab w:val="num" w:pos="4102"/>
        </w:tabs>
        <w:ind w:left="4102" w:hanging="360"/>
      </w:pPr>
      <w:rPr>
        <w:rFonts w:ascii="Wingdings" w:hAnsi="Wingdings" w:hint="default"/>
      </w:rPr>
    </w:lvl>
    <w:lvl w:ilvl="6" w:tplc="04190001" w:tentative="1">
      <w:start w:val="1"/>
      <w:numFmt w:val="bullet"/>
      <w:lvlText w:val=""/>
      <w:lvlJc w:val="left"/>
      <w:pPr>
        <w:tabs>
          <w:tab w:val="num" w:pos="4822"/>
        </w:tabs>
        <w:ind w:left="4822" w:hanging="360"/>
      </w:pPr>
      <w:rPr>
        <w:rFonts w:ascii="Symbol" w:hAnsi="Symbol" w:hint="default"/>
      </w:rPr>
    </w:lvl>
    <w:lvl w:ilvl="7" w:tplc="04190003" w:tentative="1">
      <w:start w:val="1"/>
      <w:numFmt w:val="bullet"/>
      <w:lvlText w:val="o"/>
      <w:lvlJc w:val="left"/>
      <w:pPr>
        <w:tabs>
          <w:tab w:val="num" w:pos="5542"/>
        </w:tabs>
        <w:ind w:left="5542" w:hanging="360"/>
      </w:pPr>
      <w:rPr>
        <w:rFonts w:ascii="Courier New" w:hAnsi="Courier New" w:cs="Courier New" w:hint="default"/>
      </w:rPr>
    </w:lvl>
    <w:lvl w:ilvl="8" w:tplc="04190005" w:tentative="1">
      <w:start w:val="1"/>
      <w:numFmt w:val="bullet"/>
      <w:lvlText w:val=""/>
      <w:lvlJc w:val="left"/>
      <w:pPr>
        <w:tabs>
          <w:tab w:val="num" w:pos="6262"/>
        </w:tabs>
        <w:ind w:left="6262" w:hanging="360"/>
      </w:pPr>
      <w:rPr>
        <w:rFonts w:ascii="Wingdings" w:hAnsi="Wingdings" w:hint="default"/>
      </w:rPr>
    </w:lvl>
  </w:abstractNum>
  <w:abstractNum w:abstractNumId="19" w15:restartNumberingAfterBreak="0">
    <w:nsid w:val="25445AE0"/>
    <w:multiLevelType w:val="hybridMultilevel"/>
    <w:tmpl w:val="6FA0BF62"/>
    <w:lvl w:ilvl="0" w:tplc="FFFFFFFF">
      <w:start w:val="1"/>
      <w:numFmt w:val="decimal"/>
      <w:lvlText w:val="%1)"/>
      <w:lvlJc w:val="left"/>
      <w:pPr>
        <w:ind w:left="1854" w:hanging="360"/>
      </w:pPr>
    </w:lvl>
    <w:lvl w:ilvl="1" w:tplc="FFFFFFFF" w:tentative="1">
      <w:start w:val="1"/>
      <w:numFmt w:val="lowerLetter"/>
      <w:lvlText w:val="%2."/>
      <w:lvlJc w:val="left"/>
      <w:pPr>
        <w:ind w:left="2574" w:hanging="360"/>
      </w:pPr>
    </w:lvl>
    <w:lvl w:ilvl="2" w:tplc="FFFFFFFF" w:tentative="1">
      <w:start w:val="1"/>
      <w:numFmt w:val="lowerRoman"/>
      <w:lvlText w:val="%3."/>
      <w:lvlJc w:val="right"/>
      <w:pPr>
        <w:ind w:left="3294" w:hanging="180"/>
      </w:pPr>
    </w:lvl>
    <w:lvl w:ilvl="3" w:tplc="FFFFFFFF" w:tentative="1">
      <w:start w:val="1"/>
      <w:numFmt w:val="decimal"/>
      <w:lvlText w:val="%4."/>
      <w:lvlJc w:val="left"/>
      <w:pPr>
        <w:ind w:left="4014" w:hanging="360"/>
      </w:pPr>
    </w:lvl>
    <w:lvl w:ilvl="4" w:tplc="FFFFFFFF" w:tentative="1">
      <w:start w:val="1"/>
      <w:numFmt w:val="lowerLetter"/>
      <w:lvlText w:val="%5."/>
      <w:lvlJc w:val="left"/>
      <w:pPr>
        <w:ind w:left="4734" w:hanging="360"/>
      </w:pPr>
    </w:lvl>
    <w:lvl w:ilvl="5" w:tplc="FFFFFFFF" w:tentative="1">
      <w:start w:val="1"/>
      <w:numFmt w:val="lowerRoman"/>
      <w:lvlText w:val="%6."/>
      <w:lvlJc w:val="right"/>
      <w:pPr>
        <w:ind w:left="5454" w:hanging="180"/>
      </w:pPr>
    </w:lvl>
    <w:lvl w:ilvl="6" w:tplc="FFFFFFFF" w:tentative="1">
      <w:start w:val="1"/>
      <w:numFmt w:val="decimal"/>
      <w:lvlText w:val="%7."/>
      <w:lvlJc w:val="left"/>
      <w:pPr>
        <w:ind w:left="6174" w:hanging="360"/>
      </w:pPr>
    </w:lvl>
    <w:lvl w:ilvl="7" w:tplc="FFFFFFFF" w:tentative="1">
      <w:start w:val="1"/>
      <w:numFmt w:val="lowerLetter"/>
      <w:lvlText w:val="%8."/>
      <w:lvlJc w:val="left"/>
      <w:pPr>
        <w:ind w:left="6894" w:hanging="360"/>
      </w:pPr>
    </w:lvl>
    <w:lvl w:ilvl="8" w:tplc="FFFFFFFF" w:tentative="1">
      <w:start w:val="1"/>
      <w:numFmt w:val="lowerRoman"/>
      <w:lvlText w:val="%9."/>
      <w:lvlJc w:val="right"/>
      <w:pPr>
        <w:ind w:left="7614" w:hanging="180"/>
      </w:pPr>
    </w:lvl>
  </w:abstractNum>
  <w:abstractNum w:abstractNumId="20" w15:restartNumberingAfterBreak="0">
    <w:nsid w:val="29F855B9"/>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1" w15:restartNumberingAfterBreak="0">
    <w:nsid w:val="30877AC4"/>
    <w:multiLevelType w:val="multilevel"/>
    <w:tmpl w:val="18E2E2D0"/>
    <w:lvl w:ilvl="0">
      <w:start w:val="1"/>
      <w:numFmt w:val="decimal"/>
      <w:suff w:val="space"/>
      <w:lvlText w:val="%1"/>
      <w:lvlJc w:val="left"/>
      <w:pPr>
        <w:ind w:left="2552" w:firstLine="709"/>
      </w:pPr>
      <w:rPr>
        <w:rFonts w:hint="default"/>
        <w:sz w:val="28"/>
        <w:szCs w:val="28"/>
      </w:rPr>
    </w:lvl>
    <w:lvl w:ilvl="1">
      <w:start w:val="1"/>
      <w:numFmt w:val="decimal"/>
      <w:pStyle w:val="2"/>
      <w:suff w:val="space"/>
      <w:lvlText w:val="%1.%2"/>
      <w:lvlJc w:val="left"/>
      <w:pPr>
        <w:ind w:left="1" w:firstLine="709"/>
      </w:pPr>
      <w:rPr>
        <w:rFonts w:hint="default"/>
      </w:rPr>
    </w:lvl>
    <w:lvl w:ilvl="2">
      <w:start w:val="1"/>
      <w:numFmt w:val="decimal"/>
      <w:pStyle w:val="3"/>
      <w:suff w:val="space"/>
      <w:lvlText w:val="%1.%2.%3"/>
      <w:lvlJc w:val="left"/>
      <w:pPr>
        <w:ind w:left="0" w:firstLine="709"/>
      </w:pPr>
      <w:rPr>
        <w:rFonts w:hint="default"/>
        <w:b/>
        <w:sz w:val="22"/>
        <w:szCs w:val="20"/>
      </w:rPr>
    </w:lvl>
    <w:lvl w:ilvl="3">
      <w:start w:val="1"/>
      <w:numFmt w:val="decimal"/>
      <w:pStyle w:val="44"/>
      <w:suff w:val="space"/>
      <w:lvlText w:val="%1.%2.%3.%4"/>
      <w:lvlJc w:val="left"/>
      <w:pPr>
        <w:ind w:left="0" w:firstLine="709"/>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2" w15:restartNumberingAfterBreak="0">
    <w:nsid w:val="30D35055"/>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3" w15:restartNumberingAfterBreak="0">
    <w:nsid w:val="32DD797F"/>
    <w:multiLevelType w:val="hybridMultilevel"/>
    <w:tmpl w:val="9AF896BC"/>
    <w:lvl w:ilvl="0" w:tplc="FFFFFFFF">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4" w15:restartNumberingAfterBreak="0">
    <w:nsid w:val="35484B40"/>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5" w15:restartNumberingAfterBreak="0">
    <w:nsid w:val="35CF0017"/>
    <w:multiLevelType w:val="hybridMultilevel"/>
    <w:tmpl w:val="526EBF76"/>
    <w:lvl w:ilvl="0" w:tplc="9FC865EA">
      <w:start w:val="1"/>
      <w:numFmt w:val="bullet"/>
      <w:lvlText w:val=""/>
      <w:lvlJc w:val="left"/>
      <w:pPr>
        <w:ind w:left="9575"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15:restartNumberingAfterBreak="0">
    <w:nsid w:val="36BB5152"/>
    <w:multiLevelType w:val="multilevel"/>
    <w:tmpl w:val="AE3CA4B6"/>
    <w:lvl w:ilvl="0">
      <w:start w:val="1"/>
      <w:numFmt w:val="decimal"/>
      <w:pStyle w:val="a1"/>
      <w:lvlText w:val="%1"/>
      <w:lvlJc w:val="left"/>
      <w:pPr>
        <w:ind w:left="0" w:firstLine="0"/>
      </w:pPr>
      <w:rPr>
        <w:rFonts w:ascii="Arial" w:hAnsi="Arial" w:hint="default"/>
        <w:sz w:val="22"/>
        <w:szCs w:val="22"/>
      </w:rPr>
    </w:lvl>
    <w:lvl w:ilvl="1">
      <w:start w:val="1"/>
      <w:numFmt w:val="decimal"/>
      <w:suff w:val="nothing"/>
      <w:lvlText w:val="%1.%2"/>
      <w:lvlJc w:val="left"/>
      <w:pPr>
        <w:ind w:left="0" w:firstLine="0"/>
      </w:pPr>
      <w:rPr>
        <w:rFonts w:ascii="Arial" w:hAnsi="Arial" w:cs="Arial" w:hint="default"/>
        <w:sz w:val="22"/>
        <w:szCs w:val="22"/>
      </w:rPr>
    </w:lvl>
    <w:lvl w:ilvl="2">
      <w:start w:val="1"/>
      <w:numFmt w:val="decimal"/>
      <w:suff w:val="nothing"/>
      <w:lvlText w:val="%1.%2.%3."/>
      <w:lvlJc w:val="left"/>
      <w:pPr>
        <w:ind w:left="0" w:firstLine="0"/>
      </w:pPr>
      <w:rPr>
        <w:rFonts w:hint="default"/>
      </w:rPr>
    </w:lvl>
    <w:lvl w:ilvl="3">
      <w:start w:val="1"/>
      <w:numFmt w:val="decimal"/>
      <w:suff w:val="nothing"/>
      <w:lvlText w:val="%1.%2.%3.%4."/>
      <w:lvlJc w:val="left"/>
      <w:pPr>
        <w:ind w:left="0" w:firstLine="0"/>
      </w:pPr>
      <w:rPr>
        <w:rFonts w:hint="default"/>
      </w:rPr>
    </w:lvl>
    <w:lvl w:ilvl="4">
      <w:start w:val="1"/>
      <w:numFmt w:val="decimal"/>
      <w:suff w:val="nothing"/>
      <w:lvlText w:val="%1.%2.%3.%4.%5."/>
      <w:lvlJc w:val="left"/>
      <w:pPr>
        <w:ind w:left="0" w:firstLine="0"/>
      </w:pPr>
      <w:rPr>
        <w:rFonts w:hint="default"/>
      </w:rPr>
    </w:lvl>
    <w:lvl w:ilvl="5">
      <w:start w:val="1"/>
      <w:numFmt w:val="decimal"/>
      <w:suff w:val="nothing"/>
      <w:lvlText w:val="%1.%2.%3.%4.%5.%6."/>
      <w:lvlJc w:val="left"/>
      <w:pPr>
        <w:ind w:left="0" w:firstLine="0"/>
      </w:pPr>
      <w:rPr>
        <w:rFonts w:hint="default"/>
      </w:rPr>
    </w:lvl>
    <w:lvl w:ilvl="6">
      <w:start w:val="1"/>
      <w:numFmt w:val="decimal"/>
      <w:suff w:val="nothing"/>
      <w:lvlText w:val="%1.%2.%3.%4.%5.%6.%7."/>
      <w:lvlJc w:val="left"/>
      <w:pPr>
        <w:ind w:left="0" w:firstLine="0"/>
      </w:pPr>
      <w:rPr>
        <w:rFonts w:hint="default"/>
      </w:rPr>
    </w:lvl>
    <w:lvl w:ilvl="7">
      <w:start w:val="1"/>
      <w:numFmt w:val="decimal"/>
      <w:suff w:val="nothing"/>
      <w:lvlText w:val="%1.%2.%3.%4.%5.%6.%7.%8."/>
      <w:lvlJc w:val="left"/>
      <w:pPr>
        <w:ind w:left="0" w:firstLine="0"/>
      </w:pPr>
      <w:rPr>
        <w:rFonts w:hint="default"/>
      </w:rPr>
    </w:lvl>
    <w:lvl w:ilvl="8">
      <w:start w:val="1"/>
      <w:numFmt w:val="decimal"/>
      <w:suff w:val="nothing"/>
      <w:lvlText w:val="%1.%2.%3.%4.%5.%6.%7.%8.%9."/>
      <w:lvlJc w:val="left"/>
      <w:pPr>
        <w:ind w:left="0" w:firstLine="0"/>
      </w:pPr>
      <w:rPr>
        <w:rFonts w:hint="default"/>
      </w:rPr>
    </w:lvl>
  </w:abstractNum>
  <w:abstractNum w:abstractNumId="27" w15:restartNumberingAfterBreak="0">
    <w:nsid w:val="3A434A5F"/>
    <w:multiLevelType w:val="hybridMultilevel"/>
    <w:tmpl w:val="96C8E2FE"/>
    <w:lvl w:ilvl="0" w:tplc="6D04893C">
      <w:start w:val="1"/>
      <w:numFmt w:val="bullet"/>
      <w:pStyle w:val="-0"/>
      <w:suff w:val="space"/>
      <w:lvlText w:val="–"/>
      <w:lvlJc w:val="left"/>
      <w:pPr>
        <w:ind w:left="0" w:firstLine="907"/>
      </w:pPr>
      <w:rPr>
        <w:rFonts w:ascii="Times New Roman" w:hAnsi="Times New Roman" w:cs="Times New Roman"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28" w15:restartNumberingAfterBreak="0">
    <w:nsid w:val="3CCD3992"/>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9" w15:restartNumberingAfterBreak="0">
    <w:nsid w:val="3DE656AF"/>
    <w:multiLevelType w:val="hybridMultilevel"/>
    <w:tmpl w:val="69AA2DFC"/>
    <w:lvl w:ilvl="0" w:tplc="CC64B9D6">
      <w:start w:val="1"/>
      <w:numFmt w:val="decimal"/>
      <w:pStyle w:val="a2"/>
      <w:suff w:val="space"/>
      <w:lvlText w:val="%1."/>
      <w:lvlJc w:val="left"/>
      <w:pPr>
        <w:ind w:left="851" w:hanging="284"/>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41C4502E"/>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1" w15:restartNumberingAfterBreak="0">
    <w:nsid w:val="42FF66E7"/>
    <w:multiLevelType w:val="hybridMultilevel"/>
    <w:tmpl w:val="E486AB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CBB79E3"/>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3" w15:restartNumberingAfterBreak="0">
    <w:nsid w:val="55223C21"/>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4" w15:restartNumberingAfterBreak="0">
    <w:nsid w:val="603348FD"/>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5" w15:restartNumberingAfterBreak="0">
    <w:nsid w:val="61CF150D"/>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6" w15:restartNumberingAfterBreak="0">
    <w:nsid w:val="64793453"/>
    <w:multiLevelType w:val="hybridMultilevel"/>
    <w:tmpl w:val="5808A3F4"/>
    <w:lvl w:ilvl="0" w:tplc="BD0E784C">
      <w:start w:val="1"/>
      <w:numFmt w:val="bullet"/>
      <w:lvlText w:val="­"/>
      <w:lvlJc w:val="left"/>
      <w:pPr>
        <w:ind w:left="1429" w:hanging="360"/>
      </w:pPr>
      <w:rPr>
        <w:rFonts w:ascii="Courier New" w:hAnsi="Courier New"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37" w15:restartNumberingAfterBreak="0">
    <w:nsid w:val="65DC6CF2"/>
    <w:multiLevelType w:val="hybridMultilevel"/>
    <w:tmpl w:val="BCD6D60E"/>
    <w:lvl w:ilvl="0" w:tplc="5ED220CE">
      <w:start w:val="1"/>
      <w:numFmt w:val="bullet"/>
      <w:lvlText w:val="­"/>
      <w:lvlJc w:val="left"/>
      <w:pPr>
        <w:tabs>
          <w:tab w:val="num" w:pos="1080"/>
        </w:tabs>
        <w:ind w:left="1080" w:hanging="360"/>
      </w:pPr>
      <w:rPr>
        <w:rFonts w:ascii="Courier New" w:hAnsi="Courier New"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15:restartNumberingAfterBreak="0">
    <w:nsid w:val="65F07FB9"/>
    <w:multiLevelType w:val="hybridMultilevel"/>
    <w:tmpl w:val="7C740C74"/>
    <w:lvl w:ilvl="0" w:tplc="9FC865EA">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9" w15:restartNumberingAfterBreak="0">
    <w:nsid w:val="66E6596F"/>
    <w:multiLevelType w:val="hybridMultilevel"/>
    <w:tmpl w:val="5E74040C"/>
    <w:lvl w:ilvl="0" w:tplc="3BFC8D48">
      <w:start w:val="1"/>
      <w:numFmt w:val="bullet"/>
      <w:lvlText w:val="­"/>
      <w:lvlJc w:val="left"/>
      <w:pPr>
        <w:tabs>
          <w:tab w:val="num" w:pos="1069"/>
        </w:tabs>
        <w:ind w:left="1069" w:hanging="360"/>
      </w:pPr>
      <w:rPr>
        <w:rFonts w:ascii="Courier New" w:hAnsi="Courier New" w:hint="default"/>
      </w:rPr>
    </w:lvl>
    <w:lvl w:ilvl="1" w:tplc="04190003" w:tentative="1">
      <w:start w:val="1"/>
      <w:numFmt w:val="bullet"/>
      <w:lvlText w:val="o"/>
      <w:lvlJc w:val="left"/>
      <w:pPr>
        <w:tabs>
          <w:tab w:val="num" w:pos="1222"/>
        </w:tabs>
        <w:ind w:left="1222" w:hanging="360"/>
      </w:pPr>
      <w:rPr>
        <w:rFonts w:ascii="Courier New" w:hAnsi="Courier New" w:cs="Courier New" w:hint="default"/>
      </w:rPr>
    </w:lvl>
    <w:lvl w:ilvl="2" w:tplc="04190005" w:tentative="1">
      <w:start w:val="1"/>
      <w:numFmt w:val="bullet"/>
      <w:lvlText w:val=""/>
      <w:lvlJc w:val="left"/>
      <w:pPr>
        <w:tabs>
          <w:tab w:val="num" w:pos="1942"/>
        </w:tabs>
        <w:ind w:left="1942" w:hanging="360"/>
      </w:pPr>
      <w:rPr>
        <w:rFonts w:ascii="Wingdings" w:hAnsi="Wingdings" w:hint="default"/>
      </w:rPr>
    </w:lvl>
    <w:lvl w:ilvl="3" w:tplc="04190001" w:tentative="1">
      <w:start w:val="1"/>
      <w:numFmt w:val="bullet"/>
      <w:lvlText w:val=""/>
      <w:lvlJc w:val="left"/>
      <w:pPr>
        <w:tabs>
          <w:tab w:val="num" w:pos="2662"/>
        </w:tabs>
        <w:ind w:left="2662" w:hanging="360"/>
      </w:pPr>
      <w:rPr>
        <w:rFonts w:ascii="Symbol" w:hAnsi="Symbol" w:hint="default"/>
      </w:rPr>
    </w:lvl>
    <w:lvl w:ilvl="4" w:tplc="04190003" w:tentative="1">
      <w:start w:val="1"/>
      <w:numFmt w:val="bullet"/>
      <w:lvlText w:val="o"/>
      <w:lvlJc w:val="left"/>
      <w:pPr>
        <w:tabs>
          <w:tab w:val="num" w:pos="3382"/>
        </w:tabs>
        <w:ind w:left="3382" w:hanging="360"/>
      </w:pPr>
      <w:rPr>
        <w:rFonts w:ascii="Courier New" w:hAnsi="Courier New" w:cs="Courier New" w:hint="default"/>
      </w:rPr>
    </w:lvl>
    <w:lvl w:ilvl="5" w:tplc="04190005" w:tentative="1">
      <w:start w:val="1"/>
      <w:numFmt w:val="bullet"/>
      <w:lvlText w:val=""/>
      <w:lvlJc w:val="left"/>
      <w:pPr>
        <w:tabs>
          <w:tab w:val="num" w:pos="4102"/>
        </w:tabs>
        <w:ind w:left="4102" w:hanging="360"/>
      </w:pPr>
      <w:rPr>
        <w:rFonts w:ascii="Wingdings" w:hAnsi="Wingdings" w:hint="default"/>
      </w:rPr>
    </w:lvl>
    <w:lvl w:ilvl="6" w:tplc="04190001" w:tentative="1">
      <w:start w:val="1"/>
      <w:numFmt w:val="bullet"/>
      <w:lvlText w:val=""/>
      <w:lvlJc w:val="left"/>
      <w:pPr>
        <w:tabs>
          <w:tab w:val="num" w:pos="4822"/>
        </w:tabs>
        <w:ind w:left="4822" w:hanging="360"/>
      </w:pPr>
      <w:rPr>
        <w:rFonts w:ascii="Symbol" w:hAnsi="Symbol" w:hint="default"/>
      </w:rPr>
    </w:lvl>
    <w:lvl w:ilvl="7" w:tplc="04190003" w:tentative="1">
      <w:start w:val="1"/>
      <w:numFmt w:val="bullet"/>
      <w:lvlText w:val="o"/>
      <w:lvlJc w:val="left"/>
      <w:pPr>
        <w:tabs>
          <w:tab w:val="num" w:pos="5542"/>
        </w:tabs>
        <w:ind w:left="5542" w:hanging="360"/>
      </w:pPr>
      <w:rPr>
        <w:rFonts w:ascii="Courier New" w:hAnsi="Courier New" w:cs="Courier New" w:hint="default"/>
      </w:rPr>
    </w:lvl>
    <w:lvl w:ilvl="8" w:tplc="04190005" w:tentative="1">
      <w:start w:val="1"/>
      <w:numFmt w:val="bullet"/>
      <w:lvlText w:val=""/>
      <w:lvlJc w:val="left"/>
      <w:pPr>
        <w:tabs>
          <w:tab w:val="num" w:pos="6262"/>
        </w:tabs>
        <w:ind w:left="6262" w:hanging="360"/>
      </w:pPr>
      <w:rPr>
        <w:rFonts w:ascii="Wingdings" w:hAnsi="Wingdings" w:hint="default"/>
      </w:rPr>
    </w:lvl>
  </w:abstractNum>
  <w:abstractNum w:abstractNumId="40" w15:restartNumberingAfterBreak="0">
    <w:nsid w:val="69262AF7"/>
    <w:multiLevelType w:val="multilevel"/>
    <w:tmpl w:val="62689E2C"/>
    <w:styleLink w:val="27"/>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647"/>
        </w:tabs>
        <w:ind w:left="1647" w:hanging="360"/>
      </w:pPr>
      <w:rPr>
        <w:rFonts w:ascii="Courier New" w:hAnsi="Courier New" w:hint="default"/>
      </w:rPr>
    </w:lvl>
    <w:lvl w:ilvl="2">
      <w:start w:val="1"/>
      <w:numFmt w:val="bullet"/>
      <w:lvlText w:val=""/>
      <w:lvlJc w:val="left"/>
      <w:pPr>
        <w:tabs>
          <w:tab w:val="num" w:pos="2367"/>
        </w:tabs>
        <w:ind w:left="2367" w:hanging="360"/>
      </w:pPr>
      <w:rPr>
        <w:rFonts w:ascii="Wingdings" w:hAnsi="Wingdings" w:hint="default"/>
      </w:rPr>
    </w:lvl>
    <w:lvl w:ilvl="3">
      <w:start w:val="1"/>
      <w:numFmt w:val="bullet"/>
      <w:lvlText w:val=""/>
      <w:lvlJc w:val="left"/>
      <w:pPr>
        <w:tabs>
          <w:tab w:val="num" w:pos="3087"/>
        </w:tabs>
        <w:ind w:left="3087" w:hanging="360"/>
      </w:pPr>
      <w:rPr>
        <w:rFonts w:ascii="Symbol" w:hAnsi="Symbol" w:hint="default"/>
      </w:rPr>
    </w:lvl>
    <w:lvl w:ilvl="4">
      <w:start w:val="1"/>
      <w:numFmt w:val="bullet"/>
      <w:lvlText w:val="o"/>
      <w:lvlJc w:val="left"/>
      <w:pPr>
        <w:tabs>
          <w:tab w:val="num" w:pos="3807"/>
        </w:tabs>
        <w:ind w:left="3807" w:hanging="360"/>
      </w:pPr>
      <w:rPr>
        <w:rFonts w:ascii="Courier New" w:hAnsi="Courier New" w:hint="default"/>
      </w:rPr>
    </w:lvl>
    <w:lvl w:ilvl="5">
      <w:start w:val="1"/>
      <w:numFmt w:val="bullet"/>
      <w:lvlText w:val=""/>
      <w:lvlJc w:val="left"/>
      <w:pPr>
        <w:tabs>
          <w:tab w:val="num" w:pos="4527"/>
        </w:tabs>
        <w:ind w:left="4527" w:hanging="360"/>
      </w:pPr>
      <w:rPr>
        <w:rFonts w:ascii="Wingdings" w:hAnsi="Wingdings" w:hint="default"/>
      </w:rPr>
    </w:lvl>
    <w:lvl w:ilvl="6">
      <w:start w:val="1"/>
      <w:numFmt w:val="bullet"/>
      <w:lvlText w:val=""/>
      <w:lvlJc w:val="left"/>
      <w:pPr>
        <w:tabs>
          <w:tab w:val="num" w:pos="5247"/>
        </w:tabs>
        <w:ind w:left="5247" w:hanging="360"/>
      </w:pPr>
      <w:rPr>
        <w:rFonts w:ascii="Symbol" w:hAnsi="Symbol" w:hint="default"/>
      </w:rPr>
    </w:lvl>
    <w:lvl w:ilvl="7">
      <w:start w:val="1"/>
      <w:numFmt w:val="bullet"/>
      <w:lvlText w:val="o"/>
      <w:lvlJc w:val="left"/>
      <w:pPr>
        <w:tabs>
          <w:tab w:val="num" w:pos="5967"/>
        </w:tabs>
        <w:ind w:left="5967" w:hanging="360"/>
      </w:pPr>
      <w:rPr>
        <w:rFonts w:ascii="Courier New" w:hAnsi="Courier New" w:hint="default"/>
      </w:rPr>
    </w:lvl>
    <w:lvl w:ilvl="8">
      <w:start w:val="1"/>
      <w:numFmt w:val="bullet"/>
      <w:lvlText w:val=""/>
      <w:lvlJc w:val="left"/>
      <w:pPr>
        <w:tabs>
          <w:tab w:val="num" w:pos="6687"/>
        </w:tabs>
        <w:ind w:left="6687" w:hanging="360"/>
      </w:pPr>
      <w:rPr>
        <w:rFonts w:ascii="Wingdings" w:hAnsi="Wingdings" w:hint="default"/>
      </w:rPr>
    </w:lvl>
  </w:abstractNum>
  <w:abstractNum w:abstractNumId="41" w15:restartNumberingAfterBreak="0">
    <w:nsid w:val="6E4640CE"/>
    <w:multiLevelType w:val="hybridMultilevel"/>
    <w:tmpl w:val="A4DE4922"/>
    <w:lvl w:ilvl="0" w:tplc="5ED220CE">
      <w:start w:val="1"/>
      <w:numFmt w:val="bullet"/>
      <w:lvlText w:val="­"/>
      <w:lvlJc w:val="left"/>
      <w:pPr>
        <w:tabs>
          <w:tab w:val="num" w:pos="1080"/>
        </w:tabs>
        <w:ind w:left="1080" w:hanging="360"/>
      </w:pPr>
      <w:rPr>
        <w:rFonts w:ascii="Courier New" w:hAnsi="Courier New"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15:restartNumberingAfterBreak="0">
    <w:nsid w:val="6F141BCE"/>
    <w:multiLevelType w:val="hybridMultilevel"/>
    <w:tmpl w:val="F954D290"/>
    <w:lvl w:ilvl="0" w:tplc="52F4D92E">
      <w:start w:val="1"/>
      <w:numFmt w:val="bullet"/>
      <w:pStyle w:val="a3"/>
      <w:suff w:val="space"/>
      <w:lvlText w:val="–"/>
      <w:lvlJc w:val="left"/>
      <w:pPr>
        <w:ind w:left="0" w:firstLine="709"/>
      </w:pPr>
      <w:rPr>
        <w:rFonts w:ascii="Times New Roman" w:hAnsi="Times New Roman" w:cs="Times New Roman" w:hint="default"/>
        <w:b w:val="0"/>
        <w:i w:val="0"/>
        <w:sz w:val="24"/>
      </w:rPr>
    </w:lvl>
    <w:lvl w:ilvl="1" w:tplc="04190019" w:tentative="1">
      <w:start w:val="1"/>
      <w:numFmt w:val="bullet"/>
      <w:lvlText w:val="o"/>
      <w:lvlJc w:val="left"/>
      <w:pPr>
        <w:ind w:left="1724" w:hanging="360"/>
      </w:pPr>
      <w:rPr>
        <w:rFonts w:ascii="Courier New" w:hAnsi="Courier New" w:cs="Courier New" w:hint="default"/>
      </w:rPr>
    </w:lvl>
    <w:lvl w:ilvl="2" w:tplc="0419001B" w:tentative="1">
      <w:start w:val="1"/>
      <w:numFmt w:val="bullet"/>
      <w:lvlText w:val=""/>
      <w:lvlJc w:val="left"/>
      <w:pPr>
        <w:ind w:left="2444" w:hanging="360"/>
      </w:pPr>
      <w:rPr>
        <w:rFonts w:ascii="Wingdings" w:hAnsi="Wingdings" w:hint="default"/>
      </w:rPr>
    </w:lvl>
    <w:lvl w:ilvl="3" w:tplc="0419000F" w:tentative="1">
      <w:start w:val="1"/>
      <w:numFmt w:val="bullet"/>
      <w:lvlText w:val=""/>
      <w:lvlJc w:val="left"/>
      <w:pPr>
        <w:ind w:left="3164" w:hanging="360"/>
      </w:pPr>
      <w:rPr>
        <w:rFonts w:ascii="Symbol" w:hAnsi="Symbol" w:hint="default"/>
      </w:rPr>
    </w:lvl>
    <w:lvl w:ilvl="4" w:tplc="04190019" w:tentative="1">
      <w:start w:val="1"/>
      <w:numFmt w:val="bullet"/>
      <w:lvlText w:val="o"/>
      <w:lvlJc w:val="left"/>
      <w:pPr>
        <w:ind w:left="3884" w:hanging="360"/>
      </w:pPr>
      <w:rPr>
        <w:rFonts w:ascii="Courier New" w:hAnsi="Courier New" w:cs="Courier New" w:hint="default"/>
      </w:rPr>
    </w:lvl>
    <w:lvl w:ilvl="5" w:tplc="0419001B" w:tentative="1">
      <w:start w:val="1"/>
      <w:numFmt w:val="bullet"/>
      <w:lvlText w:val=""/>
      <w:lvlJc w:val="left"/>
      <w:pPr>
        <w:ind w:left="4604" w:hanging="360"/>
      </w:pPr>
      <w:rPr>
        <w:rFonts w:ascii="Wingdings" w:hAnsi="Wingdings" w:hint="default"/>
      </w:rPr>
    </w:lvl>
    <w:lvl w:ilvl="6" w:tplc="0419000F" w:tentative="1">
      <w:start w:val="1"/>
      <w:numFmt w:val="bullet"/>
      <w:lvlText w:val=""/>
      <w:lvlJc w:val="left"/>
      <w:pPr>
        <w:ind w:left="5324" w:hanging="360"/>
      </w:pPr>
      <w:rPr>
        <w:rFonts w:ascii="Symbol" w:hAnsi="Symbol" w:hint="default"/>
      </w:rPr>
    </w:lvl>
    <w:lvl w:ilvl="7" w:tplc="04190019" w:tentative="1">
      <w:start w:val="1"/>
      <w:numFmt w:val="bullet"/>
      <w:lvlText w:val="o"/>
      <w:lvlJc w:val="left"/>
      <w:pPr>
        <w:ind w:left="6044" w:hanging="360"/>
      </w:pPr>
      <w:rPr>
        <w:rFonts w:ascii="Courier New" w:hAnsi="Courier New" w:cs="Courier New" w:hint="default"/>
      </w:rPr>
    </w:lvl>
    <w:lvl w:ilvl="8" w:tplc="0419001B" w:tentative="1">
      <w:start w:val="1"/>
      <w:numFmt w:val="bullet"/>
      <w:lvlText w:val=""/>
      <w:lvlJc w:val="left"/>
      <w:pPr>
        <w:ind w:left="6764" w:hanging="360"/>
      </w:pPr>
      <w:rPr>
        <w:rFonts w:ascii="Wingdings" w:hAnsi="Wingdings" w:hint="default"/>
      </w:rPr>
    </w:lvl>
  </w:abstractNum>
  <w:abstractNum w:abstractNumId="43" w15:restartNumberingAfterBreak="0">
    <w:nsid w:val="700B2502"/>
    <w:multiLevelType w:val="hybridMultilevel"/>
    <w:tmpl w:val="6FA0BF62"/>
    <w:lvl w:ilvl="0" w:tplc="FFFFFFFF">
      <w:start w:val="1"/>
      <w:numFmt w:val="decimal"/>
      <w:lvlText w:val="%1)"/>
      <w:lvlJc w:val="left"/>
      <w:pPr>
        <w:ind w:left="1854" w:hanging="360"/>
      </w:pPr>
    </w:lvl>
    <w:lvl w:ilvl="1" w:tplc="FFFFFFFF" w:tentative="1">
      <w:start w:val="1"/>
      <w:numFmt w:val="lowerLetter"/>
      <w:lvlText w:val="%2."/>
      <w:lvlJc w:val="left"/>
      <w:pPr>
        <w:ind w:left="2574" w:hanging="360"/>
      </w:pPr>
    </w:lvl>
    <w:lvl w:ilvl="2" w:tplc="FFFFFFFF" w:tentative="1">
      <w:start w:val="1"/>
      <w:numFmt w:val="lowerRoman"/>
      <w:lvlText w:val="%3."/>
      <w:lvlJc w:val="right"/>
      <w:pPr>
        <w:ind w:left="3294" w:hanging="180"/>
      </w:pPr>
    </w:lvl>
    <w:lvl w:ilvl="3" w:tplc="FFFFFFFF" w:tentative="1">
      <w:start w:val="1"/>
      <w:numFmt w:val="decimal"/>
      <w:lvlText w:val="%4."/>
      <w:lvlJc w:val="left"/>
      <w:pPr>
        <w:ind w:left="4014" w:hanging="360"/>
      </w:pPr>
    </w:lvl>
    <w:lvl w:ilvl="4" w:tplc="FFFFFFFF" w:tentative="1">
      <w:start w:val="1"/>
      <w:numFmt w:val="lowerLetter"/>
      <w:lvlText w:val="%5."/>
      <w:lvlJc w:val="left"/>
      <w:pPr>
        <w:ind w:left="4734" w:hanging="360"/>
      </w:pPr>
    </w:lvl>
    <w:lvl w:ilvl="5" w:tplc="FFFFFFFF" w:tentative="1">
      <w:start w:val="1"/>
      <w:numFmt w:val="lowerRoman"/>
      <w:lvlText w:val="%6."/>
      <w:lvlJc w:val="right"/>
      <w:pPr>
        <w:ind w:left="5454" w:hanging="180"/>
      </w:pPr>
    </w:lvl>
    <w:lvl w:ilvl="6" w:tplc="FFFFFFFF" w:tentative="1">
      <w:start w:val="1"/>
      <w:numFmt w:val="decimal"/>
      <w:lvlText w:val="%7."/>
      <w:lvlJc w:val="left"/>
      <w:pPr>
        <w:ind w:left="6174" w:hanging="360"/>
      </w:pPr>
    </w:lvl>
    <w:lvl w:ilvl="7" w:tplc="FFFFFFFF" w:tentative="1">
      <w:start w:val="1"/>
      <w:numFmt w:val="lowerLetter"/>
      <w:lvlText w:val="%8."/>
      <w:lvlJc w:val="left"/>
      <w:pPr>
        <w:ind w:left="6894" w:hanging="360"/>
      </w:pPr>
    </w:lvl>
    <w:lvl w:ilvl="8" w:tplc="FFFFFFFF" w:tentative="1">
      <w:start w:val="1"/>
      <w:numFmt w:val="lowerRoman"/>
      <w:lvlText w:val="%9."/>
      <w:lvlJc w:val="right"/>
      <w:pPr>
        <w:ind w:left="7614" w:hanging="180"/>
      </w:pPr>
    </w:lvl>
  </w:abstractNum>
  <w:abstractNum w:abstractNumId="44" w15:restartNumberingAfterBreak="0">
    <w:nsid w:val="75516B21"/>
    <w:multiLevelType w:val="hybridMultilevel"/>
    <w:tmpl w:val="6FA0BF62"/>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45" w15:restartNumberingAfterBreak="0">
    <w:nsid w:val="7801168F"/>
    <w:multiLevelType w:val="hybridMultilevel"/>
    <w:tmpl w:val="27D46B52"/>
    <w:lvl w:ilvl="0" w:tplc="FFFFFFFF">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46" w15:restartNumberingAfterBreak="0">
    <w:nsid w:val="7C564CCF"/>
    <w:multiLevelType w:val="hybridMultilevel"/>
    <w:tmpl w:val="1A0C8610"/>
    <w:lvl w:ilvl="0" w:tplc="04190011">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47" w15:restartNumberingAfterBreak="0">
    <w:nsid w:val="7DCA75F9"/>
    <w:multiLevelType w:val="hybridMultilevel"/>
    <w:tmpl w:val="1A6025CC"/>
    <w:lvl w:ilvl="0" w:tplc="EE20CE4E">
      <w:start w:val="1"/>
      <w:numFmt w:val="decimal"/>
      <w:pStyle w:val="-1"/>
      <w:suff w:val="space"/>
      <w:lvlText w:val="Таблица %1 – "/>
      <w:lvlJc w:val="left"/>
      <w:pPr>
        <w:ind w:left="720" w:hanging="360"/>
      </w:pPr>
      <w:rPr>
        <w:rFonts w:ascii="Arial" w:hAnsi="Arial" w:hint="default"/>
        <w:b w:val="0"/>
        <w:i w:val="0"/>
        <w:sz w:val="22"/>
      </w:rPr>
    </w:lvl>
    <w:lvl w:ilvl="1" w:tplc="3DF43A1E" w:tentative="1">
      <w:start w:val="1"/>
      <w:numFmt w:val="lowerLetter"/>
      <w:lvlText w:val="%2."/>
      <w:lvlJc w:val="left"/>
      <w:pPr>
        <w:ind w:left="1440" w:hanging="360"/>
      </w:pPr>
    </w:lvl>
    <w:lvl w:ilvl="2" w:tplc="F80A6032" w:tentative="1">
      <w:start w:val="1"/>
      <w:numFmt w:val="lowerRoman"/>
      <w:lvlText w:val="%3."/>
      <w:lvlJc w:val="right"/>
      <w:pPr>
        <w:ind w:left="2160" w:hanging="180"/>
      </w:pPr>
    </w:lvl>
    <w:lvl w:ilvl="3" w:tplc="F3CEEA3C" w:tentative="1">
      <w:start w:val="1"/>
      <w:numFmt w:val="decimal"/>
      <w:lvlText w:val="%4."/>
      <w:lvlJc w:val="left"/>
      <w:pPr>
        <w:ind w:left="2880" w:hanging="360"/>
      </w:pPr>
    </w:lvl>
    <w:lvl w:ilvl="4" w:tplc="B9768D0C" w:tentative="1">
      <w:start w:val="1"/>
      <w:numFmt w:val="lowerLetter"/>
      <w:lvlText w:val="%5."/>
      <w:lvlJc w:val="left"/>
      <w:pPr>
        <w:ind w:left="3600" w:hanging="360"/>
      </w:pPr>
    </w:lvl>
    <w:lvl w:ilvl="5" w:tplc="9C5E46A4" w:tentative="1">
      <w:start w:val="1"/>
      <w:numFmt w:val="lowerRoman"/>
      <w:lvlText w:val="%6."/>
      <w:lvlJc w:val="right"/>
      <w:pPr>
        <w:ind w:left="4320" w:hanging="180"/>
      </w:pPr>
    </w:lvl>
    <w:lvl w:ilvl="6" w:tplc="6F9067BA" w:tentative="1">
      <w:start w:val="1"/>
      <w:numFmt w:val="decimal"/>
      <w:lvlText w:val="%7."/>
      <w:lvlJc w:val="left"/>
      <w:pPr>
        <w:ind w:left="5040" w:hanging="360"/>
      </w:pPr>
    </w:lvl>
    <w:lvl w:ilvl="7" w:tplc="BBDC98D4" w:tentative="1">
      <w:start w:val="1"/>
      <w:numFmt w:val="lowerLetter"/>
      <w:lvlText w:val="%8."/>
      <w:lvlJc w:val="left"/>
      <w:pPr>
        <w:ind w:left="5760" w:hanging="360"/>
      </w:pPr>
    </w:lvl>
    <w:lvl w:ilvl="8" w:tplc="97C869B0" w:tentative="1">
      <w:start w:val="1"/>
      <w:numFmt w:val="lowerRoman"/>
      <w:lvlText w:val="%9."/>
      <w:lvlJc w:val="right"/>
      <w:pPr>
        <w:ind w:left="6480" w:hanging="180"/>
      </w:pPr>
    </w:lvl>
  </w:abstractNum>
  <w:num w:numId="1">
    <w:abstractNumId w:val="21"/>
  </w:num>
  <w:num w:numId="2">
    <w:abstractNumId w:val="2"/>
  </w:num>
  <w:num w:numId="3">
    <w:abstractNumId w:val="27"/>
  </w:num>
  <w:num w:numId="4">
    <w:abstractNumId w:val="42"/>
  </w:num>
  <w:num w:numId="5">
    <w:abstractNumId w:val="47"/>
  </w:num>
  <w:num w:numId="6">
    <w:abstractNumId w:val="29"/>
  </w:num>
  <w:num w:numId="7">
    <w:abstractNumId w:val="40"/>
  </w:num>
  <w:num w:numId="8">
    <w:abstractNumId w:val="26"/>
  </w:num>
  <w:num w:numId="9">
    <w:abstractNumId w:val="0"/>
    <w:lvlOverride w:ilvl="0">
      <w:lvl w:ilvl="0">
        <w:start w:val="1"/>
        <w:numFmt w:val="bullet"/>
        <w:pStyle w:val="-"/>
        <w:lvlText w:val="—"/>
        <w:legacy w:legacy="1" w:legacySpace="0" w:legacyIndent="284"/>
        <w:lvlJc w:val="left"/>
        <w:pPr>
          <w:ind w:left="1135" w:hanging="284"/>
        </w:pPr>
        <w:rPr>
          <w:sz w:val="12"/>
        </w:rPr>
      </w:lvl>
    </w:lvlOverride>
  </w:num>
  <w:num w:numId="10">
    <w:abstractNumId w:val="18"/>
  </w:num>
  <w:num w:numId="11">
    <w:abstractNumId w:val="14"/>
  </w:num>
  <w:num w:numId="12">
    <w:abstractNumId w:val="45"/>
  </w:num>
  <w:num w:numId="13">
    <w:abstractNumId w:val="41"/>
  </w:num>
  <w:num w:numId="14">
    <w:abstractNumId w:val="7"/>
  </w:num>
  <w:num w:numId="15">
    <w:abstractNumId w:val="23"/>
  </w:num>
  <w:num w:numId="16">
    <w:abstractNumId w:val="25"/>
  </w:num>
  <w:num w:numId="17">
    <w:abstractNumId w:val="17"/>
  </w:num>
  <w:num w:numId="18">
    <w:abstractNumId w:val="9"/>
  </w:num>
  <w:num w:numId="19">
    <w:abstractNumId w:val="16"/>
  </w:num>
  <w:num w:numId="20">
    <w:abstractNumId w:val="22"/>
  </w:num>
  <w:num w:numId="21">
    <w:abstractNumId w:val="10"/>
  </w:num>
  <w:num w:numId="22">
    <w:abstractNumId w:val="15"/>
  </w:num>
  <w:num w:numId="23">
    <w:abstractNumId w:val="8"/>
  </w:num>
  <w:num w:numId="24">
    <w:abstractNumId w:val="19"/>
  </w:num>
  <w:num w:numId="25">
    <w:abstractNumId w:val="43"/>
  </w:num>
  <w:num w:numId="26">
    <w:abstractNumId w:val="46"/>
  </w:num>
  <w:num w:numId="27">
    <w:abstractNumId w:val="1"/>
  </w:num>
  <w:num w:numId="28">
    <w:abstractNumId w:val="33"/>
  </w:num>
  <w:num w:numId="29">
    <w:abstractNumId w:val="32"/>
  </w:num>
  <w:num w:numId="30">
    <w:abstractNumId w:val="5"/>
  </w:num>
  <w:num w:numId="31">
    <w:abstractNumId w:val="30"/>
  </w:num>
  <w:num w:numId="32">
    <w:abstractNumId w:val="34"/>
  </w:num>
  <w:num w:numId="33">
    <w:abstractNumId w:val="28"/>
  </w:num>
  <w:num w:numId="34">
    <w:abstractNumId w:val="44"/>
  </w:num>
  <w:num w:numId="35">
    <w:abstractNumId w:val="20"/>
  </w:num>
  <w:num w:numId="36">
    <w:abstractNumId w:val="24"/>
  </w:num>
  <w:num w:numId="37">
    <w:abstractNumId w:val="36"/>
  </w:num>
  <w:num w:numId="38">
    <w:abstractNumId w:val="37"/>
  </w:num>
  <w:num w:numId="39">
    <w:abstractNumId w:val="6"/>
  </w:num>
  <w:num w:numId="40">
    <w:abstractNumId w:val="35"/>
  </w:num>
  <w:num w:numId="41">
    <w:abstractNumId w:val="38"/>
  </w:num>
  <w:num w:numId="42">
    <w:abstractNumId w:val="39"/>
  </w:num>
  <w:num w:numId="43">
    <w:abstractNumId w:val="4"/>
  </w:num>
  <w:num w:numId="44">
    <w:abstractNumId w:val="11"/>
  </w:num>
  <w:num w:numId="45">
    <w:abstractNumId w:val="3"/>
  </w:num>
  <w:num w:numId="46">
    <w:abstractNumId w:val="21"/>
  </w:num>
  <w:num w:numId="47">
    <w:abstractNumId w:val="21"/>
  </w:num>
  <w:num w:numId="48">
    <w:abstractNumId w:val="31"/>
  </w:num>
  <w:num w:numId="49">
    <w:abstractNumId w:val="12"/>
  </w:num>
  <w:num w:numId="50">
    <w:abstractNumId w:val="13"/>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TrueType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357"/>
  <w:drawingGridHorizontalSpacing w:val="284"/>
  <w:drawingGridVerticalSpacing w:val="284"/>
  <w:doNotUseMarginsForDrawingGridOrigin/>
  <w:drawingGridVerticalOrigin w:val="851"/>
  <w:characterSpacingControl w:val="doNotCompress"/>
  <w:hdrShapeDefaults>
    <o:shapedefaults v:ext="edit" spidmax="880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19CE"/>
    <w:rsid w:val="00000A0E"/>
    <w:rsid w:val="000012CF"/>
    <w:rsid w:val="0000180E"/>
    <w:rsid w:val="00001C03"/>
    <w:rsid w:val="00001DBA"/>
    <w:rsid w:val="000020AE"/>
    <w:rsid w:val="000037A2"/>
    <w:rsid w:val="000039A4"/>
    <w:rsid w:val="00003C01"/>
    <w:rsid w:val="00003CCE"/>
    <w:rsid w:val="00003F43"/>
    <w:rsid w:val="00004A18"/>
    <w:rsid w:val="00005549"/>
    <w:rsid w:val="000057A7"/>
    <w:rsid w:val="00005A52"/>
    <w:rsid w:val="00006536"/>
    <w:rsid w:val="0000658D"/>
    <w:rsid w:val="00006E12"/>
    <w:rsid w:val="00006F9A"/>
    <w:rsid w:val="000078CE"/>
    <w:rsid w:val="00007916"/>
    <w:rsid w:val="00011563"/>
    <w:rsid w:val="00011912"/>
    <w:rsid w:val="00011AB2"/>
    <w:rsid w:val="00012141"/>
    <w:rsid w:val="00012963"/>
    <w:rsid w:val="00012A5E"/>
    <w:rsid w:val="00012A9A"/>
    <w:rsid w:val="00012CFE"/>
    <w:rsid w:val="0001318A"/>
    <w:rsid w:val="00014054"/>
    <w:rsid w:val="00014523"/>
    <w:rsid w:val="00014624"/>
    <w:rsid w:val="000149C2"/>
    <w:rsid w:val="00015C30"/>
    <w:rsid w:val="00016141"/>
    <w:rsid w:val="000164FE"/>
    <w:rsid w:val="00017EEB"/>
    <w:rsid w:val="0002033E"/>
    <w:rsid w:val="00020446"/>
    <w:rsid w:val="00021320"/>
    <w:rsid w:val="00023ABD"/>
    <w:rsid w:val="00024015"/>
    <w:rsid w:val="000247AB"/>
    <w:rsid w:val="0002483C"/>
    <w:rsid w:val="00024A14"/>
    <w:rsid w:val="00024A93"/>
    <w:rsid w:val="00024F16"/>
    <w:rsid w:val="00024FD5"/>
    <w:rsid w:val="0002516F"/>
    <w:rsid w:val="00025237"/>
    <w:rsid w:val="00025A3B"/>
    <w:rsid w:val="00027476"/>
    <w:rsid w:val="00030523"/>
    <w:rsid w:val="000322B6"/>
    <w:rsid w:val="000325D0"/>
    <w:rsid w:val="000327B0"/>
    <w:rsid w:val="00034739"/>
    <w:rsid w:val="0003480D"/>
    <w:rsid w:val="00034D2D"/>
    <w:rsid w:val="000363D2"/>
    <w:rsid w:val="00036FC0"/>
    <w:rsid w:val="00037D7B"/>
    <w:rsid w:val="000401CA"/>
    <w:rsid w:val="0004033D"/>
    <w:rsid w:val="000411FD"/>
    <w:rsid w:val="00041353"/>
    <w:rsid w:val="000422EB"/>
    <w:rsid w:val="00042309"/>
    <w:rsid w:val="0004342E"/>
    <w:rsid w:val="00043659"/>
    <w:rsid w:val="0004383E"/>
    <w:rsid w:val="00045B53"/>
    <w:rsid w:val="0004604E"/>
    <w:rsid w:val="00046237"/>
    <w:rsid w:val="000462C3"/>
    <w:rsid w:val="00046934"/>
    <w:rsid w:val="00046A10"/>
    <w:rsid w:val="00047F34"/>
    <w:rsid w:val="000506F5"/>
    <w:rsid w:val="00050A7C"/>
    <w:rsid w:val="00050C1E"/>
    <w:rsid w:val="00050F6C"/>
    <w:rsid w:val="000520E7"/>
    <w:rsid w:val="00052722"/>
    <w:rsid w:val="000544EA"/>
    <w:rsid w:val="0005483C"/>
    <w:rsid w:val="000556DC"/>
    <w:rsid w:val="00055F65"/>
    <w:rsid w:val="0005637E"/>
    <w:rsid w:val="0005667A"/>
    <w:rsid w:val="00056B82"/>
    <w:rsid w:val="00057BD5"/>
    <w:rsid w:val="00057D89"/>
    <w:rsid w:val="00057DE5"/>
    <w:rsid w:val="00060325"/>
    <w:rsid w:val="00061081"/>
    <w:rsid w:val="00062593"/>
    <w:rsid w:val="000625FE"/>
    <w:rsid w:val="0006316A"/>
    <w:rsid w:val="000631DA"/>
    <w:rsid w:val="00063977"/>
    <w:rsid w:val="00063AE4"/>
    <w:rsid w:val="0006480C"/>
    <w:rsid w:val="00065537"/>
    <w:rsid w:val="000659C5"/>
    <w:rsid w:val="00065BE3"/>
    <w:rsid w:val="000664A0"/>
    <w:rsid w:val="00066AA7"/>
    <w:rsid w:val="00066DCE"/>
    <w:rsid w:val="00067962"/>
    <w:rsid w:val="00071457"/>
    <w:rsid w:val="00071ACC"/>
    <w:rsid w:val="000724EA"/>
    <w:rsid w:val="00073C19"/>
    <w:rsid w:val="00075AA9"/>
    <w:rsid w:val="00075E68"/>
    <w:rsid w:val="00076EAA"/>
    <w:rsid w:val="00077A0B"/>
    <w:rsid w:val="00077C5C"/>
    <w:rsid w:val="00080B65"/>
    <w:rsid w:val="00080D50"/>
    <w:rsid w:val="0008128B"/>
    <w:rsid w:val="00081F4F"/>
    <w:rsid w:val="000831BE"/>
    <w:rsid w:val="00083F0A"/>
    <w:rsid w:val="00084DFE"/>
    <w:rsid w:val="0008696E"/>
    <w:rsid w:val="00090108"/>
    <w:rsid w:val="00090515"/>
    <w:rsid w:val="000908C0"/>
    <w:rsid w:val="00090E3D"/>
    <w:rsid w:val="000913A8"/>
    <w:rsid w:val="0009150D"/>
    <w:rsid w:val="000919FE"/>
    <w:rsid w:val="00092A7D"/>
    <w:rsid w:val="00092E2B"/>
    <w:rsid w:val="0009300B"/>
    <w:rsid w:val="000937AA"/>
    <w:rsid w:val="00093D8B"/>
    <w:rsid w:val="000946AD"/>
    <w:rsid w:val="00094D52"/>
    <w:rsid w:val="00095264"/>
    <w:rsid w:val="00095A28"/>
    <w:rsid w:val="00095B30"/>
    <w:rsid w:val="00095F1A"/>
    <w:rsid w:val="00096942"/>
    <w:rsid w:val="00096A38"/>
    <w:rsid w:val="00097097"/>
    <w:rsid w:val="00097B58"/>
    <w:rsid w:val="000A0B9C"/>
    <w:rsid w:val="000A0C0E"/>
    <w:rsid w:val="000A0E62"/>
    <w:rsid w:val="000A0E94"/>
    <w:rsid w:val="000A1701"/>
    <w:rsid w:val="000A1F4C"/>
    <w:rsid w:val="000A2641"/>
    <w:rsid w:val="000A2AE3"/>
    <w:rsid w:val="000A2B30"/>
    <w:rsid w:val="000A3C8E"/>
    <w:rsid w:val="000A3DBF"/>
    <w:rsid w:val="000A4868"/>
    <w:rsid w:val="000A4F2C"/>
    <w:rsid w:val="000A5025"/>
    <w:rsid w:val="000A502D"/>
    <w:rsid w:val="000A5376"/>
    <w:rsid w:val="000A593F"/>
    <w:rsid w:val="000A5C37"/>
    <w:rsid w:val="000A6146"/>
    <w:rsid w:val="000A6C66"/>
    <w:rsid w:val="000A7476"/>
    <w:rsid w:val="000A781F"/>
    <w:rsid w:val="000B0A5C"/>
    <w:rsid w:val="000B0A77"/>
    <w:rsid w:val="000B10C0"/>
    <w:rsid w:val="000B1779"/>
    <w:rsid w:val="000B21E9"/>
    <w:rsid w:val="000B241C"/>
    <w:rsid w:val="000B27E4"/>
    <w:rsid w:val="000B30A9"/>
    <w:rsid w:val="000B35DD"/>
    <w:rsid w:val="000B3839"/>
    <w:rsid w:val="000B4298"/>
    <w:rsid w:val="000B4FE7"/>
    <w:rsid w:val="000B5314"/>
    <w:rsid w:val="000B540B"/>
    <w:rsid w:val="000B60F3"/>
    <w:rsid w:val="000B7C77"/>
    <w:rsid w:val="000C0072"/>
    <w:rsid w:val="000C01C2"/>
    <w:rsid w:val="000C0C9A"/>
    <w:rsid w:val="000C2463"/>
    <w:rsid w:val="000C270C"/>
    <w:rsid w:val="000C2930"/>
    <w:rsid w:val="000C37C7"/>
    <w:rsid w:val="000C4F7B"/>
    <w:rsid w:val="000C5F89"/>
    <w:rsid w:val="000C6221"/>
    <w:rsid w:val="000C65F8"/>
    <w:rsid w:val="000C69A6"/>
    <w:rsid w:val="000C712B"/>
    <w:rsid w:val="000D0D4F"/>
    <w:rsid w:val="000D0FB3"/>
    <w:rsid w:val="000D191B"/>
    <w:rsid w:val="000D1A74"/>
    <w:rsid w:val="000D2EF9"/>
    <w:rsid w:val="000D2FC1"/>
    <w:rsid w:val="000D3197"/>
    <w:rsid w:val="000D320B"/>
    <w:rsid w:val="000D3D5C"/>
    <w:rsid w:val="000D3E6D"/>
    <w:rsid w:val="000D474F"/>
    <w:rsid w:val="000D4B08"/>
    <w:rsid w:val="000D5930"/>
    <w:rsid w:val="000D5AB6"/>
    <w:rsid w:val="000D5E2D"/>
    <w:rsid w:val="000D6029"/>
    <w:rsid w:val="000D6E4B"/>
    <w:rsid w:val="000D73B4"/>
    <w:rsid w:val="000D78C4"/>
    <w:rsid w:val="000D79DB"/>
    <w:rsid w:val="000E0DC9"/>
    <w:rsid w:val="000E15BB"/>
    <w:rsid w:val="000E17B3"/>
    <w:rsid w:val="000E1BD3"/>
    <w:rsid w:val="000E1DD7"/>
    <w:rsid w:val="000E27D4"/>
    <w:rsid w:val="000E30B4"/>
    <w:rsid w:val="000E31AA"/>
    <w:rsid w:val="000E40E8"/>
    <w:rsid w:val="000E4B80"/>
    <w:rsid w:val="000E5028"/>
    <w:rsid w:val="000E5C71"/>
    <w:rsid w:val="000E5FC2"/>
    <w:rsid w:val="000E633A"/>
    <w:rsid w:val="000E6767"/>
    <w:rsid w:val="000E7156"/>
    <w:rsid w:val="000F098D"/>
    <w:rsid w:val="000F0C75"/>
    <w:rsid w:val="000F2078"/>
    <w:rsid w:val="000F22E4"/>
    <w:rsid w:val="000F2322"/>
    <w:rsid w:val="000F293A"/>
    <w:rsid w:val="000F2A7B"/>
    <w:rsid w:val="000F3D6B"/>
    <w:rsid w:val="000F3EF8"/>
    <w:rsid w:val="000F4013"/>
    <w:rsid w:val="000F46D4"/>
    <w:rsid w:val="000F524F"/>
    <w:rsid w:val="000F5402"/>
    <w:rsid w:val="000F5A26"/>
    <w:rsid w:val="000F6D72"/>
    <w:rsid w:val="000F6DD3"/>
    <w:rsid w:val="000F7623"/>
    <w:rsid w:val="0010182B"/>
    <w:rsid w:val="00101B52"/>
    <w:rsid w:val="00101F59"/>
    <w:rsid w:val="001026E4"/>
    <w:rsid w:val="00102F1F"/>
    <w:rsid w:val="0010492C"/>
    <w:rsid w:val="00104A43"/>
    <w:rsid w:val="00104BE1"/>
    <w:rsid w:val="00104DEB"/>
    <w:rsid w:val="001051E4"/>
    <w:rsid w:val="00105362"/>
    <w:rsid w:val="0010575E"/>
    <w:rsid w:val="001066B9"/>
    <w:rsid w:val="00106888"/>
    <w:rsid w:val="001074D7"/>
    <w:rsid w:val="001076AB"/>
    <w:rsid w:val="00107C5B"/>
    <w:rsid w:val="001100F1"/>
    <w:rsid w:val="0011028D"/>
    <w:rsid w:val="00110439"/>
    <w:rsid w:val="00110716"/>
    <w:rsid w:val="00110C73"/>
    <w:rsid w:val="00110E60"/>
    <w:rsid w:val="00110EAC"/>
    <w:rsid w:val="0011120E"/>
    <w:rsid w:val="001114FC"/>
    <w:rsid w:val="00111548"/>
    <w:rsid w:val="00111590"/>
    <w:rsid w:val="001116ED"/>
    <w:rsid w:val="00111A20"/>
    <w:rsid w:val="00112FA7"/>
    <w:rsid w:val="001144E6"/>
    <w:rsid w:val="00114648"/>
    <w:rsid w:val="0011603B"/>
    <w:rsid w:val="00116F07"/>
    <w:rsid w:val="001171B3"/>
    <w:rsid w:val="00120026"/>
    <w:rsid w:val="00120AB2"/>
    <w:rsid w:val="00120AE0"/>
    <w:rsid w:val="00120B21"/>
    <w:rsid w:val="00120EAB"/>
    <w:rsid w:val="00121F50"/>
    <w:rsid w:val="00122133"/>
    <w:rsid w:val="001229A8"/>
    <w:rsid w:val="0012379F"/>
    <w:rsid w:val="00123EB5"/>
    <w:rsid w:val="001240C3"/>
    <w:rsid w:val="001242AA"/>
    <w:rsid w:val="00124905"/>
    <w:rsid w:val="00124E60"/>
    <w:rsid w:val="00124EEE"/>
    <w:rsid w:val="00125BD4"/>
    <w:rsid w:val="00125D59"/>
    <w:rsid w:val="001268E6"/>
    <w:rsid w:val="001275F8"/>
    <w:rsid w:val="00130BF7"/>
    <w:rsid w:val="001315A1"/>
    <w:rsid w:val="00131AF9"/>
    <w:rsid w:val="00131AFF"/>
    <w:rsid w:val="00132653"/>
    <w:rsid w:val="00132BC8"/>
    <w:rsid w:val="00132C61"/>
    <w:rsid w:val="001333BD"/>
    <w:rsid w:val="00134357"/>
    <w:rsid w:val="0013525A"/>
    <w:rsid w:val="0013539C"/>
    <w:rsid w:val="00135B3B"/>
    <w:rsid w:val="0013674A"/>
    <w:rsid w:val="001378DB"/>
    <w:rsid w:val="001378E6"/>
    <w:rsid w:val="00137C15"/>
    <w:rsid w:val="00137C27"/>
    <w:rsid w:val="00140303"/>
    <w:rsid w:val="001410F3"/>
    <w:rsid w:val="00141241"/>
    <w:rsid w:val="00141392"/>
    <w:rsid w:val="0014276E"/>
    <w:rsid w:val="00142982"/>
    <w:rsid w:val="00142A66"/>
    <w:rsid w:val="00142C33"/>
    <w:rsid w:val="00142DDE"/>
    <w:rsid w:val="00143861"/>
    <w:rsid w:val="00144566"/>
    <w:rsid w:val="0014485D"/>
    <w:rsid w:val="001450C1"/>
    <w:rsid w:val="00145F79"/>
    <w:rsid w:val="001465E8"/>
    <w:rsid w:val="0014674F"/>
    <w:rsid w:val="00146EDE"/>
    <w:rsid w:val="00147503"/>
    <w:rsid w:val="00147FC5"/>
    <w:rsid w:val="00150BA1"/>
    <w:rsid w:val="00151691"/>
    <w:rsid w:val="00151937"/>
    <w:rsid w:val="001534D0"/>
    <w:rsid w:val="0015369E"/>
    <w:rsid w:val="00154728"/>
    <w:rsid w:val="0015480B"/>
    <w:rsid w:val="00155556"/>
    <w:rsid w:val="00155724"/>
    <w:rsid w:val="0015595B"/>
    <w:rsid w:val="00155EAF"/>
    <w:rsid w:val="00157201"/>
    <w:rsid w:val="00157559"/>
    <w:rsid w:val="00157A9E"/>
    <w:rsid w:val="001605A8"/>
    <w:rsid w:val="00160A85"/>
    <w:rsid w:val="00160E80"/>
    <w:rsid w:val="0016107A"/>
    <w:rsid w:val="0016144D"/>
    <w:rsid w:val="001621AB"/>
    <w:rsid w:val="00162670"/>
    <w:rsid w:val="001626E4"/>
    <w:rsid w:val="00162CBD"/>
    <w:rsid w:val="00163449"/>
    <w:rsid w:val="00163DDE"/>
    <w:rsid w:val="00163E72"/>
    <w:rsid w:val="00164E74"/>
    <w:rsid w:val="00165A6D"/>
    <w:rsid w:val="00165CEB"/>
    <w:rsid w:val="00166082"/>
    <w:rsid w:val="001670B0"/>
    <w:rsid w:val="0017068F"/>
    <w:rsid w:val="0017181E"/>
    <w:rsid w:val="001719F6"/>
    <w:rsid w:val="00172079"/>
    <w:rsid w:val="00172708"/>
    <w:rsid w:val="001728C3"/>
    <w:rsid w:val="00172E86"/>
    <w:rsid w:val="0017355B"/>
    <w:rsid w:val="00173AE6"/>
    <w:rsid w:val="00173C28"/>
    <w:rsid w:val="00173CBE"/>
    <w:rsid w:val="00174D60"/>
    <w:rsid w:val="00176280"/>
    <w:rsid w:val="00176289"/>
    <w:rsid w:val="00176506"/>
    <w:rsid w:val="00176755"/>
    <w:rsid w:val="00176FD3"/>
    <w:rsid w:val="0017715C"/>
    <w:rsid w:val="00177A70"/>
    <w:rsid w:val="00177B71"/>
    <w:rsid w:val="0018004C"/>
    <w:rsid w:val="00180050"/>
    <w:rsid w:val="00181013"/>
    <w:rsid w:val="00181335"/>
    <w:rsid w:val="00182A53"/>
    <w:rsid w:val="0018390E"/>
    <w:rsid w:val="0018453E"/>
    <w:rsid w:val="00185447"/>
    <w:rsid w:val="00185676"/>
    <w:rsid w:val="0018568A"/>
    <w:rsid w:val="00186FD9"/>
    <w:rsid w:val="0018770B"/>
    <w:rsid w:val="00187CAA"/>
    <w:rsid w:val="00190C5E"/>
    <w:rsid w:val="00191312"/>
    <w:rsid w:val="0019166D"/>
    <w:rsid w:val="001917BB"/>
    <w:rsid w:val="0019188F"/>
    <w:rsid w:val="001919CE"/>
    <w:rsid w:val="00192B74"/>
    <w:rsid w:val="00192E54"/>
    <w:rsid w:val="00194303"/>
    <w:rsid w:val="00194308"/>
    <w:rsid w:val="0019434B"/>
    <w:rsid w:val="001945B8"/>
    <w:rsid w:val="001945CC"/>
    <w:rsid w:val="001946C7"/>
    <w:rsid w:val="001949DC"/>
    <w:rsid w:val="00194CD9"/>
    <w:rsid w:val="0019506F"/>
    <w:rsid w:val="00195577"/>
    <w:rsid w:val="001957DA"/>
    <w:rsid w:val="001957FC"/>
    <w:rsid w:val="001958BB"/>
    <w:rsid w:val="00196C5D"/>
    <w:rsid w:val="00197CCB"/>
    <w:rsid w:val="00197D29"/>
    <w:rsid w:val="001A0244"/>
    <w:rsid w:val="001A028F"/>
    <w:rsid w:val="001A0305"/>
    <w:rsid w:val="001A0D03"/>
    <w:rsid w:val="001A21CC"/>
    <w:rsid w:val="001A2BFB"/>
    <w:rsid w:val="001A3412"/>
    <w:rsid w:val="001A4ECD"/>
    <w:rsid w:val="001A4F87"/>
    <w:rsid w:val="001A6F46"/>
    <w:rsid w:val="001A70B2"/>
    <w:rsid w:val="001A7645"/>
    <w:rsid w:val="001A7A3C"/>
    <w:rsid w:val="001A7A91"/>
    <w:rsid w:val="001A7AE8"/>
    <w:rsid w:val="001A7CFB"/>
    <w:rsid w:val="001B0892"/>
    <w:rsid w:val="001B1880"/>
    <w:rsid w:val="001B20A0"/>
    <w:rsid w:val="001B21D3"/>
    <w:rsid w:val="001B376E"/>
    <w:rsid w:val="001B3F06"/>
    <w:rsid w:val="001B4DA4"/>
    <w:rsid w:val="001B510B"/>
    <w:rsid w:val="001B5A7E"/>
    <w:rsid w:val="001B60B1"/>
    <w:rsid w:val="001B60DA"/>
    <w:rsid w:val="001B6AEE"/>
    <w:rsid w:val="001C08F5"/>
    <w:rsid w:val="001C08F6"/>
    <w:rsid w:val="001C1728"/>
    <w:rsid w:val="001C19B4"/>
    <w:rsid w:val="001C1BC5"/>
    <w:rsid w:val="001C200F"/>
    <w:rsid w:val="001C2366"/>
    <w:rsid w:val="001C31FC"/>
    <w:rsid w:val="001C3B44"/>
    <w:rsid w:val="001C40A1"/>
    <w:rsid w:val="001C4293"/>
    <w:rsid w:val="001C54B9"/>
    <w:rsid w:val="001C6265"/>
    <w:rsid w:val="001C71E4"/>
    <w:rsid w:val="001C7501"/>
    <w:rsid w:val="001C7A3A"/>
    <w:rsid w:val="001D1362"/>
    <w:rsid w:val="001D1892"/>
    <w:rsid w:val="001D21B9"/>
    <w:rsid w:val="001D2946"/>
    <w:rsid w:val="001D2AFC"/>
    <w:rsid w:val="001D2E61"/>
    <w:rsid w:val="001D3C07"/>
    <w:rsid w:val="001D41CF"/>
    <w:rsid w:val="001D436D"/>
    <w:rsid w:val="001D4AB1"/>
    <w:rsid w:val="001D54E4"/>
    <w:rsid w:val="001D5694"/>
    <w:rsid w:val="001D601B"/>
    <w:rsid w:val="001D6CCC"/>
    <w:rsid w:val="001D7106"/>
    <w:rsid w:val="001D73E3"/>
    <w:rsid w:val="001D746F"/>
    <w:rsid w:val="001D768F"/>
    <w:rsid w:val="001D78C8"/>
    <w:rsid w:val="001D7ADD"/>
    <w:rsid w:val="001D7DC7"/>
    <w:rsid w:val="001E00CE"/>
    <w:rsid w:val="001E02D9"/>
    <w:rsid w:val="001E090B"/>
    <w:rsid w:val="001E0DD2"/>
    <w:rsid w:val="001E125D"/>
    <w:rsid w:val="001E12C9"/>
    <w:rsid w:val="001E209D"/>
    <w:rsid w:val="001E2A82"/>
    <w:rsid w:val="001E3435"/>
    <w:rsid w:val="001E4074"/>
    <w:rsid w:val="001E47D7"/>
    <w:rsid w:val="001E5614"/>
    <w:rsid w:val="001E5780"/>
    <w:rsid w:val="001E5C52"/>
    <w:rsid w:val="001E743A"/>
    <w:rsid w:val="001E7A57"/>
    <w:rsid w:val="001E7C2A"/>
    <w:rsid w:val="001F0026"/>
    <w:rsid w:val="001F03B3"/>
    <w:rsid w:val="001F0525"/>
    <w:rsid w:val="001F05CF"/>
    <w:rsid w:val="001F0781"/>
    <w:rsid w:val="001F1B47"/>
    <w:rsid w:val="001F2183"/>
    <w:rsid w:val="001F243B"/>
    <w:rsid w:val="001F2870"/>
    <w:rsid w:val="001F294E"/>
    <w:rsid w:val="001F3488"/>
    <w:rsid w:val="001F3C2C"/>
    <w:rsid w:val="001F4484"/>
    <w:rsid w:val="001F4B82"/>
    <w:rsid w:val="001F4FB6"/>
    <w:rsid w:val="001F5754"/>
    <w:rsid w:val="001F587E"/>
    <w:rsid w:val="001F5A8E"/>
    <w:rsid w:val="001F5C97"/>
    <w:rsid w:val="001F622D"/>
    <w:rsid w:val="001F623F"/>
    <w:rsid w:val="001F6876"/>
    <w:rsid w:val="001F6964"/>
    <w:rsid w:val="001F6F3B"/>
    <w:rsid w:val="001F7663"/>
    <w:rsid w:val="001F7702"/>
    <w:rsid w:val="001F77E1"/>
    <w:rsid w:val="001F79A0"/>
    <w:rsid w:val="00200673"/>
    <w:rsid w:val="002006C4"/>
    <w:rsid w:val="0020077E"/>
    <w:rsid w:val="002028D7"/>
    <w:rsid w:val="00203595"/>
    <w:rsid w:val="0020553E"/>
    <w:rsid w:val="00205B42"/>
    <w:rsid w:val="00207983"/>
    <w:rsid w:val="002102D8"/>
    <w:rsid w:val="00210A5E"/>
    <w:rsid w:val="002111D5"/>
    <w:rsid w:val="0021133E"/>
    <w:rsid w:val="00212042"/>
    <w:rsid w:val="00213722"/>
    <w:rsid w:val="00213DE6"/>
    <w:rsid w:val="00214714"/>
    <w:rsid w:val="002150CB"/>
    <w:rsid w:val="0021531A"/>
    <w:rsid w:val="00215A64"/>
    <w:rsid w:val="00215C03"/>
    <w:rsid w:val="00216941"/>
    <w:rsid w:val="00216BD4"/>
    <w:rsid w:val="0021762C"/>
    <w:rsid w:val="00217AE4"/>
    <w:rsid w:val="00217F9A"/>
    <w:rsid w:val="0022016E"/>
    <w:rsid w:val="0022030B"/>
    <w:rsid w:val="002203BE"/>
    <w:rsid w:val="002208F6"/>
    <w:rsid w:val="002209F8"/>
    <w:rsid w:val="00220EE4"/>
    <w:rsid w:val="00220FF0"/>
    <w:rsid w:val="00221A3A"/>
    <w:rsid w:val="00221F2D"/>
    <w:rsid w:val="00222316"/>
    <w:rsid w:val="0022266F"/>
    <w:rsid w:val="00223E0E"/>
    <w:rsid w:val="00225927"/>
    <w:rsid w:val="00225AAC"/>
    <w:rsid w:val="00226202"/>
    <w:rsid w:val="0022722F"/>
    <w:rsid w:val="00227256"/>
    <w:rsid w:val="002279C0"/>
    <w:rsid w:val="00227A98"/>
    <w:rsid w:val="00227EBF"/>
    <w:rsid w:val="00230422"/>
    <w:rsid w:val="00230EDA"/>
    <w:rsid w:val="00232AD1"/>
    <w:rsid w:val="00232BE8"/>
    <w:rsid w:val="00234BD3"/>
    <w:rsid w:val="0023503F"/>
    <w:rsid w:val="00235AC3"/>
    <w:rsid w:val="00235BE2"/>
    <w:rsid w:val="002360CA"/>
    <w:rsid w:val="00236695"/>
    <w:rsid w:val="00237104"/>
    <w:rsid w:val="0023713B"/>
    <w:rsid w:val="00240621"/>
    <w:rsid w:val="00240923"/>
    <w:rsid w:val="00241810"/>
    <w:rsid w:val="00241CCF"/>
    <w:rsid w:val="002420EE"/>
    <w:rsid w:val="0024267A"/>
    <w:rsid w:val="00242776"/>
    <w:rsid w:val="00243167"/>
    <w:rsid w:val="00243AA0"/>
    <w:rsid w:val="00244CFB"/>
    <w:rsid w:val="00245843"/>
    <w:rsid w:val="002461B3"/>
    <w:rsid w:val="002463FF"/>
    <w:rsid w:val="002478D2"/>
    <w:rsid w:val="00247B17"/>
    <w:rsid w:val="00247E75"/>
    <w:rsid w:val="00247FCB"/>
    <w:rsid w:val="0025022A"/>
    <w:rsid w:val="00250870"/>
    <w:rsid w:val="00250D9C"/>
    <w:rsid w:val="00250E9A"/>
    <w:rsid w:val="00251148"/>
    <w:rsid w:val="002513CF"/>
    <w:rsid w:val="002518FF"/>
    <w:rsid w:val="00251D9E"/>
    <w:rsid w:val="002521AB"/>
    <w:rsid w:val="00252460"/>
    <w:rsid w:val="00252D55"/>
    <w:rsid w:val="00253FF2"/>
    <w:rsid w:val="002543E6"/>
    <w:rsid w:val="002544BA"/>
    <w:rsid w:val="002552AA"/>
    <w:rsid w:val="002556C8"/>
    <w:rsid w:val="002558C3"/>
    <w:rsid w:val="00255EE7"/>
    <w:rsid w:val="00257C33"/>
    <w:rsid w:val="002608BC"/>
    <w:rsid w:val="00260E2B"/>
    <w:rsid w:val="0026105D"/>
    <w:rsid w:val="002614BB"/>
    <w:rsid w:val="00262141"/>
    <w:rsid w:val="0026272A"/>
    <w:rsid w:val="00263174"/>
    <w:rsid w:val="00263327"/>
    <w:rsid w:val="00263E82"/>
    <w:rsid w:val="002648DD"/>
    <w:rsid w:val="00264A40"/>
    <w:rsid w:val="00264E65"/>
    <w:rsid w:val="00265B3B"/>
    <w:rsid w:val="00265E78"/>
    <w:rsid w:val="00266287"/>
    <w:rsid w:val="00266361"/>
    <w:rsid w:val="00266C47"/>
    <w:rsid w:val="00266F68"/>
    <w:rsid w:val="00267D79"/>
    <w:rsid w:val="00267E97"/>
    <w:rsid w:val="002701CA"/>
    <w:rsid w:val="002704B2"/>
    <w:rsid w:val="002708B1"/>
    <w:rsid w:val="00271AAA"/>
    <w:rsid w:val="002725AD"/>
    <w:rsid w:val="00272646"/>
    <w:rsid w:val="00274288"/>
    <w:rsid w:val="00275EB9"/>
    <w:rsid w:val="0027605D"/>
    <w:rsid w:val="002765E8"/>
    <w:rsid w:val="00276AD7"/>
    <w:rsid w:val="0028020F"/>
    <w:rsid w:val="00281108"/>
    <w:rsid w:val="002834B0"/>
    <w:rsid w:val="00283AC8"/>
    <w:rsid w:val="002843E3"/>
    <w:rsid w:val="002872FD"/>
    <w:rsid w:val="0028742C"/>
    <w:rsid w:val="0028750F"/>
    <w:rsid w:val="0028755E"/>
    <w:rsid w:val="002877ED"/>
    <w:rsid w:val="00287B6E"/>
    <w:rsid w:val="0029161B"/>
    <w:rsid w:val="0029171C"/>
    <w:rsid w:val="00291B09"/>
    <w:rsid w:val="00291C69"/>
    <w:rsid w:val="00291C96"/>
    <w:rsid w:val="00292927"/>
    <w:rsid w:val="00293D42"/>
    <w:rsid w:val="002955DB"/>
    <w:rsid w:val="00295AA6"/>
    <w:rsid w:val="00296B0A"/>
    <w:rsid w:val="002970A7"/>
    <w:rsid w:val="002972DB"/>
    <w:rsid w:val="00297797"/>
    <w:rsid w:val="002A0A50"/>
    <w:rsid w:val="002A0F99"/>
    <w:rsid w:val="002A1115"/>
    <w:rsid w:val="002A117C"/>
    <w:rsid w:val="002A15D4"/>
    <w:rsid w:val="002A169E"/>
    <w:rsid w:val="002A19D4"/>
    <w:rsid w:val="002A19EF"/>
    <w:rsid w:val="002A2455"/>
    <w:rsid w:val="002A2778"/>
    <w:rsid w:val="002A2A82"/>
    <w:rsid w:val="002A3CDA"/>
    <w:rsid w:val="002A3E87"/>
    <w:rsid w:val="002A3F10"/>
    <w:rsid w:val="002A44BF"/>
    <w:rsid w:val="002A460F"/>
    <w:rsid w:val="002A51ED"/>
    <w:rsid w:val="002A547D"/>
    <w:rsid w:val="002A5C5C"/>
    <w:rsid w:val="002A5EC5"/>
    <w:rsid w:val="002A5F91"/>
    <w:rsid w:val="002A6520"/>
    <w:rsid w:val="002A6C34"/>
    <w:rsid w:val="002A6C36"/>
    <w:rsid w:val="002A745F"/>
    <w:rsid w:val="002B02AA"/>
    <w:rsid w:val="002B14CF"/>
    <w:rsid w:val="002B1A4D"/>
    <w:rsid w:val="002B2BBD"/>
    <w:rsid w:val="002B2DF7"/>
    <w:rsid w:val="002B2EFD"/>
    <w:rsid w:val="002B32FC"/>
    <w:rsid w:val="002B682E"/>
    <w:rsid w:val="002B6EBD"/>
    <w:rsid w:val="002B6F7B"/>
    <w:rsid w:val="002C04E2"/>
    <w:rsid w:val="002C054A"/>
    <w:rsid w:val="002C1919"/>
    <w:rsid w:val="002C1FF9"/>
    <w:rsid w:val="002C2B40"/>
    <w:rsid w:val="002C2BDE"/>
    <w:rsid w:val="002C36DB"/>
    <w:rsid w:val="002C3B87"/>
    <w:rsid w:val="002C406F"/>
    <w:rsid w:val="002C4D13"/>
    <w:rsid w:val="002C5788"/>
    <w:rsid w:val="002C607A"/>
    <w:rsid w:val="002C6374"/>
    <w:rsid w:val="002C6499"/>
    <w:rsid w:val="002C6654"/>
    <w:rsid w:val="002C7331"/>
    <w:rsid w:val="002C7658"/>
    <w:rsid w:val="002C767F"/>
    <w:rsid w:val="002C7C27"/>
    <w:rsid w:val="002D1244"/>
    <w:rsid w:val="002D142E"/>
    <w:rsid w:val="002D1574"/>
    <w:rsid w:val="002D3131"/>
    <w:rsid w:val="002D3D22"/>
    <w:rsid w:val="002D3FD7"/>
    <w:rsid w:val="002D4063"/>
    <w:rsid w:val="002D479C"/>
    <w:rsid w:val="002D48A7"/>
    <w:rsid w:val="002D5527"/>
    <w:rsid w:val="002D733C"/>
    <w:rsid w:val="002E0481"/>
    <w:rsid w:val="002E0487"/>
    <w:rsid w:val="002E0CDC"/>
    <w:rsid w:val="002E1AD7"/>
    <w:rsid w:val="002E1FD9"/>
    <w:rsid w:val="002E31F2"/>
    <w:rsid w:val="002E4577"/>
    <w:rsid w:val="002E4A0C"/>
    <w:rsid w:val="002E4A8B"/>
    <w:rsid w:val="002E4CD4"/>
    <w:rsid w:val="002E5DC8"/>
    <w:rsid w:val="002E721F"/>
    <w:rsid w:val="002E7B0B"/>
    <w:rsid w:val="002F0717"/>
    <w:rsid w:val="002F0736"/>
    <w:rsid w:val="002F0BDD"/>
    <w:rsid w:val="002F1207"/>
    <w:rsid w:val="002F129D"/>
    <w:rsid w:val="002F1338"/>
    <w:rsid w:val="002F16C3"/>
    <w:rsid w:val="002F1747"/>
    <w:rsid w:val="002F1D56"/>
    <w:rsid w:val="002F1E49"/>
    <w:rsid w:val="002F1F61"/>
    <w:rsid w:val="002F2516"/>
    <w:rsid w:val="002F2AF6"/>
    <w:rsid w:val="002F2EDA"/>
    <w:rsid w:val="002F3055"/>
    <w:rsid w:val="002F32B0"/>
    <w:rsid w:val="002F33D5"/>
    <w:rsid w:val="002F341B"/>
    <w:rsid w:val="002F5404"/>
    <w:rsid w:val="002F6748"/>
    <w:rsid w:val="002F6AFA"/>
    <w:rsid w:val="002F7AEB"/>
    <w:rsid w:val="00300329"/>
    <w:rsid w:val="00300C34"/>
    <w:rsid w:val="00300E2B"/>
    <w:rsid w:val="0030138E"/>
    <w:rsid w:val="00301782"/>
    <w:rsid w:val="00301DB9"/>
    <w:rsid w:val="00302721"/>
    <w:rsid w:val="003037F9"/>
    <w:rsid w:val="00303A92"/>
    <w:rsid w:val="00304D15"/>
    <w:rsid w:val="00305526"/>
    <w:rsid w:val="0030588D"/>
    <w:rsid w:val="00305B18"/>
    <w:rsid w:val="00306546"/>
    <w:rsid w:val="003072F8"/>
    <w:rsid w:val="00307573"/>
    <w:rsid w:val="00307735"/>
    <w:rsid w:val="003077AE"/>
    <w:rsid w:val="00307A53"/>
    <w:rsid w:val="00310964"/>
    <w:rsid w:val="00310D8C"/>
    <w:rsid w:val="0031249D"/>
    <w:rsid w:val="0031268D"/>
    <w:rsid w:val="003126ED"/>
    <w:rsid w:val="003130D3"/>
    <w:rsid w:val="0031352C"/>
    <w:rsid w:val="0031359C"/>
    <w:rsid w:val="00313B89"/>
    <w:rsid w:val="00314E29"/>
    <w:rsid w:val="0031543E"/>
    <w:rsid w:val="00315A35"/>
    <w:rsid w:val="003203F4"/>
    <w:rsid w:val="003208E5"/>
    <w:rsid w:val="00320DF0"/>
    <w:rsid w:val="00321279"/>
    <w:rsid w:val="00322ADF"/>
    <w:rsid w:val="003237E2"/>
    <w:rsid w:val="003243BC"/>
    <w:rsid w:val="00324501"/>
    <w:rsid w:val="00326BB9"/>
    <w:rsid w:val="00327278"/>
    <w:rsid w:val="003274B2"/>
    <w:rsid w:val="00327E3D"/>
    <w:rsid w:val="0033013A"/>
    <w:rsid w:val="003311BC"/>
    <w:rsid w:val="00332445"/>
    <w:rsid w:val="00332490"/>
    <w:rsid w:val="00332A2A"/>
    <w:rsid w:val="0033328B"/>
    <w:rsid w:val="003336B6"/>
    <w:rsid w:val="00334741"/>
    <w:rsid w:val="003353B8"/>
    <w:rsid w:val="00335421"/>
    <w:rsid w:val="0033618A"/>
    <w:rsid w:val="0033701A"/>
    <w:rsid w:val="00337438"/>
    <w:rsid w:val="0033769E"/>
    <w:rsid w:val="00337BBB"/>
    <w:rsid w:val="00340345"/>
    <w:rsid w:val="0034034C"/>
    <w:rsid w:val="003406AD"/>
    <w:rsid w:val="00340D8D"/>
    <w:rsid w:val="00340FE3"/>
    <w:rsid w:val="003412A4"/>
    <w:rsid w:val="003414C7"/>
    <w:rsid w:val="00341999"/>
    <w:rsid w:val="00342AD5"/>
    <w:rsid w:val="003439FA"/>
    <w:rsid w:val="00343AB3"/>
    <w:rsid w:val="00343D54"/>
    <w:rsid w:val="003440F2"/>
    <w:rsid w:val="00345DD0"/>
    <w:rsid w:val="003465E0"/>
    <w:rsid w:val="00346EE4"/>
    <w:rsid w:val="00347241"/>
    <w:rsid w:val="003477BF"/>
    <w:rsid w:val="00347D0E"/>
    <w:rsid w:val="00350250"/>
    <w:rsid w:val="00351014"/>
    <w:rsid w:val="003513BC"/>
    <w:rsid w:val="00351D03"/>
    <w:rsid w:val="0035248A"/>
    <w:rsid w:val="00353B9F"/>
    <w:rsid w:val="00353F6B"/>
    <w:rsid w:val="00353FD5"/>
    <w:rsid w:val="003540A6"/>
    <w:rsid w:val="0035484E"/>
    <w:rsid w:val="0035493E"/>
    <w:rsid w:val="00354D7B"/>
    <w:rsid w:val="0035560E"/>
    <w:rsid w:val="00356019"/>
    <w:rsid w:val="00356F36"/>
    <w:rsid w:val="00356F9D"/>
    <w:rsid w:val="003572DD"/>
    <w:rsid w:val="003604FF"/>
    <w:rsid w:val="0036077F"/>
    <w:rsid w:val="003630B3"/>
    <w:rsid w:val="00363990"/>
    <w:rsid w:val="00363FE7"/>
    <w:rsid w:val="003641CC"/>
    <w:rsid w:val="00364E29"/>
    <w:rsid w:val="00365721"/>
    <w:rsid w:val="00365B71"/>
    <w:rsid w:val="003666F5"/>
    <w:rsid w:val="00367207"/>
    <w:rsid w:val="00367431"/>
    <w:rsid w:val="00367ACA"/>
    <w:rsid w:val="00370072"/>
    <w:rsid w:val="00370870"/>
    <w:rsid w:val="00371469"/>
    <w:rsid w:val="00371AB8"/>
    <w:rsid w:val="00372401"/>
    <w:rsid w:val="003725F7"/>
    <w:rsid w:val="00372C4F"/>
    <w:rsid w:val="00372E26"/>
    <w:rsid w:val="0037357C"/>
    <w:rsid w:val="003738B3"/>
    <w:rsid w:val="003739CA"/>
    <w:rsid w:val="0037444A"/>
    <w:rsid w:val="00377749"/>
    <w:rsid w:val="00377880"/>
    <w:rsid w:val="003814A2"/>
    <w:rsid w:val="00381C7D"/>
    <w:rsid w:val="00383EC4"/>
    <w:rsid w:val="0038457F"/>
    <w:rsid w:val="00384D0A"/>
    <w:rsid w:val="0038511B"/>
    <w:rsid w:val="003851BA"/>
    <w:rsid w:val="003856E3"/>
    <w:rsid w:val="0038602D"/>
    <w:rsid w:val="003865E4"/>
    <w:rsid w:val="00386A9F"/>
    <w:rsid w:val="00387518"/>
    <w:rsid w:val="00387851"/>
    <w:rsid w:val="00387E6E"/>
    <w:rsid w:val="00387EAC"/>
    <w:rsid w:val="00387ECA"/>
    <w:rsid w:val="00390056"/>
    <w:rsid w:val="0039034D"/>
    <w:rsid w:val="003918C6"/>
    <w:rsid w:val="00392154"/>
    <w:rsid w:val="0039257E"/>
    <w:rsid w:val="00393EC9"/>
    <w:rsid w:val="00394E8B"/>
    <w:rsid w:val="00394F8D"/>
    <w:rsid w:val="003950B4"/>
    <w:rsid w:val="00395105"/>
    <w:rsid w:val="00395625"/>
    <w:rsid w:val="0039648A"/>
    <w:rsid w:val="00397D25"/>
    <w:rsid w:val="003A1ACB"/>
    <w:rsid w:val="003A2066"/>
    <w:rsid w:val="003A20B0"/>
    <w:rsid w:val="003A299E"/>
    <w:rsid w:val="003A2A1E"/>
    <w:rsid w:val="003A30EA"/>
    <w:rsid w:val="003A38FC"/>
    <w:rsid w:val="003A3C8A"/>
    <w:rsid w:val="003A4C5A"/>
    <w:rsid w:val="003A51BB"/>
    <w:rsid w:val="003A5463"/>
    <w:rsid w:val="003A5583"/>
    <w:rsid w:val="003A5EA0"/>
    <w:rsid w:val="003A6398"/>
    <w:rsid w:val="003A73D7"/>
    <w:rsid w:val="003B0B6C"/>
    <w:rsid w:val="003B16BE"/>
    <w:rsid w:val="003B27C2"/>
    <w:rsid w:val="003B2BB5"/>
    <w:rsid w:val="003B2CC1"/>
    <w:rsid w:val="003B2CE7"/>
    <w:rsid w:val="003B3B74"/>
    <w:rsid w:val="003B4309"/>
    <w:rsid w:val="003B4709"/>
    <w:rsid w:val="003B6314"/>
    <w:rsid w:val="003B68A1"/>
    <w:rsid w:val="003B6EA2"/>
    <w:rsid w:val="003B758F"/>
    <w:rsid w:val="003B7634"/>
    <w:rsid w:val="003C0027"/>
    <w:rsid w:val="003C0087"/>
    <w:rsid w:val="003C0A90"/>
    <w:rsid w:val="003C0D44"/>
    <w:rsid w:val="003C1B14"/>
    <w:rsid w:val="003C25E6"/>
    <w:rsid w:val="003C2A09"/>
    <w:rsid w:val="003C3BD2"/>
    <w:rsid w:val="003C3CF6"/>
    <w:rsid w:val="003C3CF8"/>
    <w:rsid w:val="003C3E32"/>
    <w:rsid w:val="003C4460"/>
    <w:rsid w:val="003C4547"/>
    <w:rsid w:val="003C4C18"/>
    <w:rsid w:val="003C5FE0"/>
    <w:rsid w:val="003C60E8"/>
    <w:rsid w:val="003C6DEF"/>
    <w:rsid w:val="003C7D8F"/>
    <w:rsid w:val="003C7E8D"/>
    <w:rsid w:val="003D102C"/>
    <w:rsid w:val="003D2611"/>
    <w:rsid w:val="003D2CD2"/>
    <w:rsid w:val="003D4C5D"/>
    <w:rsid w:val="003D4C72"/>
    <w:rsid w:val="003D4FC1"/>
    <w:rsid w:val="003D5F6A"/>
    <w:rsid w:val="003D6027"/>
    <w:rsid w:val="003D7485"/>
    <w:rsid w:val="003D795A"/>
    <w:rsid w:val="003E020A"/>
    <w:rsid w:val="003E072E"/>
    <w:rsid w:val="003E0EEB"/>
    <w:rsid w:val="003E163C"/>
    <w:rsid w:val="003E1DEB"/>
    <w:rsid w:val="003E279F"/>
    <w:rsid w:val="003E2D46"/>
    <w:rsid w:val="003E3589"/>
    <w:rsid w:val="003E3CB2"/>
    <w:rsid w:val="003E6790"/>
    <w:rsid w:val="003E6F52"/>
    <w:rsid w:val="003E7F25"/>
    <w:rsid w:val="003F1339"/>
    <w:rsid w:val="003F1A24"/>
    <w:rsid w:val="003F2A8E"/>
    <w:rsid w:val="003F363D"/>
    <w:rsid w:val="003F3E7C"/>
    <w:rsid w:val="003F453E"/>
    <w:rsid w:val="003F4CA7"/>
    <w:rsid w:val="003F4FB6"/>
    <w:rsid w:val="003F5CD9"/>
    <w:rsid w:val="003F6927"/>
    <w:rsid w:val="003F73F6"/>
    <w:rsid w:val="003F7571"/>
    <w:rsid w:val="003F776B"/>
    <w:rsid w:val="00400545"/>
    <w:rsid w:val="0040089F"/>
    <w:rsid w:val="004014C1"/>
    <w:rsid w:val="00401915"/>
    <w:rsid w:val="004023B7"/>
    <w:rsid w:val="0040250C"/>
    <w:rsid w:val="00402632"/>
    <w:rsid w:val="00404984"/>
    <w:rsid w:val="00406B2D"/>
    <w:rsid w:val="00406C10"/>
    <w:rsid w:val="00410276"/>
    <w:rsid w:val="0041099F"/>
    <w:rsid w:val="00410A83"/>
    <w:rsid w:val="00411839"/>
    <w:rsid w:val="0041201B"/>
    <w:rsid w:val="004121BB"/>
    <w:rsid w:val="00412B67"/>
    <w:rsid w:val="004132E6"/>
    <w:rsid w:val="00413340"/>
    <w:rsid w:val="00413B34"/>
    <w:rsid w:val="00413EDC"/>
    <w:rsid w:val="00414264"/>
    <w:rsid w:val="00414295"/>
    <w:rsid w:val="00414957"/>
    <w:rsid w:val="00414BF6"/>
    <w:rsid w:val="004152E8"/>
    <w:rsid w:val="0041559F"/>
    <w:rsid w:val="004155D7"/>
    <w:rsid w:val="00415A41"/>
    <w:rsid w:val="00415DB2"/>
    <w:rsid w:val="004168C6"/>
    <w:rsid w:val="004171E7"/>
    <w:rsid w:val="00417380"/>
    <w:rsid w:val="0041749E"/>
    <w:rsid w:val="00421B14"/>
    <w:rsid w:val="00421EC6"/>
    <w:rsid w:val="004224C6"/>
    <w:rsid w:val="00422E17"/>
    <w:rsid w:val="0042339E"/>
    <w:rsid w:val="00423A04"/>
    <w:rsid w:val="00423FE3"/>
    <w:rsid w:val="004265A0"/>
    <w:rsid w:val="00426C40"/>
    <w:rsid w:val="0042734B"/>
    <w:rsid w:val="0042797C"/>
    <w:rsid w:val="00427B3A"/>
    <w:rsid w:val="0043058D"/>
    <w:rsid w:val="004308A6"/>
    <w:rsid w:val="00431C40"/>
    <w:rsid w:val="00432A6C"/>
    <w:rsid w:val="00433B9A"/>
    <w:rsid w:val="00434CE2"/>
    <w:rsid w:val="00435A10"/>
    <w:rsid w:val="00435A6F"/>
    <w:rsid w:val="00435AE8"/>
    <w:rsid w:val="00435E2F"/>
    <w:rsid w:val="004363D5"/>
    <w:rsid w:val="00436E81"/>
    <w:rsid w:val="00437457"/>
    <w:rsid w:val="00440153"/>
    <w:rsid w:val="004427AF"/>
    <w:rsid w:val="00442E6F"/>
    <w:rsid w:val="004432CD"/>
    <w:rsid w:val="0044331C"/>
    <w:rsid w:val="0044339C"/>
    <w:rsid w:val="0044340F"/>
    <w:rsid w:val="004447E3"/>
    <w:rsid w:val="00445EDC"/>
    <w:rsid w:val="0044697C"/>
    <w:rsid w:val="00446C84"/>
    <w:rsid w:val="00447660"/>
    <w:rsid w:val="00447773"/>
    <w:rsid w:val="00447A41"/>
    <w:rsid w:val="00447C02"/>
    <w:rsid w:val="00447C1F"/>
    <w:rsid w:val="00451019"/>
    <w:rsid w:val="00451772"/>
    <w:rsid w:val="00451F3C"/>
    <w:rsid w:val="00452495"/>
    <w:rsid w:val="00452D24"/>
    <w:rsid w:val="00453D99"/>
    <w:rsid w:val="00454077"/>
    <w:rsid w:val="00454BCF"/>
    <w:rsid w:val="00454D21"/>
    <w:rsid w:val="00454EA8"/>
    <w:rsid w:val="00455536"/>
    <w:rsid w:val="0045558A"/>
    <w:rsid w:val="00455651"/>
    <w:rsid w:val="00455861"/>
    <w:rsid w:val="00455AC4"/>
    <w:rsid w:val="00455ADE"/>
    <w:rsid w:val="00455EC1"/>
    <w:rsid w:val="00456F1B"/>
    <w:rsid w:val="0045706D"/>
    <w:rsid w:val="0045736F"/>
    <w:rsid w:val="004577D5"/>
    <w:rsid w:val="00457DDD"/>
    <w:rsid w:val="004604BD"/>
    <w:rsid w:val="00460598"/>
    <w:rsid w:val="004605C8"/>
    <w:rsid w:val="0046082E"/>
    <w:rsid w:val="00460F24"/>
    <w:rsid w:val="00461C8F"/>
    <w:rsid w:val="00461DCA"/>
    <w:rsid w:val="0046203F"/>
    <w:rsid w:val="0046271F"/>
    <w:rsid w:val="00462B99"/>
    <w:rsid w:val="00462BA9"/>
    <w:rsid w:val="0046336F"/>
    <w:rsid w:val="004634F5"/>
    <w:rsid w:val="00463A98"/>
    <w:rsid w:val="00463B83"/>
    <w:rsid w:val="00463BC6"/>
    <w:rsid w:val="00464056"/>
    <w:rsid w:val="00465E28"/>
    <w:rsid w:val="00465F5D"/>
    <w:rsid w:val="004661C0"/>
    <w:rsid w:val="00466D4D"/>
    <w:rsid w:val="00467623"/>
    <w:rsid w:val="004703B0"/>
    <w:rsid w:val="00470983"/>
    <w:rsid w:val="004713C8"/>
    <w:rsid w:val="004717FA"/>
    <w:rsid w:val="004717FC"/>
    <w:rsid w:val="004729F0"/>
    <w:rsid w:val="00472FD5"/>
    <w:rsid w:val="00473623"/>
    <w:rsid w:val="00475193"/>
    <w:rsid w:val="0047580F"/>
    <w:rsid w:val="00475938"/>
    <w:rsid w:val="00477214"/>
    <w:rsid w:val="00477456"/>
    <w:rsid w:val="00477AE8"/>
    <w:rsid w:val="00477E3A"/>
    <w:rsid w:val="00480003"/>
    <w:rsid w:val="00480485"/>
    <w:rsid w:val="0048209C"/>
    <w:rsid w:val="00482540"/>
    <w:rsid w:val="004827D9"/>
    <w:rsid w:val="00482822"/>
    <w:rsid w:val="004830E4"/>
    <w:rsid w:val="0048376C"/>
    <w:rsid w:val="0048393C"/>
    <w:rsid w:val="00484FD1"/>
    <w:rsid w:val="00485E05"/>
    <w:rsid w:val="004861E6"/>
    <w:rsid w:val="004862E0"/>
    <w:rsid w:val="0048649A"/>
    <w:rsid w:val="00486D0E"/>
    <w:rsid w:val="00486DA7"/>
    <w:rsid w:val="0049000C"/>
    <w:rsid w:val="004903AC"/>
    <w:rsid w:val="00490E67"/>
    <w:rsid w:val="00492AB6"/>
    <w:rsid w:val="00492ABB"/>
    <w:rsid w:val="00492E46"/>
    <w:rsid w:val="00493AFF"/>
    <w:rsid w:val="00493F8C"/>
    <w:rsid w:val="00494110"/>
    <w:rsid w:val="00494E8E"/>
    <w:rsid w:val="004970CB"/>
    <w:rsid w:val="00497D62"/>
    <w:rsid w:val="004A0685"/>
    <w:rsid w:val="004A0997"/>
    <w:rsid w:val="004A1368"/>
    <w:rsid w:val="004A1669"/>
    <w:rsid w:val="004A1BC1"/>
    <w:rsid w:val="004A1F48"/>
    <w:rsid w:val="004A2852"/>
    <w:rsid w:val="004A2896"/>
    <w:rsid w:val="004A2F6B"/>
    <w:rsid w:val="004A306D"/>
    <w:rsid w:val="004A3B58"/>
    <w:rsid w:val="004A3C5D"/>
    <w:rsid w:val="004A3E21"/>
    <w:rsid w:val="004A412C"/>
    <w:rsid w:val="004A419A"/>
    <w:rsid w:val="004A4B74"/>
    <w:rsid w:val="004A5AEA"/>
    <w:rsid w:val="004A6483"/>
    <w:rsid w:val="004A6A5D"/>
    <w:rsid w:val="004A6AE7"/>
    <w:rsid w:val="004A736C"/>
    <w:rsid w:val="004B0FD2"/>
    <w:rsid w:val="004B1548"/>
    <w:rsid w:val="004B18D1"/>
    <w:rsid w:val="004B1A24"/>
    <w:rsid w:val="004B1D1B"/>
    <w:rsid w:val="004B3184"/>
    <w:rsid w:val="004B3F81"/>
    <w:rsid w:val="004B6AFE"/>
    <w:rsid w:val="004B74E9"/>
    <w:rsid w:val="004C03B3"/>
    <w:rsid w:val="004C0A88"/>
    <w:rsid w:val="004C0DC3"/>
    <w:rsid w:val="004C0DF5"/>
    <w:rsid w:val="004C125E"/>
    <w:rsid w:val="004C2A17"/>
    <w:rsid w:val="004C2D62"/>
    <w:rsid w:val="004C2F29"/>
    <w:rsid w:val="004C3585"/>
    <w:rsid w:val="004C38BA"/>
    <w:rsid w:val="004C3CA0"/>
    <w:rsid w:val="004C4991"/>
    <w:rsid w:val="004C52CA"/>
    <w:rsid w:val="004C58C8"/>
    <w:rsid w:val="004C669E"/>
    <w:rsid w:val="004D0652"/>
    <w:rsid w:val="004D165C"/>
    <w:rsid w:val="004D16D1"/>
    <w:rsid w:val="004D250C"/>
    <w:rsid w:val="004D3A1B"/>
    <w:rsid w:val="004D4305"/>
    <w:rsid w:val="004D462D"/>
    <w:rsid w:val="004D5697"/>
    <w:rsid w:val="004D59A9"/>
    <w:rsid w:val="004D673B"/>
    <w:rsid w:val="004D6B0C"/>
    <w:rsid w:val="004D6C24"/>
    <w:rsid w:val="004D7C21"/>
    <w:rsid w:val="004E0062"/>
    <w:rsid w:val="004E050D"/>
    <w:rsid w:val="004E05E7"/>
    <w:rsid w:val="004E085B"/>
    <w:rsid w:val="004E112B"/>
    <w:rsid w:val="004E17A5"/>
    <w:rsid w:val="004E1C1B"/>
    <w:rsid w:val="004E430F"/>
    <w:rsid w:val="004E49B7"/>
    <w:rsid w:val="004E4F8B"/>
    <w:rsid w:val="004E6509"/>
    <w:rsid w:val="004E7317"/>
    <w:rsid w:val="004E7911"/>
    <w:rsid w:val="004F15BF"/>
    <w:rsid w:val="004F2839"/>
    <w:rsid w:val="004F2AE4"/>
    <w:rsid w:val="004F3BA7"/>
    <w:rsid w:val="004F4569"/>
    <w:rsid w:val="004F5DC9"/>
    <w:rsid w:val="004F794A"/>
    <w:rsid w:val="004F7CF6"/>
    <w:rsid w:val="005008A7"/>
    <w:rsid w:val="00500A8C"/>
    <w:rsid w:val="00502BFB"/>
    <w:rsid w:val="00502D82"/>
    <w:rsid w:val="00502EDD"/>
    <w:rsid w:val="00503A07"/>
    <w:rsid w:val="005042F8"/>
    <w:rsid w:val="00504431"/>
    <w:rsid w:val="0050575D"/>
    <w:rsid w:val="00505968"/>
    <w:rsid w:val="005059AF"/>
    <w:rsid w:val="00505E93"/>
    <w:rsid w:val="00506834"/>
    <w:rsid w:val="00507666"/>
    <w:rsid w:val="005076BD"/>
    <w:rsid w:val="00507859"/>
    <w:rsid w:val="00507D8F"/>
    <w:rsid w:val="00510504"/>
    <w:rsid w:val="00510CDB"/>
    <w:rsid w:val="00513151"/>
    <w:rsid w:val="0051394E"/>
    <w:rsid w:val="00513A7F"/>
    <w:rsid w:val="0051472F"/>
    <w:rsid w:val="005150AC"/>
    <w:rsid w:val="005151AC"/>
    <w:rsid w:val="00515BC6"/>
    <w:rsid w:val="00515E07"/>
    <w:rsid w:val="0051657A"/>
    <w:rsid w:val="005167C8"/>
    <w:rsid w:val="00516AB9"/>
    <w:rsid w:val="00517C14"/>
    <w:rsid w:val="0052099E"/>
    <w:rsid w:val="005211BA"/>
    <w:rsid w:val="00521820"/>
    <w:rsid w:val="00522703"/>
    <w:rsid w:val="0052308F"/>
    <w:rsid w:val="005232F9"/>
    <w:rsid w:val="00524153"/>
    <w:rsid w:val="00527729"/>
    <w:rsid w:val="005279BA"/>
    <w:rsid w:val="00527D80"/>
    <w:rsid w:val="005328C9"/>
    <w:rsid w:val="00532924"/>
    <w:rsid w:val="00532F27"/>
    <w:rsid w:val="005330C9"/>
    <w:rsid w:val="00535380"/>
    <w:rsid w:val="0053645A"/>
    <w:rsid w:val="005367C4"/>
    <w:rsid w:val="00536B0A"/>
    <w:rsid w:val="00537B48"/>
    <w:rsid w:val="00540201"/>
    <w:rsid w:val="005402D1"/>
    <w:rsid w:val="00541099"/>
    <w:rsid w:val="00542033"/>
    <w:rsid w:val="00542409"/>
    <w:rsid w:val="005437EA"/>
    <w:rsid w:val="005442E1"/>
    <w:rsid w:val="00544A58"/>
    <w:rsid w:val="00544F79"/>
    <w:rsid w:val="0054628F"/>
    <w:rsid w:val="0054701B"/>
    <w:rsid w:val="005470F9"/>
    <w:rsid w:val="005478B3"/>
    <w:rsid w:val="00547C8C"/>
    <w:rsid w:val="00547C94"/>
    <w:rsid w:val="00547DB1"/>
    <w:rsid w:val="005504F8"/>
    <w:rsid w:val="00551898"/>
    <w:rsid w:val="00551A55"/>
    <w:rsid w:val="00552A4C"/>
    <w:rsid w:val="00552DDE"/>
    <w:rsid w:val="0055362C"/>
    <w:rsid w:val="0055366A"/>
    <w:rsid w:val="005540EC"/>
    <w:rsid w:val="00557405"/>
    <w:rsid w:val="005574FD"/>
    <w:rsid w:val="00557FC0"/>
    <w:rsid w:val="005605A8"/>
    <w:rsid w:val="00560E27"/>
    <w:rsid w:val="005619FC"/>
    <w:rsid w:val="00561B32"/>
    <w:rsid w:val="00562256"/>
    <w:rsid w:val="005622A8"/>
    <w:rsid w:val="00562712"/>
    <w:rsid w:val="00563B35"/>
    <w:rsid w:val="00563EFF"/>
    <w:rsid w:val="00564210"/>
    <w:rsid w:val="00564320"/>
    <w:rsid w:val="0056505A"/>
    <w:rsid w:val="005652BA"/>
    <w:rsid w:val="005661AB"/>
    <w:rsid w:val="005661F5"/>
    <w:rsid w:val="0056655C"/>
    <w:rsid w:val="00570291"/>
    <w:rsid w:val="00572661"/>
    <w:rsid w:val="00573BE9"/>
    <w:rsid w:val="00574092"/>
    <w:rsid w:val="005760CD"/>
    <w:rsid w:val="0057776D"/>
    <w:rsid w:val="00577E22"/>
    <w:rsid w:val="00582223"/>
    <w:rsid w:val="0058346C"/>
    <w:rsid w:val="00584FE1"/>
    <w:rsid w:val="0058524C"/>
    <w:rsid w:val="005855D7"/>
    <w:rsid w:val="0058745D"/>
    <w:rsid w:val="0058754A"/>
    <w:rsid w:val="005900F3"/>
    <w:rsid w:val="005910C1"/>
    <w:rsid w:val="00591882"/>
    <w:rsid w:val="00592745"/>
    <w:rsid w:val="005928D2"/>
    <w:rsid w:val="00592ADA"/>
    <w:rsid w:val="0059304C"/>
    <w:rsid w:val="005936A9"/>
    <w:rsid w:val="00593C9B"/>
    <w:rsid w:val="005943E8"/>
    <w:rsid w:val="00595112"/>
    <w:rsid w:val="0059550E"/>
    <w:rsid w:val="005956AA"/>
    <w:rsid w:val="0059599F"/>
    <w:rsid w:val="00595F43"/>
    <w:rsid w:val="005960A6"/>
    <w:rsid w:val="00596647"/>
    <w:rsid w:val="00596D45"/>
    <w:rsid w:val="00597110"/>
    <w:rsid w:val="00597426"/>
    <w:rsid w:val="00597697"/>
    <w:rsid w:val="005A0547"/>
    <w:rsid w:val="005A07CC"/>
    <w:rsid w:val="005A136A"/>
    <w:rsid w:val="005A1709"/>
    <w:rsid w:val="005A2C8F"/>
    <w:rsid w:val="005A2F42"/>
    <w:rsid w:val="005A3564"/>
    <w:rsid w:val="005A42A6"/>
    <w:rsid w:val="005A44A2"/>
    <w:rsid w:val="005A4D83"/>
    <w:rsid w:val="005A4FA2"/>
    <w:rsid w:val="005A50EA"/>
    <w:rsid w:val="005A5882"/>
    <w:rsid w:val="005A59B3"/>
    <w:rsid w:val="005A721F"/>
    <w:rsid w:val="005A732D"/>
    <w:rsid w:val="005A77B9"/>
    <w:rsid w:val="005A7EEB"/>
    <w:rsid w:val="005B0249"/>
    <w:rsid w:val="005B1F67"/>
    <w:rsid w:val="005B245A"/>
    <w:rsid w:val="005B29F8"/>
    <w:rsid w:val="005B2D6C"/>
    <w:rsid w:val="005B2FF7"/>
    <w:rsid w:val="005B352F"/>
    <w:rsid w:val="005B4925"/>
    <w:rsid w:val="005B4A1D"/>
    <w:rsid w:val="005B4AB4"/>
    <w:rsid w:val="005B57C1"/>
    <w:rsid w:val="005B6D6A"/>
    <w:rsid w:val="005B7169"/>
    <w:rsid w:val="005B77A2"/>
    <w:rsid w:val="005B7811"/>
    <w:rsid w:val="005B7B9D"/>
    <w:rsid w:val="005C0696"/>
    <w:rsid w:val="005C0CE5"/>
    <w:rsid w:val="005C19A4"/>
    <w:rsid w:val="005C1FEF"/>
    <w:rsid w:val="005C289B"/>
    <w:rsid w:val="005C2A7B"/>
    <w:rsid w:val="005C3B05"/>
    <w:rsid w:val="005C5722"/>
    <w:rsid w:val="005C7119"/>
    <w:rsid w:val="005C72BF"/>
    <w:rsid w:val="005C7C7E"/>
    <w:rsid w:val="005D1A59"/>
    <w:rsid w:val="005D1E87"/>
    <w:rsid w:val="005D3295"/>
    <w:rsid w:val="005D3603"/>
    <w:rsid w:val="005D3E24"/>
    <w:rsid w:val="005D4884"/>
    <w:rsid w:val="005D51D8"/>
    <w:rsid w:val="005D6BCE"/>
    <w:rsid w:val="005E00A0"/>
    <w:rsid w:val="005E1A7D"/>
    <w:rsid w:val="005E21BD"/>
    <w:rsid w:val="005E237C"/>
    <w:rsid w:val="005E25CF"/>
    <w:rsid w:val="005E347D"/>
    <w:rsid w:val="005E3F51"/>
    <w:rsid w:val="005E4117"/>
    <w:rsid w:val="005E435A"/>
    <w:rsid w:val="005E444C"/>
    <w:rsid w:val="005E6247"/>
    <w:rsid w:val="005E6475"/>
    <w:rsid w:val="005E65B8"/>
    <w:rsid w:val="005E691D"/>
    <w:rsid w:val="005E6BF9"/>
    <w:rsid w:val="005E6D4E"/>
    <w:rsid w:val="005E7F8C"/>
    <w:rsid w:val="005F101D"/>
    <w:rsid w:val="005F12D3"/>
    <w:rsid w:val="005F2414"/>
    <w:rsid w:val="005F31D9"/>
    <w:rsid w:val="005F31E4"/>
    <w:rsid w:val="005F33A8"/>
    <w:rsid w:val="005F3C75"/>
    <w:rsid w:val="005F45F7"/>
    <w:rsid w:val="005F478A"/>
    <w:rsid w:val="005F5649"/>
    <w:rsid w:val="005F5D75"/>
    <w:rsid w:val="005F6BEE"/>
    <w:rsid w:val="005F71E6"/>
    <w:rsid w:val="00601D67"/>
    <w:rsid w:val="00601E9C"/>
    <w:rsid w:val="00601F07"/>
    <w:rsid w:val="00602399"/>
    <w:rsid w:val="00603D9C"/>
    <w:rsid w:val="006047E5"/>
    <w:rsid w:val="0060502E"/>
    <w:rsid w:val="0060512D"/>
    <w:rsid w:val="006075B4"/>
    <w:rsid w:val="0060782C"/>
    <w:rsid w:val="00607989"/>
    <w:rsid w:val="006113DE"/>
    <w:rsid w:val="006113EB"/>
    <w:rsid w:val="00611BDE"/>
    <w:rsid w:val="00611C34"/>
    <w:rsid w:val="00612E62"/>
    <w:rsid w:val="00612F22"/>
    <w:rsid w:val="006137B8"/>
    <w:rsid w:val="00613F6B"/>
    <w:rsid w:val="006143AB"/>
    <w:rsid w:val="006149AB"/>
    <w:rsid w:val="006151EA"/>
    <w:rsid w:val="00615413"/>
    <w:rsid w:val="0061548C"/>
    <w:rsid w:val="006163D4"/>
    <w:rsid w:val="00616E9E"/>
    <w:rsid w:val="0062013C"/>
    <w:rsid w:val="00620760"/>
    <w:rsid w:val="0062079D"/>
    <w:rsid w:val="00620D23"/>
    <w:rsid w:val="006216EC"/>
    <w:rsid w:val="00621807"/>
    <w:rsid w:val="00621CBE"/>
    <w:rsid w:val="00622869"/>
    <w:rsid w:val="00622924"/>
    <w:rsid w:val="0062298E"/>
    <w:rsid w:val="00622FE2"/>
    <w:rsid w:val="00623DED"/>
    <w:rsid w:val="00624192"/>
    <w:rsid w:val="00625B20"/>
    <w:rsid w:val="0062652E"/>
    <w:rsid w:val="00626CF7"/>
    <w:rsid w:val="006275BF"/>
    <w:rsid w:val="006276E6"/>
    <w:rsid w:val="00627B35"/>
    <w:rsid w:val="00630AD7"/>
    <w:rsid w:val="006311BF"/>
    <w:rsid w:val="0063256D"/>
    <w:rsid w:val="00633853"/>
    <w:rsid w:val="00633C38"/>
    <w:rsid w:val="00637532"/>
    <w:rsid w:val="006376FD"/>
    <w:rsid w:val="0064077A"/>
    <w:rsid w:val="0064125B"/>
    <w:rsid w:val="006414FB"/>
    <w:rsid w:val="006421AD"/>
    <w:rsid w:val="0064411B"/>
    <w:rsid w:val="00644BF8"/>
    <w:rsid w:val="006451CD"/>
    <w:rsid w:val="00645438"/>
    <w:rsid w:val="00646576"/>
    <w:rsid w:val="00646894"/>
    <w:rsid w:val="00646F8A"/>
    <w:rsid w:val="006470A2"/>
    <w:rsid w:val="006516D3"/>
    <w:rsid w:val="00651A70"/>
    <w:rsid w:val="00651E19"/>
    <w:rsid w:val="00651EA4"/>
    <w:rsid w:val="0065302E"/>
    <w:rsid w:val="00653401"/>
    <w:rsid w:val="00654265"/>
    <w:rsid w:val="00654BD3"/>
    <w:rsid w:val="00656509"/>
    <w:rsid w:val="00657BB0"/>
    <w:rsid w:val="00657EA1"/>
    <w:rsid w:val="00661090"/>
    <w:rsid w:val="0066183D"/>
    <w:rsid w:val="00661C29"/>
    <w:rsid w:val="00661D23"/>
    <w:rsid w:val="00661FDC"/>
    <w:rsid w:val="00662935"/>
    <w:rsid w:val="00663779"/>
    <w:rsid w:val="0066387F"/>
    <w:rsid w:val="00664C18"/>
    <w:rsid w:val="0066556F"/>
    <w:rsid w:val="00665640"/>
    <w:rsid w:val="00665AB0"/>
    <w:rsid w:val="00665CAE"/>
    <w:rsid w:val="0066614E"/>
    <w:rsid w:val="00666AFE"/>
    <w:rsid w:val="006678B1"/>
    <w:rsid w:val="00667FF2"/>
    <w:rsid w:val="00670CC6"/>
    <w:rsid w:val="0067227A"/>
    <w:rsid w:val="0067448F"/>
    <w:rsid w:val="006755BC"/>
    <w:rsid w:val="00676C5A"/>
    <w:rsid w:val="00676CF2"/>
    <w:rsid w:val="006770F3"/>
    <w:rsid w:val="00677734"/>
    <w:rsid w:val="00677BAF"/>
    <w:rsid w:val="00677F11"/>
    <w:rsid w:val="00680B16"/>
    <w:rsid w:val="006818C3"/>
    <w:rsid w:val="00681FC0"/>
    <w:rsid w:val="00682AE0"/>
    <w:rsid w:val="00682B80"/>
    <w:rsid w:val="00682E26"/>
    <w:rsid w:val="00682E42"/>
    <w:rsid w:val="00683662"/>
    <w:rsid w:val="00683C45"/>
    <w:rsid w:val="00684B92"/>
    <w:rsid w:val="00684F12"/>
    <w:rsid w:val="00685295"/>
    <w:rsid w:val="006858D8"/>
    <w:rsid w:val="00686381"/>
    <w:rsid w:val="00686EE2"/>
    <w:rsid w:val="00687554"/>
    <w:rsid w:val="0069000B"/>
    <w:rsid w:val="00690B72"/>
    <w:rsid w:val="00691471"/>
    <w:rsid w:val="00691CE8"/>
    <w:rsid w:val="0069236B"/>
    <w:rsid w:val="0069262D"/>
    <w:rsid w:val="00693191"/>
    <w:rsid w:val="00693966"/>
    <w:rsid w:val="0069455B"/>
    <w:rsid w:val="00694FEB"/>
    <w:rsid w:val="00695333"/>
    <w:rsid w:val="006958AD"/>
    <w:rsid w:val="00695ADE"/>
    <w:rsid w:val="00695C97"/>
    <w:rsid w:val="00695ED9"/>
    <w:rsid w:val="006963C6"/>
    <w:rsid w:val="00697342"/>
    <w:rsid w:val="006A0F8D"/>
    <w:rsid w:val="006A1259"/>
    <w:rsid w:val="006A2437"/>
    <w:rsid w:val="006A3AB9"/>
    <w:rsid w:val="006A3BA9"/>
    <w:rsid w:val="006A3BC8"/>
    <w:rsid w:val="006A4059"/>
    <w:rsid w:val="006A40DC"/>
    <w:rsid w:val="006A5040"/>
    <w:rsid w:val="006A50AC"/>
    <w:rsid w:val="006A578D"/>
    <w:rsid w:val="006A5B44"/>
    <w:rsid w:val="006A5DD3"/>
    <w:rsid w:val="006A6381"/>
    <w:rsid w:val="006B00FC"/>
    <w:rsid w:val="006B1A0A"/>
    <w:rsid w:val="006B1F88"/>
    <w:rsid w:val="006B37D4"/>
    <w:rsid w:val="006B3F8B"/>
    <w:rsid w:val="006B5A5D"/>
    <w:rsid w:val="006B5B54"/>
    <w:rsid w:val="006B5BA0"/>
    <w:rsid w:val="006B5EA7"/>
    <w:rsid w:val="006C0877"/>
    <w:rsid w:val="006C122A"/>
    <w:rsid w:val="006C147E"/>
    <w:rsid w:val="006C179C"/>
    <w:rsid w:val="006C19F6"/>
    <w:rsid w:val="006C1C35"/>
    <w:rsid w:val="006C1F86"/>
    <w:rsid w:val="006C2560"/>
    <w:rsid w:val="006C2A3E"/>
    <w:rsid w:val="006C30FB"/>
    <w:rsid w:val="006C4931"/>
    <w:rsid w:val="006C579F"/>
    <w:rsid w:val="006C5BAF"/>
    <w:rsid w:val="006C68B2"/>
    <w:rsid w:val="006C6FFB"/>
    <w:rsid w:val="006D0E00"/>
    <w:rsid w:val="006D1351"/>
    <w:rsid w:val="006D1E21"/>
    <w:rsid w:val="006D1F0E"/>
    <w:rsid w:val="006D206E"/>
    <w:rsid w:val="006D24DB"/>
    <w:rsid w:val="006D2798"/>
    <w:rsid w:val="006D4F01"/>
    <w:rsid w:val="006D5130"/>
    <w:rsid w:val="006D5DE6"/>
    <w:rsid w:val="006D7753"/>
    <w:rsid w:val="006E1782"/>
    <w:rsid w:val="006E1BA1"/>
    <w:rsid w:val="006E2836"/>
    <w:rsid w:val="006E28CA"/>
    <w:rsid w:val="006E3EB7"/>
    <w:rsid w:val="006E4335"/>
    <w:rsid w:val="006E4E5C"/>
    <w:rsid w:val="006E56F7"/>
    <w:rsid w:val="006E5E6C"/>
    <w:rsid w:val="006E5E97"/>
    <w:rsid w:val="006E6128"/>
    <w:rsid w:val="006E65FA"/>
    <w:rsid w:val="006E6CB7"/>
    <w:rsid w:val="006E7EF6"/>
    <w:rsid w:val="006F02CE"/>
    <w:rsid w:val="006F05A0"/>
    <w:rsid w:val="006F07AE"/>
    <w:rsid w:val="006F09B1"/>
    <w:rsid w:val="006F0B97"/>
    <w:rsid w:val="006F0E3A"/>
    <w:rsid w:val="006F149F"/>
    <w:rsid w:val="006F196E"/>
    <w:rsid w:val="006F269E"/>
    <w:rsid w:val="006F287E"/>
    <w:rsid w:val="006F2E72"/>
    <w:rsid w:val="006F32A5"/>
    <w:rsid w:val="006F3412"/>
    <w:rsid w:val="006F38EE"/>
    <w:rsid w:val="006F4076"/>
    <w:rsid w:val="006F48EC"/>
    <w:rsid w:val="006F4E4D"/>
    <w:rsid w:val="006F5302"/>
    <w:rsid w:val="006F5D5E"/>
    <w:rsid w:val="006F6424"/>
    <w:rsid w:val="006F68D5"/>
    <w:rsid w:val="006F70C8"/>
    <w:rsid w:val="006F77CD"/>
    <w:rsid w:val="006F7D80"/>
    <w:rsid w:val="006F7E2C"/>
    <w:rsid w:val="006F7F5D"/>
    <w:rsid w:val="00700838"/>
    <w:rsid w:val="007022BE"/>
    <w:rsid w:val="00702BBD"/>
    <w:rsid w:val="00702CB5"/>
    <w:rsid w:val="0070309B"/>
    <w:rsid w:val="00703108"/>
    <w:rsid w:val="00703FC5"/>
    <w:rsid w:val="0070476E"/>
    <w:rsid w:val="00704817"/>
    <w:rsid w:val="00705100"/>
    <w:rsid w:val="007059AD"/>
    <w:rsid w:val="00705B0D"/>
    <w:rsid w:val="00705EA0"/>
    <w:rsid w:val="007068C1"/>
    <w:rsid w:val="00706951"/>
    <w:rsid w:val="007072B5"/>
    <w:rsid w:val="007077A1"/>
    <w:rsid w:val="00710C24"/>
    <w:rsid w:val="007110B0"/>
    <w:rsid w:val="00711BA5"/>
    <w:rsid w:val="00712038"/>
    <w:rsid w:val="00713022"/>
    <w:rsid w:val="00713297"/>
    <w:rsid w:val="00713513"/>
    <w:rsid w:val="007137F9"/>
    <w:rsid w:val="00713BB0"/>
    <w:rsid w:val="00714A78"/>
    <w:rsid w:val="00714F4A"/>
    <w:rsid w:val="0071532F"/>
    <w:rsid w:val="00715679"/>
    <w:rsid w:val="0071572E"/>
    <w:rsid w:val="00715D80"/>
    <w:rsid w:val="007166E9"/>
    <w:rsid w:val="00717200"/>
    <w:rsid w:val="00721DFD"/>
    <w:rsid w:val="00723229"/>
    <w:rsid w:val="0072331B"/>
    <w:rsid w:val="00723F9F"/>
    <w:rsid w:val="0072473D"/>
    <w:rsid w:val="007247E2"/>
    <w:rsid w:val="00724D43"/>
    <w:rsid w:val="00725074"/>
    <w:rsid w:val="007260FD"/>
    <w:rsid w:val="0072647B"/>
    <w:rsid w:val="00726A02"/>
    <w:rsid w:val="00727636"/>
    <w:rsid w:val="00727AE7"/>
    <w:rsid w:val="00727F84"/>
    <w:rsid w:val="00730864"/>
    <w:rsid w:val="0073208E"/>
    <w:rsid w:val="00732365"/>
    <w:rsid w:val="00733061"/>
    <w:rsid w:val="00733384"/>
    <w:rsid w:val="00733872"/>
    <w:rsid w:val="00733E6E"/>
    <w:rsid w:val="00734CD6"/>
    <w:rsid w:val="007356E5"/>
    <w:rsid w:val="007357C4"/>
    <w:rsid w:val="00736BBC"/>
    <w:rsid w:val="007377FD"/>
    <w:rsid w:val="00737DF6"/>
    <w:rsid w:val="007403E0"/>
    <w:rsid w:val="007407A6"/>
    <w:rsid w:val="007411BA"/>
    <w:rsid w:val="007411C5"/>
    <w:rsid w:val="00741DB6"/>
    <w:rsid w:val="00742265"/>
    <w:rsid w:val="00742980"/>
    <w:rsid w:val="00742CC6"/>
    <w:rsid w:val="00742EA8"/>
    <w:rsid w:val="00743071"/>
    <w:rsid w:val="007447CC"/>
    <w:rsid w:val="00744F38"/>
    <w:rsid w:val="00744FCA"/>
    <w:rsid w:val="007465F4"/>
    <w:rsid w:val="0074745B"/>
    <w:rsid w:val="00747E88"/>
    <w:rsid w:val="00750D02"/>
    <w:rsid w:val="00751E3D"/>
    <w:rsid w:val="00752257"/>
    <w:rsid w:val="00753056"/>
    <w:rsid w:val="0075339E"/>
    <w:rsid w:val="0075377D"/>
    <w:rsid w:val="00753DD7"/>
    <w:rsid w:val="00753E55"/>
    <w:rsid w:val="00754B8D"/>
    <w:rsid w:val="00756D9D"/>
    <w:rsid w:val="007601D9"/>
    <w:rsid w:val="00760567"/>
    <w:rsid w:val="007607F6"/>
    <w:rsid w:val="007608D6"/>
    <w:rsid w:val="00760ACD"/>
    <w:rsid w:val="00761934"/>
    <w:rsid w:val="00761B96"/>
    <w:rsid w:val="00762AD9"/>
    <w:rsid w:val="0076419E"/>
    <w:rsid w:val="00764785"/>
    <w:rsid w:val="0076481C"/>
    <w:rsid w:val="00764951"/>
    <w:rsid w:val="00764BF7"/>
    <w:rsid w:val="00765410"/>
    <w:rsid w:val="00765423"/>
    <w:rsid w:val="00765866"/>
    <w:rsid w:val="0076590F"/>
    <w:rsid w:val="00766256"/>
    <w:rsid w:val="00766411"/>
    <w:rsid w:val="00766662"/>
    <w:rsid w:val="007666B0"/>
    <w:rsid w:val="00770E75"/>
    <w:rsid w:val="00770FBA"/>
    <w:rsid w:val="007711F0"/>
    <w:rsid w:val="0077149D"/>
    <w:rsid w:val="00771587"/>
    <w:rsid w:val="00771874"/>
    <w:rsid w:val="007729F6"/>
    <w:rsid w:val="00773FCD"/>
    <w:rsid w:val="00773FCE"/>
    <w:rsid w:val="007740D9"/>
    <w:rsid w:val="007751C8"/>
    <w:rsid w:val="00775317"/>
    <w:rsid w:val="00775651"/>
    <w:rsid w:val="00775A86"/>
    <w:rsid w:val="00775D4B"/>
    <w:rsid w:val="00775E82"/>
    <w:rsid w:val="00775EB9"/>
    <w:rsid w:val="00777987"/>
    <w:rsid w:val="00780584"/>
    <w:rsid w:val="00780BEA"/>
    <w:rsid w:val="00780DBB"/>
    <w:rsid w:val="00782E61"/>
    <w:rsid w:val="00782EBB"/>
    <w:rsid w:val="00784F54"/>
    <w:rsid w:val="00785608"/>
    <w:rsid w:val="00785832"/>
    <w:rsid w:val="00785E1A"/>
    <w:rsid w:val="007872C3"/>
    <w:rsid w:val="00787C1B"/>
    <w:rsid w:val="007901B9"/>
    <w:rsid w:val="007905CE"/>
    <w:rsid w:val="007909E0"/>
    <w:rsid w:val="00790A8A"/>
    <w:rsid w:val="00790B95"/>
    <w:rsid w:val="00790D78"/>
    <w:rsid w:val="00790FA0"/>
    <w:rsid w:val="007910AB"/>
    <w:rsid w:val="00791420"/>
    <w:rsid w:val="00791BD2"/>
    <w:rsid w:val="00791D2F"/>
    <w:rsid w:val="00792F47"/>
    <w:rsid w:val="0079353B"/>
    <w:rsid w:val="007938B1"/>
    <w:rsid w:val="00795303"/>
    <w:rsid w:val="00795577"/>
    <w:rsid w:val="007959A5"/>
    <w:rsid w:val="00796AB0"/>
    <w:rsid w:val="00797435"/>
    <w:rsid w:val="0079782A"/>
    <w:rsid w:val="007A0232"/>
    <w:rsid w:val="007A0533"/>
    <w:rsid w:val="007A13EC"/>
    <w:rsid w:val="007A45A5"/>
    <w:rsid w:val="007A48D5"/>
    <w:rsid w:val="007A4AAB"/>
    <w:rsid w:val="007A501C"/>
    <w:rsid w:val="007A5B76"/>
    <w:rsid w:val="007A5DA3"/>
    <w:rsid w:val="007A6AC3"/>
    <w:rsid w:val="007A6C62"/>
    <w:rsid w:val="007A70C8"/>
    <w:rsid w:val="007A78D6"/>
    <w:rsid w:val="007A7EDE"/>
    <w:rsid w:val="007B024A"/>
    <w:rsid w:val="007B04B4"/>
    <w:rsid w:val="007B0816"/>
    <w:rsid w:val="007B0821"/>
    <w:rsid w:val="007B09F3"/>
    <w:rsid w:val="007B0A44"/>
    <w:rsid w:val="007B168C"/>
    <w:rsid w:val="007B1A8C"/>
    <w:rsid w:val="007B2533"/>
    <w:rsid w:val="007B31F5"/>
    <w:rsid w:val="007B37BB"/>
    <w:rsid w:val="007B3B1D"/>
    <w:rsid w:val="007B3C08"/>
    <w:rsid w:val="007B3CD5"/>
    <w:rsid w:val="007B4127"/>
    <w:rsid w:val="007B46F9"/>
    <w:rsid w:val="007B4999"/>
    <w:rsid w:val="007B4DEE"/>
    <w:rsid w:val="007B5375"/>
    <w:rsid w:val="007B5380"/>
    <w:rsid w:val="007B59C9"/>
    <w:rsid w:val="007B6F2A"/>
    <w:rsid w:val="007B6F4B"/>
    <w:rsid w:val="007B7298"/>
    <w:rsid w:val="007B7C0E"/>
    <w:rsid w:val="007C0CF0"/>
    <w:rsid w:val="007C1C6A"/>
    <w:rsid w:val="007C2812"/>
    <w:rsid w:val="007C3A86"/>
    <w:rsid w:val="007C3B08"/>
    <w:rsid w:val="007C3DFC"/>
    <w:rsid w:val="007C5151"/>
    <w:rsid w:val="007C5940"/>
    <w:rsid w:val="007C61E5"/>
    <w:rsid w:val="007C710A"/>
    <w:rsid w:val="007C7A4E"/>
    <w:rsid w:val="007C7F80"/>
    <w:rsid w:val="007D020F"/>
    <w:rsid w:val="007D02F8"/>
    <w:rsid w:val="007D0B33"/>
    <w:rsid w:val="007D17FB"/>
    <w:rsid w:val="007D19DB"/>
    <w:rsid w:val="007D1D87"/>
    <w:rsid w:val="007D1DEA"/>
    <w:rsid w:val="007D20E1"/>
    <w:rsid w:val="007D2430"/>
    <w:rsid w:val="007D2F1A"/>
    <w:rsid w:val="007D2FD7"/>
    <w:rsid w:val="007D3E75"/>
    <w:rsid w:val="007D3E8E"/>
    <w:rsid w:val="007D4E97"/>
    <w:rsid w:val="007D5368"/>
    <w:rsid w:val="007D697C"/>
    <w:rsid w:val="007D7928"/>
    <w:rsid w:val="007D7A76"/>
    <w:rsid w:val="007E103D"/>
    <w:rsid w:val="007E147A"/>
    <w:rsid w:val="007E256D"/>
    <w:rsid w:val="007E2ACF"/>
    <w:rsid w:val="007E2C1D"/>
    <w:rsid w:val="007E2D24"/>
    <w:rsid w:val="007E3E73"/>
    <w:rsid w:val="007E4AEB"/>
    <w:rsid w:val="007E4B97"/>
    <w:rsid w:val="007E5B15"/>
    <w:rsid w:val="007E64B3"/>
    <w:rsid w:val="007E65DF"/>
    <w:rsid w:val="007E6840"/>
    <w:rsid w:val="007E69A2"/>
    <w:rsid w:val="007E77ED"/>
    <w:rsid w:val="007E781F"/>
    <w:rsid w:val="007F0395"/>
    <w:rsid w:val="007F1428"/>
    <w:rsid w:val="007F16C6"/>
    <w:rsid w:val="007F2232"/>
    <w:rsid w:val="007F2607"/>
    <w:rsid w:val="007F3782"/>
    <w:rsid w:val="007F4060"/>
    <w:rsid w:val="007F45FE"/>
    <w:rsid w:val="007F5435"/>
    <w:rsid w:val="007F5B6B"/>
    <w:rsid w:val="007F5C07"/>
    <w:rsid w:val="007F6CDB"/>
    <w:rsid w:val="007F6D63"/>
    <w:rsid w:val="007F700A"/>
    <w:rsid w:val="00800331"/>
    <w:rsid w:val="00800B48"/>
    <w:rsid w:val="00800E15"/>
    <w:rsid w:val="0080102B"/>
    <w:rsid w:val="0080103A"/>
    <w:rsid w:val="00801042"/>
    <w:rsid w:val="008023ED"/>
    <w:rsid w:val="00803690"/>
    <w:rsid w:val="00803CF1"/>
    <w:rsid w:val="00803FF1"/>
    <w:rsid w:val="008057CC"/>
    <w:rsid w:val="00805CF4"/>
    <w:rsid w:val="008064BD"/>
    <w:rsid w:val="00806544"/>
    <w:rsid w:val="0080697D"/>
    <w:rsid w:val="0080709B"/>
    <w:rsid w:val="00807222"/>
    <w:rsid w:val="00807294"/>
    <w:rsid w:val="008073DF"/>
    <w:rsid w:val="0080764B"/>
    <w:rsid w:val="008078A6"/>
    <w:rsid w:val="00807DF5"/>
    <w:rsid w:val="00807FA7"/>
    <w:rsid w:val="008112DA"/>
    <w:rsid w:val="00811348"/>
    <w:rsid w:val="0081171E"/>
    <w:rsid w:val="008128D8"/>
    <w:rsid w:val="00812A44"/>
    <w:rsid w:val="00813C97"/>
    <w:rsid w:val="00813E99"/>
    <w:rsid w:val="00814320"/>
    <w:rsid w:val="008144EE"/>
    <w:rsid w:val="0081537C"/>
    <w:rsid w:val="00816346"/>
    <w:rsid w:val="0081719B"/>
    <w:rsid w:val="008202AC"/>
    <w:rsid w:val="00820624"/>
    <w:rsid w:val="00820B14"/>
    <w:rsid w:val="008218BF"/>
    <w:rsid w:val="00821F2D"/>
    <w:rsid w:val="00824B54"/>
    <w:rsid w:val="008258E1"/>
    <w:rsid w:val="008259A4"/>
    <w:rsid w:val="00825CCC"/>
    <w:rsid w:val="00825E5D"/>
    <w:rsid w:val="0082684E"/>
    <w:rsid w:val="00830C8E"/>
    <w:rsid w:val="008311E9"/>
    <w:rsid w:val="00831422"/>
    <w:rsid w:val="00831537"/>
    <w:rsid w:val="00831838"/>
    <w:rsid w:val="00831D8D"/>
    <w:rsid w:val="00832149"/>
    <w:rsid w:val="00832462"/>
    <w:rsid w:val="00832BB7"/>
    <w:rsid w:val="008330E6"/>
    <w:rsid w:val="00833DFD"/>
    <w:rsid w:val="0083483A"/>
    <w:rsid w:val="0083499C"/>
    <w:rsid w:val="00834C01"/>
    <w:rsid w:val="00834D74"/>
    <w:rsid w:val="00834D83"/>
    <w:rsid w:val="00834DBB"/>
    <w:rsid w:val="008350EB"/>
    <w:rsid w:val="00835BA9"/>
    <w:rsid w:val="00836F42"/>
    <w:rsid w:val="00837489"/>
    <w:rsid w:val="008401F9"/>
    <w:rsid w:val="00840D04"/>
    <w:rsid w:val="00840E75"/>
    <w:rsid w:val="00841281"/>
    <w:rsid w:val="00842187"/>
    <w:rsid w:val="0084269F"/>
    <w:rsid w:val="008427BF"/>
    <w:rsid w:val="008428A2"/>
    <w:rsid w:val="00842C84"/>
    <w:rsid w:val="008439AA"/>
    <w:rsid w:val="00843AF1"/>
    <w:rsid w:val="00844018"/>
    <w:rsid w:val="00844C17"/>
    <w:rsid w:val="008475DC"/>
    <w:rsid w:val="0085007F"/>
    <w:rsid w:val="00850D6C"/>
    <w:rsid w:val="0085156D"/>
    <w:rsid w:val="00852614"/>
    <w:rsid w:val="00853196"/>
    <w:rsid w:val="00853E33"/>
    <w:rsid w:val="008544D2"/>
    <w:rsid w:val="00854734"/>
    <w:rsid w:val="00854933"/>
    <w:rsid w:val="00854D9B"/>
    <w:rsid w:val="008551BC"/>
    <w:rsid w:val="00855381"/>
    <w:rsid w:val="00856580"/>
    <w:rsid w:val="008572ED"/>
    <w:rsid w:val="0085767E"/>
    <w:rsid w:val="008601F2"/>
    <w:rsid w:val="008605F8"/>
    <w:rsid w:val="00860D81"/>
    <w:rsid w:val="00860E90"/>
    <w:rsid w:val="0086109C"/>
    <w:rsid w:val="008617E0"/>
    <w:rsid w:val="008619B5"/>
    <w:rsid w:val="00862F6C"/>
    <w:rsid w:val="00863A81"/>
    <w:rsid w:val="00863C3C"/>
    <w:rsid w:val="008640D3"/>
    <w:rsid w:val="00864140"/>
    <w:rsid w:val="00864596"/>
    <w:rsid w:val="00864943"/>
    <w:rsid w:val="008658F7"/>
    <w:rsid w:val="00865A3E"/>
    <w:rsid w:val="00866CA0"/>
    <w:rsid w:val="00867070"/>
    <w:rsid w:val="00867408"/>
    <w:rsid w:val="00867926"/>
    <w:rsid w:val="00867FA0"/>
    <w:rsid w:val="0087067B"/>
    <w:rsid w:val="008715A3"/>
    <w:rsid w:val="00871AB4"/>
    <w:rsid w:val="00871CC0"/>
    <w:rsid w:val="00872858"/>
    <w:rsid w:val="00873691"/>
    <w:rsid w:val="008736CE"/>
    <w:rsid w:val="0087375E"/>
    <w:rsid w:val="00873A2A"/>
    <w:rsid w:val="00873A6F"/>
    <w:rsid w:val="00873B10"/>
    <w:rsid w:val="00874010"/>
    <w:rsid w:val="00874474"/>
    <w:rsid w:val="00874731"/>
    <w:rsid w:val="008747F9"/>
    <w:rsid w:val="00874D42"/>
    <w:rsid w:val="00875456"/>
    <w:rsid w:val="00875E15"/>
    <w:rsid w:val="00875E69"/>
    <w:rsid w:val="00876437"/>
    <w:rsid w:val="00876D01"/>
    <w:rsid w:val="008771A9"/>
    <w:rsid w:val="00877766"/>
    <w:rsid w:val="00877FB4"/>
    <w:rsid w:val="00880624"/>
    <w:rsid w:val="00880629"/>
    <w:rsid w:val="00880EDF"/>
    <w:rsid w:val="00881335"/>
    <w:rsid w:val="0088191E"/>
    <w:rsid w:val="0088263C"/>
    <w:rsid w:val="00882871"/>
    <w:rsid w:val="00882A4F"/>
    <w:rsid w:val="00882C66"/>
    <w:rsid w:val="00882E06"/>
    <w:rsid w:val="0088354B"/>
    <w:rsid w:val="00883A67"/>
    <w:rsid w:val="00883C5A"/>
    <w:rsid w:val="00884461"/>
    <w:rsid w:val="00887027"/>
    <w:rsid w:val="00890A77"/>
    <w:rsid w:val="008912CD"/>
    <w:rsid w:val="00891361"/>
    <w:rsid w:val="00891534"/>
    <w:rsid w:val="0089235C"/>
    <w:rsid w:val="0089299A"/>
    <w:rsid w:val="00892B04"/>
    <w:rsid w:val="00893003"/>
    <w:rsid w:val="008950EB"/>
    <w:rsid w:val="0089591D"/>
    <w:rsid w:val="00895B54"/>
    <w:rsid w:val="00895D86"/>
    <w:rsid w:val="00896CB5"/>
    <w:rsid w:val="008978C6"/>
    <w:rsid w:val="00897951"/>
    <w:rsid w:val="00897D3F"/>
    <w:rsid w:val="00897E4C"/>
    <w:rsid w:val="00897ECC"/>
    <w:rsid w:val="008A05D7"/>
    <w:rsid w:val="008A06A8"/>
    <w:rsid w:val="008A087F"/>
    <w:rsid w:val="008A0EC7"/>
    <w:rsid w:val="008A0FF9"/>
    <w:rsid w:val="008A1D71"/>
    <w:rsid w:val="008A2702"/>
    <w:rsid w:val="008A2821"/>
    <w:rsid w:val="008A2E8B"/>
    <w:rsid w:val="008A370D"/>
    <w:rsid w:val="008A3CD3"/>
    <w:rsid w:val="008A405F"/>
    <w:rsid w:val="008A4F0B"/>
    <w:rsid w:val="008A5E45"/>
    <w:rsid w:val="008A6564"/>
    <w:rsid w:val="008A7583"/>
    <w:rsid w:val="008B0697"/>
    <w:rsid w:val="008B06CF"/>
    <w:rsid w:val="008B095F"/>
    <w:rsid w:val="008B0F44"/>
    <w:rsid w:val="008B14CB"/>
    <w:rsid w:val="008B18EC"/>
    <w:rsid w:val="008B2340"/>
    <w:rsid w:val="008B3B0C"/>
    <w:rsid w:val="008B51B1"/>
    <w:rsid w:val="008B5228"/>
    <w:rsid w:val="008B58D4"/>
    <w:rsid w:val="008B59F6"/>
    <w:rsid w:val="008B6D17"/>
    <w:rsid w:val="008B758E"/>
    <w:rsid w:val="008C0B3E"/>
    <w:rsid w:val="008C0EC3"/>
    <w:rsid w:val="008C1E95"/>
    <w:rsid w:val="008C3B6A"/>
    <w:rsid w:val="008C3B92"/>
    <w:rsid w:val="008C3F91"/>
    <w:rsid w:val="008C48AC"/>
    <w:rsid w:val="008C550B"/>
    <w:rsid w:val="008C5977"/>
    <w:rsid w:val="008C5F32"/>
    <w:rsid w:val="008C67BF"/>
    <w:rsid w:val="008C7946"/>
    <w:rsid w:val="008D103E"/>
    <w:rsid w:val="008D1739"/>
    <w:rsid w:val="008D1CD5"/>
    <w:rsid w:val="008D1D27"/>
    <w:rsid w:val="008D2DCF"/>
    <w:rsid w:val="008D31BE"/>
    <w:rsid w:val="008D3750"/>
    <w:rsid w:val="008D3C13"/>
    <w:rsid w:val="008D3FB7"/>
    <w:rsid w:val="008D4265"/>
    <w:rsid w:val="008D52DF"/>
    <w:rsid w:val="008D56A8"/>
    <w:rsid w:val="008D5CD1"/>
    <w:rsid w:val="008D6829"/>
    <w:rsid w:val="008D6C65"/>
    <w:rsid w:val="008E10E7"/>
    <w:rsid w:val="008E1F70"/>
    <w:rsid w:val="008E21C6"/>
    <w:rsid w:val="008E3224"/>
    <w:rsid w:val="008E3EAA"/>
    <w:rsid w:val="008E554E"/>
    <w:rsid w:val="008E5BC3"/>
    <w:rsid w:val="008E7D7B"/>
    <w:rsid w:val="008F0083"/>
    <w:rsid w:val="008F0295"/>
    <w:rsid w:val="008F0404"/>
    <w:rsid w:val="008F1A68"/>
    <w:rsid w:val="008F1C0F"/>
    <w:rsid w:val="008F2627"/>
    <w:rsid w:val="008F2764"/>
    <w:rsid w:val="008F428B"/>
    <w:rsid w:val="008F4311"/>
    <w:rsid w:val="008F49B9"/>
    <w:rsid w:val="008F4DE5"/>
    <w:rsid w:val="008F5420"/>
    <w:rsid w:val="008F678C"/>
    <w:rsid w:val="008F67A8"/>
    <w:rsid w:val="008F67B9"/>
    <w:rsid w:val="008F6ADF"/>
    <w:rsid w:val="00900063"/>
    <w:rsid w:val="009001A0"/>
    <w:rsid w:val="00900703"/>
    <w:rsid w:val="00900851"/>
    <w:rsid w:val="00900900"/>
    <w:rsid w:val="009013E8"/>
    <w:rsid w:val="009019D1"/>
    <w:rsid w:val="009026B6"/>
    <w:rsid w:val="00902892"/>
    <w:rsid w:val="009045D0"/>
    <w:rsid w:val="0090497B"/>
    <w:rsid w:val="00905410"/>
    <w:rsid w:val="009054CF"/>
    <w:rsid w:val="00906712"/>
    <w:rsid w:val="009078D5"/>
    <w:rsid w:val="00907C27"/>
    <w:rsid w:val="00907D38"/>
    <w:rsid w:val="00910739"/>
    <w:rsid w:val="00910B7D"/>
    <w:rsid w:val="00910EDC"/>
    <w:rsid w:val="00911292"/>
    <w:rsid w:val="0091171C"/>
    <w:rsid w:val="009129E0"/>
    <w:rsid w:val="00912AC2"/>
    <w:rsid w:val="0091354F"/>
    <w:rsid w:val="00914158"/>
    <w:rsid w:val="0091543B"/>
    <w:rsid w:val="00915B39"/>
    <w:rsid w:val="00915C17"/>
    <w:rsid w:val="00915DB0"/>
    <w:rsid w:val="009162DD"/>
    <w:rsid w:val="00916686"/>
    <w:rsid w:val="00917B01"/>
    <w:rsid w:val="00920D9F"/>
    <w:rsid w:val="00922807"/>
    <w:rsid w:val="00922E6C"/>
    <w:rsid w:val="00922F15"/>
    <w:rsid w:val="009233C4"/>
    <w:rsid w:val="009234B3"/>
    <w:rsid w:val="0092351A"/>
    <w:rsid w:val="00923BD6"/>
    <w:rsid w:val="00923ED2"/>
    <w:rsid w:val="0092459C"/>
    <w:rsid w:val="009246D7"/>
    <w:rsid w:val="00924FC6"/>
    <w:rsid w:val="00925060"/>
    <w:rsid w:val="009255AE"/>
    <w:rsid w:val="0092589E"/>
    <w:rsid w:val="0092624B"/>
    <w:rsid w:val="00926FE9"/>
    <w:rsid w:val="009273DB"/>
    <w:rsid w:val="00927EAF"/>
    <w:rsid w:val="00930FC3"/>
    <w:rsid w:val="0093111F"/>
    <w:rsid w:val="00931532"/>
    <w:rsid w:val="009321D7"/>
    <w:rsid w:val="009322AE"/>
    <w:rsid w:val="009333D6"/>
    <w:rsid w:val="00933712"/>
    <w:rsid w:val="009339F1"/>
    <w:rsid w:val="00933AC7"/>
    <w:rsid w:val="00933E84"/>
    <w:rsid w:val="009345E5"/>
    <w:rsid w:val="00934921"/>
    <w:rsid w:val="00934A9A"/>
    <w:rsid w:val="00934FD9"/>
    <w:rsid w:val="00935754"/>
    <w:rsid w:val="00937BAE"/>
    <w:rsid w:val="00937D78"/>
    <w:rsid w:val="00940038"/>
    <w:rsid w:val="009409F3"/>
    <w:rsid w:val="00941B4A"/>
    <w:rsid w:val="0094205D"/>
    <w:rsid w:val="0094356D"/>
    <w:rsid w:val="00944498"/>
    <w:rsid w:val="009450DF"/>
    <w:rsid w:val="0094538F"/>
    <w:rsid w:val="00945503"/>
    <w:rsid w:val="00945C44"/>
    <w:rsid w:val="0094697C"/>
    <w:rsid w:val="00946A76"/>
    <w:rsid w:val="00946E4F"/>
    <w:rsid w:val="0094751B"/>
    <w:rsid w:val="0094759E"/>
    <w:rsid w:val="00950F5B"/>
    <w:rsid w:val="009518D4"/>
    <w:rsid w:val="00952368"/>
    <w:rsid w:val="009532D8"/>
    <w:rsid w:val="00953E94"/>
    <w:rsid w:val="0095529B"/>
    <w:rsid w:val="0095594B"/>
    <w:rsid w:val="00956222"/>
    <w:rsid w:val="00956405"/>
    <w:rsid w:val="0095739F"/>
    <w:rsid w:val="00957B59"/>
    <w:rsid w:val="00957DE4"/>
    <w:rsid w:val="00961382"/>
    <w:rsid w:val="00961F8C"/>
    <w:rsid w:val="009622A1"/>
    <w:rsid w:val="00963444"/>
    <w:rsid w:val="009638FB"/>
    <w:rsid w:val="00965C70"/>
    <w:rsid w:val="00966284"/>
    <w:rsid w:val="00966A62"/>
    <w:rsid w:val="00966ECB"/>
    <w:rsid w:val="0096733E"/>
    <w:rsid w:val="00967682"/>
    <w:rsid w:val="009677CB"/>
    <w:rsid w:val="00967AE6"/>
    <w:rsid w:val="0097004A"/>
    <w:rsid w:val="00970177"/>
    <w:rsid w:val="0097057E"/>
    <w:rsid w:val="00970BFD"/>
    <w:rsid w:val="00971444"/>
    <w:rsid w:val="009716D5"/>
    <w:rsid w:val="009719C4"/>
    <w:rsid w:val="00971DBD"/>
    <w:rsid w:val="00972740"/>
    <w:rsid w:val="009735F2"/>
    <w:rsid w:val="0097360F"/>
    <w:rsid w:val="009760FC"/>
    <w:rsid w:val="00976BBA"/>
    <w:rsid w:val="0097766A"/>
    <w:rsid w:val="00977AAB"/>
    <w:rsid w:val="00980F74"/>
    <w:rsid w:val="009817BA"/>
    <w:rsid w:val="00982E0F"/>
    <w:rsid w:val="00983893"/>
    <w:rsid w:val="00984362"/>
    <w:rsid w:val="00984FCD"/>
    <w:rsid w:val="00985AF4"/>
    <w:rsid w:val="00985E86"/>
    <w:rsid w:val="009868B5"/>
    <w:rsid w:val="00986992"/>
    <w:rsid w:val="00986C90"/>
    <w:rsid w:val="00987BA7"/>
    <w:rsid w:val="00990128"/>
    <w:rsid w:val="009909AA"/>
    <w:rsid w:val="00990B3A"/>
    <w:rsid w:val="00991743"/>
    <w:rsid w:val="0099178D"/>
    <w:rsid w:val="009919ED"/>
    <w:rsid w:val="00991AD4"/>
    <w:rsid w:val="00992E9F"/>
    <w:rsid w:val="00993DC8"/>
    <w:rsid w:val="00994738"/>
    <w:rsid w:val="009953A2"/>
    <w:rsid w:val="0099552E"/>
    <w:rsid w:val="0099573F"/>
    <w:rsid w:val="00996E03"/>
    <w:rsid w:val="00997259"/>
    <w:rsid w:val="00997628"/>
    <w:rsid w:val="00997B5A"/>
    <w:rsid w:val="009A007D"/>
    <w:rsid w:val="009A17B2"/>
    <w:rsid w:val="009A1ABF"/>
    <w:rsid w:val="009A3E92"/>
    <w:rsid w:val="009A48B2"/>
    <w:rsid w:val="009A4B9D"/>
    <w:rsid w:val="009A5DE3"/>
    <w:rsid w:val="009A60A3"/>
    <w:rsid w:val="009A60D0"/>
    <w:rsid w:val="009B0443"/>
    <w:rsid w:val="009B1274"/>
    <w:rsid w:val="009B23F0"/>
    <w:rsid w:val="009B3054"/>
    <w:rsid w:val="009B3B62"/>
    <w:rsid w:val="009B419A"/>
    <w:rsid w:val="009B480A"/>
    <w:rsid w:val="009B4BD8"/>
    <w:rsid w:val="009B50B4"/>
    <w:rsid w:val="009B5258"/>
    <w:rsid w:val="009B5461"/>
    <w:rsid w:val="009B5EC0"/>
    <w:rsid w:val="009B6E17"/>
    <w:rsid w:val="009B6F3F"/>
    <w:rsid w:val="009B7ACB"/>
    <w:rsid w:val="009B7D43"/>
    <w:rsid w:val="009C03EB"/>
    <w:rsid w:val="009C0613"/>
    <w:rsid w:val="009C0659"/>
    <w:rsid w:val="009C1009"/>
    <w:rsid w:val="009C2566"/>
    <w:rsid w:val="009C5A65"/>
    <w:rsid w:val="009C6667"/>
    <w:rsid w:val="009C6DAF"/>
    <w:rsid w:val="009C6F34"/>
    <w:rsid w:val="009C6FB4"/>
    <w:rsid w:val="009C7DE2"/>
    <w:rsid w:val="009D0495"/>
    <w:rsid w:val="009D094D"/>
    <w:rsid w:val="009D100A"/>
    <w:rsid w:val="009D116B"/>
    <w:rsid w:val="009D12DD"/>
    <w:rsid w:val="009D13F1"/>
    <w:rsid w:val="009D1929"/>
    <w:rsid w:val="009D2149"/>
    <w:rsid w:val="009D218D"/>
    <w:rsid w:val="009D22C7"/>
    <w:rsid w:val="009D3179"/>
    <w:rsid w:val="009D346B"/>
    <w:rsid w:val="009D3C99"/>
    <w:rsid w:val="009D3D4A"/>
    <w:rsid w:val="009D3E70"/>
    <w:rsid w:val="009D4C74"/>
    <w:rsid w:val="009D51A6"/>
    <w:rsid w:val="009D5447"/>
    <w:rsid w:val="009D5BEF"/>
    <w:rsid w:val="009D5C46"/>
    <w:rsid w:val="009D5D94"/>
    <w:rsid w:val="009D642C"/>
    <w:rsid w:val="009D6846"/>
    <w:rsid w:val="009D6FD8"/>
    <w:rsid w:val="009D7D22"/>
    <w:rsid w:val="009E02BD"/>
    <w:rsid w:val="009E0EBA"/>
    <w:rsid w:val="009E1061"/>
    <w:rsid w:val="009E11FE"/>
    <w:rsid w:val="009E1576"/>
    <w:rsid w:val="009E3464"/>
    <w:rsid w:val="009E4546"/>
    <w:rsid w:val="009E5154"/>
    <w:rsid w:val="009E57BB"/>
    <w:rsid w:val="009E5958"/>
    <w:rsid w:val="009E5CD3"/>
    <w:rsid w:val="009E5E0B"/>
    <w:rsid w:val="009E7586"/>
    <w:rsid w:val="009F0958"/>
    <w:rsid w:val="009F0A66"/>
    <w:rsid w:val="009F1481"/>
    <w:rsid w:val="009F4F73"/>
    <w:rsid w:val="009F4FE0"/>
    <w:rsid w:val="009F63E4"/>
    <w:rsid w:val="009F65BA"/>
    <w:rsid w:val="009F6982"/>
    <w:rsid w:val="009F6BE4"/>
    <w:rsid w:val="009F70FD"/>
    <w:rsid w:val="009F716F"/>
    <w:rsid w:val="00A008E9"/>
    <w:rsid w:val="00A02E7A"/>
    <w:rsid w:val="00A0389F"/>
    <w:rsid w:val="00A03AA4"/>
    <w:rsid w:val="00A03F4F"/>
    <w:rsid w:val="00A04338"/>
    <w:rsid w:val="00A0449D"/>
    <w:rsid w:val="00A056C8"/>
    <w:rsid w:val="00A05A74"/>
    <w:rsid w:val="00A05DCE"/>
    <w:rsid w:val="00A064EE"/>
    <w:rsid w:val="00A06D20"/>
    <w:rsid w:val="00A06D45"/>
    <w:rsid w:val="00A06E04"/>
    <w:rsid w:val="00A07327"/>
    <w:rsid w:val="00A07FDA"/>
    <w:rsid w:val="00A115DC"/>
    <w:rsid w:val="00A122F6"/>
    <w:rsid w:val="00A128B4"/>
    <w:rsid w:val="00A12A93"/>
    <w:rsid w:val="00A12D50"/>
    <w:rsid w:val="00A1334D"/>
    <w:rsid w:val="00A14290"/>
    <w:rsid w:val="00A148C7"/>
    <w:rsid w:val="00A148D9"/>
    <w:rsid w:val="00A15011"/>
    <w:rsid w:val="00A15124"/>
    <w:rsid w:val="00A15742"/>
    <w:rsid w:val="00A15CDB"/>
    <w:rsid w:val="00A16443"/>
    <w:rsid w:val="00A16B93"/>
    <w:rsid w:val="00A16DFB"/>
    <w:rsid w:val="00A1785F"/>
    <w:rsid w:val="00A17A11"/>
    <w:rsid w:val="00A21237"/>
    <w:rsid w:val="00A2135B"/>
    <w:rsid w:val="00A215DD"/>
    <w:rsid w:val="00A21880"/>
    <w:rsid w:val="00A21A06"/>
    <w:rsid w:val="00A224D3"/>
    <w:rsid w:val="00A22C1F"/>
    <w:rsid w:val="00A238AC"/>
    <w:rsid w:val="00A24032"/>
    <w:rsid w:val="00A24F9D"/>
    <w:rsid w:val="00A27264"/>
    <w:rsid w:val="00A303DD"/>
    <w:rsid w:val="00A3060E"/>
    <w:rsid w:val="00A30AC5"/>
    <w:rsid w:val="00A32411"/>
    <w:rsid w:val="00A332BB"/>
    <w:rsid w:val="00A34AFD"/>
    <w:rsid w:val="00A35157"/>
    <w:rsid w:val="00A35442"/>
    <w:rsid w:val="00A35C1E"/>
    <w:rsid w:val="00A35E12"/>
    <w:rsid w:val="00A35F6B"/>
    <w:rsid w:val="00A36368"/>
    <w:rsid w:val="00A36B43"/>
    <w:rsid w:val="00A416C9"/>
    <w:rsid w:val="00A424B4"/>
    <w:rsid w:val="00A435D4"/>
    <w:rsid w:val="00A43731"/>
    <w:rsid w:val="00A4383C"/>
    <w:rsid w:val="00A43BBB"/>
    <w:rsid w:val="00A43DBD"/>
    <w:rsid w:val="00A44814"/>
    <w:rsid w:val="00A44FF5"/>
    <w:rsid w:val="00A458E9"/>
    <w:rsid w:val="00A464AA"/>
    <w:rsid w:val="00A4788E"/>
    <w:rsid w:val="00A47C37"/>
    <w:rsid w:val="00A5029F"/>
    <w:rsid w:val="00A51437"/>
    <w:rsid w:val="00A5345F"/>
    <w:rsid w:val="00A5388F"/>
    <w:rsid w:val="00A54F25"/>
    <w:rsid w:val="00A55090"/>
    <w:rsid w:val="00A5671D"/>
    <w:rsid w:val="00A567AA"/>
    <w:rsid w:val="00A5736C"/>
    <w:rsid w:val="00A57AEF"/>
    <w:rsid w:val="00A57D4E"/>
    <w:rsid w:val="00A619F7"/>
    <w:rsid w:val="00A61A61"/>
    <w:rsid w:val="00A61FFA"/>
    <w:rsid w:val="00A6265E"/>
    <w:rsid w:val="00A62776"/>
    <w:rsid w:val="00A64647"/>
    <w:rsid w:val="00A6555A"/>
    <w:rsid w:val="00A6563D"/>
    <w:rsid w:val="00A663AF"/>
    <w:rsid w:val="00A66B13"/>
    <w:rsid w:val="00A678BE"/>
    <w:rsid w:val="00A678DA"/>
    <w:rsid w:val="00A6799B"/>
    <w:rsid w:val="00A70201"/>
    <w:rsid w:val="00A71446"/>
    <w:rsid w:val="00A72DC7"/>
    <w:rsid w:val="00A73DEE"/>
    <w:rsid w:val="00A7444C"/>
    <w:rsid w:val="00A74695"/>
    <w:rsid w:val="00A747F6"/>
    <w:rsid w:val="00A74EAD"/>
    <w:rsid w:val="00A7642B"/>
    <w:rsid w:val="00A77057"/>
    <w:rsid w:val="00A77BE7"/>
    <w:rsid w:val="00A80470"/>
    <w:rsid w:val="00A80DDD"/>
    <w:rsid w:val="00A81418"/>
    <w:rsid w:val="00A8230B"/>
    <w:rsid w:val="00A82592"/>
    <w:rsid w:val="00A82996"/>
    <w:rsid w:val="00A8333D"/>
    <w:rsid w:val="00A8344B"/>
    <w:rsid w:val="00A83796"/>
    <w:rsid w:val="00A84513"/>
    <w:rsid w:val="00A84C7E"/>
    <w:rsid w:val="00A85362"/>
    <w:rsid w:val="00A85409"/>
    <w:rsid w:val="00A85AD2"/>
    <w:rsid w:val="00A86AE3"/>
    <w:rsid w:val="00A87C65"/>
    <w:rsid w:val="00A90163"/>
    <w:rsid w:val="00A90499"/>
    <w:rsid w:val="00A91230"/>
    <w:rsid w:val="00A927AA"/>
    <w:rsid w:val="00A927D1"/>
    <w:rsid w:val="00A92852"/>
    <w:rsid w:val="00A933B6"/>
    <w:rsid w:val="00A943E8"/>
    <w:rsid w:val="00A9467F"/>
    <w:rsid w:val="00A9481D"/>
    <w:rsid w:val="00A94A7E"/>
    <w:rsid w:val="00A95BDB"/>
    <w:rsid w:val="00A95CD8"/>
    <w:rsid w:val="00A95FEB"/>
    <w:rsid w:val="00A95FF9"/>
    <w:rsid w:val="00A96A9D"/>
    <w:rsid w:val="00A9759E"/>
    <w:rsid w:val="00A9795F"/>
    <w:rsid w:val="00AA069C"/>
    <w:rsid w:val="00AA0F9E"/>
    <w:rsid w:val="00AA105C"/>
    <w:rsid w:val="00AA122E"/>
    <w:rsid w:val="00AA167A"/>
    <w:rsid w:val="00AA1984"/>
    <w:rsid w:val="00AA1EAC"/>
    <w:rsid w:val="00AA2A2C"/>
    <w:rsid w:val="00AA2C8F"/>
    <w:rsid w:val="00AA36CD"/>
    <w:rsid w:val="00AA3CDD"/>
    <w:rsid w:val="00AA4186"/>
    <w:rsid w:val="00AA4EF9"/>
    <w:rsid w:val="00AA5AE8"/>
    <w:rsid w:val="00AA62D0"/>
    <w:rsid w:val="00AA65DE"/>
    <w:rsid w:val="00AA6639"/>
    <w:rsid w:val="00AA7256"/>
    <w:rsid w:val="00AB026A"/>
    <w:rsid w:val="00AB09CC"/>
    <w:rsid w:val="00AB0A3C"/>
    <w:rsid w:val="00AB0D34"/>
    <w:rsid w:val="00AB1460"/>
    <w:rsid w:val="00AB18CD"/>
    <w:rsid w:val="00AB4FC7"/>
    <w:rsid w:val="00AB563B"/>
    <w:rsid w:val="00AB5C58"/>
    <w:rsid w:val="00AB623F"/>
    <w:rsid w:val="00AB67DE"/>
    <w:rsid w:val="00AB74C1"/>
    <w:rsid w:val="00AB7BB9"/>
    <w:rsid w:val="00AC096D"/>
    <w:rsid w:val="00AC1087"/>
    <w:rsid w:val="00AC1138"/>
    <w:rsid w:val="00AC1B9B"/>
    <w:rsid w:val="00AC2348"/>
    <w:rsid w:val="00AC2B56"/>
    <w:rsid w:val="00AC3A8B"/>
    <w:rsid w:val="00AC3EF4"/>
    <w:rsid w:val="00AC410D"/>
    <w:rsid w:val="00AC441D"/>
    <w:rsid w:val="00AC4C6B"/>
    <w:rsid w:val="00AC4FEC"/>
    <w:rsid w:val="00AC506C"/>
    <w:rsid w:val="00AC7B39"/>
    <w:rsid w:val="00AC7D9D"/>
    <w:rsid w:val="00AD01BB"/>
    <w:rsid w:val="00AD022C"/>
    <w:rsid w:val="00AD0314"/>
    <w:rsid w:val="00AD1124"/>
    <w:rsid w:val="00AD20F4"/>
    <w:rsid w:val="00AD2B28"/>
    <w:rsid w:val="00AD482A"/>
    <w:rsid w:val="00AD4E5D"/>
    <w:rsid w:val="00AD53F0"/>
    <w:rsid w:val="00AD540C"/>
    <w:rsid w:val="00AD7F4C"/>
    <w:rsid w:val="00AE07F3"/>
    <w:rsid w:val="00AE09A5"/>
    <w:rsid w:val="00AE0F88"/>
    <w:rsid w:val="00AE228A"/>
    <w:rsid w:val="00AE2340"/>
    <w:rsid w:val="00AE50ED"/>
    <w:rsid w:val="00AE567C"/>
    <w:rsid w:val="00AE575A"/>
    <w:rsid w:val="00AE610B"/>
    <w:rsid w:val="00AE61E0"/>
    <w:rsid w:val="00AE6733"/>
    <w:rsid w:val="00AE6C79"/>
    <w:rsid w:val="00AE79F3"/>
    <w:rsid w:val="00AF108C"/>
    <w:rsid w:val="00AF1159"/>
    <w:rsid w:val="00AF162D"/>
    <w:rsid w:val="00AF2311"/>
    <w:rsid w:val="00AF23D1"/>
    <w:rsid w:val="00AF2675"/>
    <w:rsid w:val="00AF388E"/>
    <w:rsid w:val="00AF41C6"/>
    <w:rsid w:val="00AF4435"/>
    <w:rsid w:val="00AF49E1"/>
    <w:rsid w:val="00AF68CA"/>
    <w:rsid w:val="00AF6C4D"/>
    <w:rsid w:val="00AF6F00"/>
    <w:rsid w:val="00AF79DF"/>
    <w:rsid w:val="00B00A50"/>
    <w:rsid w:val="00B00AE3"/>
    <w:rsid w:val="00B00BD9"/>
    <w:rsid w:val="00B01758"/>
    <w:rsid w:val="00B01A0C"/>
    <w:rsid w:val="00B01E81"/>
    <w:rsid w:val="00B02422"/>
    <w:rsid w:val="00B02B54"/>
    <w:rsid w:val="00B03224"/>
    <w:rsid w:val="00B06559"/>
    <w:rsid w:val="00B06861"/>
    <w:rsid w:val="00B06B99"/>
    <w:rsid w:val="00B104E9"/>
    <w:rsid w:val="00B10FA1"/>
    <w:rsid w:val="00B11D10"/>
    <w:rsid w:val="00B11F29"/>
    <w:rsid w:val="00B12465"/>
    <w:rsid w:val="00B126AB"/>
    <w:rsid w:val="00B127D7"/>
    <w:rsid w:val="00B12CE2"/>
    <w:rsid w:val="00B12CFE"/>
    <w:rsid w:val="00B132E5"/>
    <w:rsid w:val="00B13A4B"/>
    <w:rsid w:val="00B1437F"/>
    <w:rsid w:val="00B14C07"/>
    <w:rsid w:val="00B14CA2"/>
    <w:rsid w:val="00B14D72"/>
    <w:rsid w:val="00B14E7F"/>
    <w:rsid w:val="00B163F1"/>
    <w:rsid w:val="00B169EA"/>
    <w:rsid w:val="00B1736B"/>
    <w:rsid w:val="00B1788C"/>
    <w:rsid w:val="00B179E3"/>
    <w:rsid w:val="00B17C4B"/>
    <w:rsid w:val="00B17E47"/>
    <w:rsid w:val="00B20097"/>
    <w:rsid w:val="00B20383"/>
    <w:rsid w:val="00B2147C"/>
    <w:rsid w:val="00B21651"/>
    <w:rsid w:val="00B2236D"/>
    <w:rsid w:val="00B223AC"/>
    <w:rsid w:val="00B23EC1"/>
    <w:rsid w:val="00B246F8"/>
    <w:rsid w:val="00B24BC8"/>
    <w:rsid w:val="00B24EBD"/>
    <w:rsid w:val="00B25BF0"/>
    <w:rsid w:val="00B25BF7"/>
    <w:rsid w:val="00B26120"/>
    <w:rsid w:val="00B26357"/>
    <w:rsid w:val="00B26A27"/>
    <w:rsid w:val="00B26C21"/>
    <w:rsid w:val="00B302D1"/>
    <w:rsid w:val="00B30365"/>
    <w:rsid w:val="00B306FC"/>
    <w:rsid w:val="00B309F6"/>
    <w:rsid w:val="00B31F37"/>
    <w:rsid w:val="00B3221D"/>
    <w:rsid w:val="00B3426A"/>
    <w:rsid w:val="00B348E2"/>
    <w:rsid w:val="00B349DC"/>
    <w:rsid w:val="00B34B62"/>
    <w:rsid w:val="00B35F32"/>
    <w:rsid w:val="00B36086"/>
    <w:rsid w:val="00B360E8"/>
    <w:rsid w:val="00B36B61"/>
    <w:rsid w:val="00B37A3D"/>
    <w:rsid w:val="00B40B43"/>
    <w:rsid w:val="00B42142"/>
    <w:rsid w:val="00B43711"/>
    <w:rsid w:val="00B438FD"/>
    <w:rsid w:val="00B43BF7"/>
    <w:rsid w:val="00B43FC4"/>
    <w:rsid w:val="00B44953"/>
    <w:rsid w:val="00B45309"/>
    <w:rsid w:val="00B45B34"/>
    <w:rsid w:val="00B45B40"/>
    <w:rsid w:val="00B46836"/>
    <w:rsid w:val="00B47147"/>
    <w:rsid w:val="00B472B8"/>
    <w:rsid w:val="00B4735E"/>
    <w:rsid w:val="00B475A8"/>
    <w:rsid w:val="00B509E7"/>
    <w:rsid w:val="00B5322E"/>
    <w:rsid w:val="00B5468B"/>
    <w:rsid w:val="00B559FA"/>
    <w:rsid w:val="00B55BEE"/>
    <w:rsid w:val="00B56133"/>
    <w:rsid w:val="00B577BE"/>
    <w:rsid w:val="00B57A0F"/>
    <w:rsid w:val="00B6007C"/>
    <w:rsid w:val="00B60397"/>
    <w:rsid w:val="00B60867"/>
    <w:rsid w:val="00B609B7"/>
    <w:rsid w:val="00B61A78"/>
    <w:rsid w:val="00B6214D"/>
    <w:rsid w:val="00B62921"/>
    <w:rsid w:val="00B62C53"/>
    <w:rsid w:val="00B63A2D"/>
    <w:rsid w:val="00B6423B"/>
    <w:rsid w:val="00B6429D"/>
    <w:rsid w:val="00B64439"/>
    <w:rsid w:val="00B64689"/>
    <w:rsid w:val="00B64CA6"/>
    <w:rsid w:val="00B650DB"/>
    <w:rsid w:val="00B651CA"/>
    <w:rsid w:val="00B652C8"/>
    <w:rsid w:val="00B657C3"/>
    <w:rsid w:val="00B6580A"/>
    <w:rsid w:val="00B66EE9"/>
    <w:rsid w:val="00B66F87"/>
    <w:rsid w:val="00B66FD1"/>
    <w:rsid w:val="00B67DD6"/>
    <w:rsid w:val="00B704AC"/>
    <w:rsid w:val="00B72682"/>
    <w:rsid w:val="00B7371A"/>
    <w:rsid w:val="00B73B83"/>
    <w:rsid w:val="00B74077"/>
    <w:rsid w:val="00B74682"/>
    <w:rsid w:val="00B767F4"/>
    <w:rsid w:val="00B76F6C"/>
    <w:rsid w:val="00B772C1"/>
    <w:rsid w:val="00B77961"/>
    <w:rsid w:val="00B77D55"/>
    <w:rsid w:val="00B80E51"/>
    <w:rsid w:val="00B819C5"/>
    <w:rsid w:val="00B81DE5"/>
    <w:rsid w:val="00B81DEE"/>
    <w:rsid w:val="00B82364"/>
    <w:rsid w:val="00B82C13"/>
    <w:rsid w:val="00B82DDF"/>
    <w:rsid w:val="00B833E6"/>
    <w:rsid w:val="00B83945"/>
    <w:rsid w:val="00B84107"/>
    <w:rsid w:val="00B8506A"/>
    <w:rsid w:val="00B85686"/>
    <w:rsid w:val="00B85D15"/>
    <w:rsid w:val="00B86191"/>
    <w:rsid w:val="00B86374"/>
    <w:rsid w:val="00B868AD"/>
    <w:rsid w:val="00B8724C"/>
    <w:rsid w:val="00B9089A"/>
    <w:rsid w:val="00B9091E"/>
    <w:rsid w:val="00B90C30"/>
    <w:rsid w:val="00B90C90"/>
    <w:rsid w:val="00B90E95"/>
    <w:rsid w:val="00B9198A"/>
    <w:rsid w:val="00B92351"/>
    <w:rsid w:val="00B92A72"/>
    <w:rsid w:val="00B939D9"/>
    <w:rsid w:val="00B94278"/>
    <w:rsid w:val="00B946D2"/>
    <w:rsid w:val="00B95F06"/>
    <w:rsid w:val="00B96928"/>
    <w:rsid w:val="00BA0E91"/>
    <w:rsid w:val="00BA1238"/>
    <w:rsid w:val="00BA1508"/>
    <w:rsid w:val="00BA18E1"/>
    <w:rsid w:val="00BA1C35"/>
    <w:rsid w:val="00BA1C9C"/>
    <w:rsid w:val="00BA2776"/>
    <w:rsid w:val="00BA2D40"/>
    <w:rsid w:val="00BA3B27"/>
    <w:rsid w:val="00BA3C0D"/>
    <w:rsid w:val="00BA543E"/>
    <w:rsid w:val="00BA601B"/>
    <w:rsid w:val="00BA6239"/>
    <w:rsid w:val="00BA6293"/>
    <w:rsid w:val="00BA633E"/>
    <w:rsid w:val="00BA665F"/>
    <w:rsid w:val="00BA6AEB"/>
    <w:rsid w:val="00BA6D49"/>
    <w:rsid w:val="00BA7A60"/>
    <w:rsid w:val="00BA7B00"/>
    <w:rsid w:val="00BA7BE5"/>
    <w:rsid w:val="00BB03AF"/>
    <w:rsid w:val="00BB053C"/>
    <w:rsid w:val="00BB094E"/>
    <w:rsid w:val="00BB15BB"/>
    <w:rsid w:val="00BB1A5B"/>
    <w:rsid w:val="00BB2109"/>
    <w:rsid w:val="00BB29C5"/>
    <w:rsid w:val="00BB29C9"/>
    <w:rsid w:val="00BB3669"/>
    <w:rsid w:val="00BB4B5E"/>
    <w:rsid w:val="00BB4EE6"/>
    <w:rsid w:val="00BB5534"/>
    <w:rsid w:val="00BB6294"/>
    <w:rsid w:val="00BB6790"/>
    <w:rsid w:val="00BB6A11"/>
    <w:rsid w:val="00BB7904"/>
    <w:rsid w:val="00BB7F91"/>
    <w:rsid w:val="00BC1E03"/>
    <w:rsid w:val="00BC2B96"/>
    <w:rsid w:val="00BC2DD5"/>
    <w:rsid w:val="00BC2E54"/>
    <w:rsid w:val="00BC3FBD"/>
    <w:rsid w:val="00BC46BF"/>
    <w:rsid w:val="00BC4B5C"/>
    <w:rsid w:val="00BC4C60"/>
    <w:rsid w:val="00BC4ECB"/>
    <w:rsid w:val="00BC5C74"/>
    <w:rsid w:val="00BC5ED3"/>
    <w:rsid w:val="00BC5F18"/>
    <w:rsid w:val="00BC72FF"/>
    <w:rsid w:val="00BC741A"/>
    <w:rsid w:val="00BD01F6"/>
    <w:rsid w:val="00BD02AD"/>
    <w:rsid w:val="00BD0732"/>
    <w:rsid w:val="00BD1DDF"/>
    <w:rsid w:val="00BD25B1"/>
    <w:rsid w:val="00BD36DA"/>
    <w:rsid w:val="00BD3D8E"/>
    <w:rsid w:val="00BD4175"/>
    <w:rsid w:val="00BD4369"/>
    <w:rsid w:val="00BD4A35"/>
    <w:rsid w:val="00BD509A"/>
    <w:rsid w:val="00BD5275"/>
    <w:rsid w:val="00BD53B0"/>
    <w:rsid w:val="00BD5738"/>
    <w:rsid w:val="00BD6143"/>
    <w:rsid w:val="00BD6435"/>
    <w:rsid w:val="00BD68FA"/>
    <w:rsid w:val="00BD71E4"/>
    <w:rsid w:val="00BD7551"/>
    <w:rsid w:val="00BE090B"/>
    <w:rsid w:val="00BE09C7"/>
    <w:rsid w:val="00BE0E25"/>
    <w:rsid w:val="00BE1010"/>
    <w:rsid w:val="00BE21B1"/>
    <w:rsid w:val="00BE276B"/>
    <w:rsid w:val="00BE279E"/>
    <w:rsid w:val="00BE3524"/>
    <w:rsid w:val="00BE4A8E"/>
    <w:rsid w:val="00BE4EEF"/>
    <w:rsid w:val="00BE51D7"/>
    <w:rsid w:val="00BE58CE"/>
    <w:rsid w:val="00BE5FD6"/>
    <w:rsid w:val="00BE6930"/>
    <w:rsid w:val="00BE72E3"/>
    <w:rsid w:val="00BF048D"/>
    <w:rsid w:val="00BF057D"/>
    <w:rsid w:val="00BF0632"/>
    <w:rsid w:val="00BF07B7"/>
    <w:rsid w:val="00BF0C0C"/>
    <w:rsid w:val="00BF34C5"/>
    <w:rsid w:val="00BF35A6"/>
    <w:rsid w:val="00BF39C8"/>
    <w:rsid w:val="00BF4399"/>
    <w:rsid w:val="00BF49ED"/>
    <w:rsid w:val="00BF4AF4"/>
    <w:rsid w:val="00BF4F1F"/>
    <w:rsid w:val="00BF53FF"/>
    <w:rsid w:val="00BF583E"/>
    <w:rsid w:val="00BF6D78"/>
    <w:rsid w:val="00BF75E1"/>
    <w:rsid w:val="00BF7742"/>
    <w:rsid w:val="00C00112"/>
    <w:rsid w:val="00C0102D"/>
    <w:rsid w:val="00C01EB8"/>
    <w:rsid w:val="00C022FD"/>
    <w:rsid w:val="00C023BB"/>
    <w:rsid w:val="00C02614"/>
    <w:rsid w:val="00C051F3"/>
    <w:rsid w:val="00C05419"/>
    <w:rsid w:val="00C05CB8"/>
    <w:rsid w:val="00C06AD7"/>
    <w:rsid w:val="00C06C5A"/>
    <w:rsid w:val="00C06FE8"/>
    <w:rsid w:val="00C0776E"/>
    <w:rsid w:val="00C10808"/>
    <w:rsid w:val="00C117D3"/>
    <w:rsid w:val="00C11848"/>
    <w:rsid w:val="00C11A7A"/>
    <w:rsid w:val="00C11C8D"/>
    <w:rsid w:val="00C11F27"/>
    <w:rsid w:val="00C1212A"/>
    <w:rsid w:val="00C12996"/>
    <w:rsid w:val="00C12C01"/>
    <w:rsid w:val="00C12E0A"/>
    <w:rsid w:val="00C13BA0"/>
    <w:rsid w:val="00C13DC7"/>
    <w:rsid w:val="00C13E32"/>
    <w:rsid w:val="00C141A5"/>
    <w:rsid w:val="00C15738"/>
    <w:rsid w:val="00C15B2E"/>
    <w:rsid w:val="00C173BA"/>
    <w:rsid w:val="00C17E07"/>
    <w:rsid w:val="00C2031B"/>
    <w:rsid w:val="00C22E67"/>
    <w:rsid w:val="00C2374A"/>
    <w:rsid w:val="00C244AD"/>
    <w:rsid w:val="00C247D9"/>
    <w:rsid w:val="00C26676"/>
    <w:rsid w:val="00C2704D"/>
    <w:rsid w:val="00C30653"/>
    <w:rsid w:val="00C308C4"/>
    <w:rsid w:val="00C30A3C"/>
    <w:rsid w:val="00C30B14"/>
    <w:rsid w:val="00C3138B"/>
    <w:rsid w:val="00C31466"/>
    <w:rsid w:val="00C31926"/>
    <w:rsid w:val="00C31CA3"/>
    <w:rsid w:val="00C31CE9"/>
    <w:rsid w:val="00C324F8"/>
    <w:rsid w:val="00C32503"/>
    <w:rsid w:val="00C3299D"/>
    <w:rsid w:val="00C32E0A"/>
    <w:rsid w:val="00C33371"/>
    <w:rsid w:val="00C338D8"/>
    <w:rsid w:val="00C33BD3"/>
    <w:rsid w:val="00C3579D"/>
    <w:rsid w:val="00C36703"/>
    <w:rsid w:val="00C36E9B"/>
    <w:rsid w:val="00C3785F"/>
    <w:rsid w:val="00C400EE"/>
    <w:rsid w:val="00C4026C"/>
    <w:rsid w:val="00C402D8"/>
    <w:rsid w:val="00C4031B"/>
    <w:rsid w:val="00C40816"/>
    <w:rsid w:val="00C40C9B"/>
    <w:rsid w:val="00C414D2"/>
    <w:rsid w:val="00C41BEB"/>
    <w:rsid w:val="00C42036"/>
    <w:rsid w:val="00C428FE"/>
    <w:rsid w:val="00C43451"/>
    <w:rsid w:val="00C43524"/>
    <w:rsid w:val="00C43EC6"/>
    <w:rsid w:val="00C43F88"/>
    <w:rsid w:val="00C44323"/>
    <w:rsid w:val="00C460C5"/>
    <w:rsid w:val="00C46746"/>
    <w:rsid w:val="00C475D6"/>
    <w:rsid w:val="00C501DA"/>
    <w:rsid w:val="00C50412"/>
    <w:rsid w:val="00C514CA"/>
    <w:rsid w:val="00C51B0C"/>
    <w:rsid w:val="00C52788"/>
    <w:rsid w:val="00C52A06"/>
    <w:rsid w:val="00C52A37"/>
    <w:rsid w:val="00C52FB0"/>
    <w:rsid w:val="00C53066"/>
    <w:rsid w:val="00C53E82"/>
    <w:rsid w:val="00C55FCD"/>
    <w:rsid w:val="00C56209"/>
    <w:rsid w:val="00C56971"/>
    <w:rsid w:val="00C57174"/>
    <w:rsid w:val="00C5784B"/>
    <w:rsid w:val="00C60F80"/>
    <w:rsid w:val="00C61B9F"/>
    <w:rsid w:val="00C61D17"/>
    <w:rsid w:val="00C61F3F"/>
    <w:rsid w:val="00C62FB3"/>
    <w:rsid w:val="00C632A2"/>
    <w:rsid w:val="00C63519"/>
    <w:rsid w:val="00C6420B"/>
    <w:rsid w:val="00C643D6"/>
    <w:rsid w:val="00C64BE0"/>
    <w:rsid w:val="00C64F80"/>
    <w:rsid w:val="00C65986"/>
    <w:rsid w:val="00C67061"/>
    <w:rsid w:val="00C679BC"/>
    <w:rsid w:val="00C72348"/>
    <w:rsid w:val="00C7298D"/>
    <w:rsid w:val="00C7389A"/>
    <w:rsid w:val="00C7428E"/>
    <w:rsid w:val="00C746D2"/>
    <w:rsid w:val="00C75AF2"/>
    <w:rsid w:val="00C763DC"/>
    <w:rsid w:val="00C76698"/>
    <w:rsid w:val="00C76BAB"/>
    <w:rsid w:val="00C76C28"/>
    <w:rsid w:val="00C77322"/>
    <w:rsid w:val="00C77595"/>
    <w:rsid w:val="00C77A42"/>
    <w:rsid w:val="00C77E48"/>
    <w:rsid w:val="00C8033F"/>
    <w:rsid w:val="00C808FE"/>
    <w:rsid w:val="00C817C2"/>
    <w:rsid w:val="00C8244B"/>
    <w:rsid w:val="00C83144"/>
    <w:rsid w:val="00C83507"/>
    <w:rsid w:val="00C836EA"/>
    <w:rsid w:val="00C8463B"/>
    <w:rsid w:val="00C84961"/>
    <w:rsid w:val="00C85126"/>
    <w:rsid w:val="00C86407"/>
    <w:rsid w:val="00C86F5D"/>
    <w:rsid w:val="00C87C1E"/>
    <w:rsid w:val="00C92C88"/>
    <w:rsid w:val="00C93142"/>
    <w:rsid w:val="00C93812"/>
    <w:rsid w:val="00C93D22"/>
    <w:rsid w:val="00C940B1"/>
    <w:rsid w:val="00C960AA"/>
    <w:rsid w:val="00C96976"/>
    <w:rsid w:val="00C9737A"/>
    <w:rsid w:val="00C97592"/>
    <w:rsid w:val="00C97B37"/>
    <w:rsid w:val="00CA1D36"/>
    <w:rsid w:val="00CA3596"/>
    <w:rsid w:val="00CA3858"/>
    <w:rsid w:val="00CA42DB"/>
    <w:rsid w:val="00CA44E7"/>
    <w:rsid w:val="00CA5C7B"/>
    <w:rsid w:val="00CA630F"/>
    <w:rsid w:val="00CA715A"/>
    <w:rsid w:val="00CA7A25"/>
    <w:rsid w:val="00CA7CA9"/>
    <w:rsid w:val="00CB08F4"/>
    <w:rsid w:val="00CB0A07"/>
    <w:rsid w:val="00CB13CF"/>
    <w:rsid w:val="00CB1D2A"/>
    <w:rsid w:val="00CB23C6"/>
    <w:rsid w:val="00CB2522"/>
    <w:rsid w:val="00CB27BC"/>
    <w:rsid w:val="00CB4079"/>
    <w:rsid w:val="00CB42AE"/>
    <w:rsid w:val="00CB47FB"/>
    <w:rsid w:val="00CB51BC"/>
    <w:rsid w:val="00CB5781"/>
    <w:rsid w:val="00CB5A18"/>
    <w:rsid w:val="00CB5AE7"/>
    <w:rsid w:val="00CB5D71"/>
    <w:rsid w:val="00CB613B"/>
    <w:rsid w:val="00CB6326"/>
    <w:rsid w:val="00CB65C0"/>
    <w:rsid w:val="00CB6794"/>
    <w:rsid w:val="00CB6DFE"/>
    <w:rsid w:val="00CB7611"/>
    <w:rsid w:val="00CB7B27"/>
    <w:rsid w:val="00CC07AA"/>
    <w:rsid w:val="00CC0B5F"/>
    <w:rsid w:val="00CC0FF8"/>
    <w:rsid w:val="00CC13AF"/>
    <w:rsid w:val="00CC18A3"/>
    <w:rsid w:val="00CC1D28"/>
    <w:rsid w:val="00CC290D"/>
    <w:rsid w:val="00CC2B8C"/>
    <w:rsid w:val="00CC37F5"/>
    <w:rsid w:val="00CC43D8"/>
    <w:rsid w:val="00CC64C1"/>
    <w:rsid w:val="00CC6D60"/>
    <w:rsid w:val="00CC6E8E"/>
    <w:rsid w:val="00CC7507"/>
    <w:rsid w:val="00CC78C9"/>
    <w:rsid w:val="00CC7914"/>
    <w:rsid w:val="00CD0627"/>
    <w:rsid w:val="00CD0656"/>
    <w:rsid w:val="00CD1F6E"/>
    <w:rsid w:val="00CD285C"/>
    <w:rsid w:val="00CD2E18"/>
    <w:rsid w:val="00CD3AD9"/>
    <w:rsid w:val="00CD4D66"/>
    <w:rsid w:val="00CD51DF"/>
    <w:rsid w:val="00CD549A"/>
    <w:rsid w:val="00CD55F8"/>
    <w:rsid w:val="00CD5FA5"/>
    <w:rsid w:val="00CD6710"/>
    <w:rsid w:val="00CD6872"/>
    <w:rsid w:val="00CD6A7D"/>
    <w:rsid w:val="00CD7094"/>
    <w:rsid w:val="00CD70A9"/>
    <w:rsid w:val="00CE0451"/>
    <w:rsid w:val="00CE048C"/>
    <w:rsid w:val="00CE15B7"/>
    <w:rsid w:val="00CE1B24"/>
    <w:rsid w:val="00CE26B4"/>
    <w:rsid w:val="00CE3027"/>
    <w:rsid w:val="00CE3047"/>
    <w:rsid w:val="00CE46AD"/>
    <w:rsid w:val="00CE565B"/>
    <w:rsid w:val="00CE5810"/>
    <w:rsid w:val="00CE5EC3"/>
    <w:rsid w:val="00CE627D"/>
    <w:rsid w:val="00CE62FF"/>
    <w:rsid w:val="00CE6E86"/>
    <w:rsid w:val="00CE7FDD"/>
    <w:rsid w:val="00CF0C26"/>
    <w:rsid w:val="00CF10B5"/>
    <w:rsid w:val="00CF127B"/>
    <w:rsid w:val="00CF1296"/>
    <w:rsid w:val="00CF1689"/>
    <w:rsid w:val="00CF264F"/>
    <w:rsid w:val="00CF2D8A"/>
    <w:rsid w:val="00CF3AC7"/>
    <w:rsid w:val="00CF3E92"/>
    <w:rsid w:val="00CF3FEA"/>
    <w:rsid w:val="00CF4114"/>
    <w:rsid w:val="00CF4AB7"/>
    <w:rsid w:val="00CF4F6D"/>
    <w:rsid w:val="00CF5525"/>
    <w:rsid w:val="00CF55C8"/>
    <w:rsid w:val="00CF5D1D"/>
    <w:rsid w:val="00CF64E2"/>
    <w:rsid w:val="00CF7AD0"/>
    <w:rsid w:val="00D01148"/>
    <w:rsid w:val="00D01C73"/>
    <w:rsid w:val="00D01DBA"/>
    <w:rsid w:val="00D024DE"/>
    <w:rsid w:val="00D031F0"/>
    <w:rsid w:val="00D03A05"/>
    <w:rsid w:val="00D048DD"/>
    <w:rsid w:val="00D04A62"/>
    <w:rsid w:val="00D04EA2"/>
    <w:rsid w:val="00D0514B"/>
    <w:rsid w:val="00D055A8"/>
    <w:rsid w:val="00D05D98"/>
    <w:rsid w:val="00D0638F"/>
    <w:rsid w:val="00D06F42"/>
    <w:rsid w:val="00D07564"/>
    <w:rsid w:val="00D077A9"/>
    <w:rsid w:val="00D07D38"/>
    <w:rsid w:val="00D07D62"/>
    <w:rsid w:val="00D10477"/>
    <w:rsid w:val="00D127B8"/>
    <w:rsid w:val="00D12962"/>
    <w:rsid w:val="00D132B0"/>
    <w:rsid w:val="00D1386A"/>
    <w:rsid w:val="00D14DB8"/>
    <w:rsid w:val="00D15E1E"/>
    <w:rsid w:val="00D160B0"/>
    <w:rsid w:val="00D161E6"/>
    <w:rsid w:val="00D1678E"/>
    <w:rsid w:val="00D17A4E"/>
    <w:rsid w:val="00D20542"/>
    <w:rsid w:val="00D2098F"/>
    <w:rsid w:val="00D2284C"/>
    <w:rsid w:val="00D23B2D"/>
    <w:rsid w:val="00D23F44"/>
    <w:rsid w:val="00D245F9"/>
    <w:rsid w:val="00D246DF"/>
    <w:rsid w:val="00D262C2"/>
    <w:rsid w:val="00D303E1"/>
    <w:rsid w:val="00D30C5C"/>
    <w:rsid w:val="00D30CBB"/>
    <w:rsid w:val="00D30E21"/>
    <w:rsid w:val="00D31823"/>
    <w:rsid w:val="00D324BA"/>
    <w:rsid w:val="00D332C0"/>
    <w:rsid w:val="00D33781"/>
    <w:rsid w:val="00D34296"/>
    <w:rsid w:val="00D3453C"/>
    <w:rsid w:val="00D34861"/>
    <w:rsid w:val="00D34F1A"/>
    <w:rsid w:val="00D350E7"/>
    <w:rsid w:val="00D35ECB"/>
    <w:rsid w:val="00D365B1"/>
    <w:rsid w:val="00D3738D"/>
    <w:rsid w:val="00D373D5"/>
    <w:rsid w:val="00D40848"/>
    <w:rsid w:val="00D40A1D"/>
    <w:rsid w:val="00D41127"/>
    <w:rsid w:val="00D414A7"/>
    <w:rsid w:val="00D424AB"/>
    <w:rsid w:val="00D42EDC"/>
    <w:rsid w:val="00D4307C"/>
    <w:rsid w:val="00D43A71"/>
    <w:rsid w:val="00D43ECE"/>
    <w:rsid w:val="00D43F6E"/>
    <w:rsid w:val="00D44969"/>
    <w:rsid w:val="00D44C02"/>
    <w:rsid w:val="00D44E04"/>
    <w:rsid w:val="00D455D4"/>
    <w:rsid w:val="00D45FEF"/>
    <w:rsid w:val="00D4607A"/>
    <w:rsid w:val="00D461ED"/>
    <w:rsid w:val="00D46612"/>
    <w:rsid w:val="00D46704"/>
    <w:rsid w:val="00D46CF6"/>
    <w:rsid w:val="00D50713"/>
    <w:rsid w:val="00D50A26"/>
    <w:rsid w:val="00D50B7B"/>
    <w:rsid w:val="00D51076"/>
    <w:rsid w:val="00D51DDA"/>
    <w:rsid w:val="00D522AC"/>
    <w:rsid w:val="00D53110"/>
    <w:rsid w:val="00D534CE"/>
    <w:rsid w:val="00D534FC"/>
    <w:rsid w:val="00D543FD"/>
    <w:rsid w:val="00D54751"/>
    <w:rsid w:val="00D5598B"/>
    <w:rsid w:val="00D561F0"/>
    <w:rsid w:val="00D5634D"/>
    <w:rsid w:val="00D569EE"/>
    <w:rsid w:val="00D571D9"/>
    <w:rsid w:val="00D60703"/>
    <w:rsid w:val="00D60852"/>
    <w:rsid w:val="00D62183"/>
    <w:rsid w:val="00D62766"/>
    <w:rsid w:val="00D647A4"/>
    <w:rsid w:val="00D64BC5"/>
    <w:rsid w:val="00D66351"/>
    <w:rsid w:val="00D7093F"/>
    <w:rsid w:val="00D71121"/>
    <w:rsid w:val="00D714C4"/>
    <w:rsid w:val="00D71945"/>
    <w:rsid w:val="00D7244C"/>
    <w:rsid w:val="00D724FC"/>
    <w:rsid w:val="00D728BC"/>
    <w:rsid w:val="00D72CD2"/>
    <w:rsid w:val="00D72EE0"/>
    <w:rsid w:val="00D732F3"/>
    <w:rsid w:val="00D739E7"/>
    <w:rsid w:val="00D73EB4"/>
    <w:rsid w:val="00D7459C"/>
    <w:rsid w:val="00D747C1"/>
    <w:rsid w:val="00D74F8A"/>
    <w:rsid w:val="00D75975"/>
    <w:rsid w:val="00D7606E"/>
    <w:rsid w:val="00D764E3"/>
    <w:rsid w:val="00D77657"/>
    <w:rsid w:val="00D809F4"/>
    <w:rsid w:val="00D814CE"/>
    <w:rsid w:val="00D8179C"/>
    <w:rsid w:val="00D81F38"/>
    <w:rsid w:val="00D82642"/>
    <w:rsid w:val="00D834C3"/>
    <w:rsid w:val="00D85DC2"/>
    <w:rsid w:val="00D864BC"/>
    <w:rsid w:val="00D87935"/>
    <w:rsid w:val="00D87CEF"/>
    <w:rsid w:val="00D904D9"/>
    <w:rsid w:val="00D90A60"/>
    <w:rsid w:val="00D90ABD"/>
    <w:rsid w:val="00D92452"/>
    <w:rsid w:val="00D92BA1"/>
    <w:rsid w:val="00D93436"/>
    <w:rsid w:val="00D936AF"/>
    <w:rsid w:val="00D93C3F"/>
    <w:rsid w:val="00D945FB"/>
    <w:rsid w:val="00D9536C"/>
    <w:rsid w:val="00D95952"/>
    <w:rsid w:val="00D96B3F"/>
    <w:rsid w:val="00D96C15"/>
    <w:rsid w:val="00D97339"/>
    <w:rsid w:val="00D97394"/>
    <w:rsid w:val="00D975E6"/>
    <w:rsid w:val="00D9767E"/>
    <w:rsid w:val="00D97856"/>
    <w:rsid w:val="00DA0E41"/>
    <w:rsid w:val="00DA1158"/>
    <w:rsid w:val="00DA17EF"/>
    <w:rsid w:val="00DA19A9"/>
    <w:rsid w:val="00DA1C36"/>
    <w:rsid w:val="00DA1E46"/>
    <w:rsid w:val="00DA2041"/>
    <w:rsid w:val="00DA2566"/>
    <w:rsid w:val="00DA26CF"/>
    <w:rsid w:val="00DA3A5A"/>
    <w:rsid w:val="00DA5B83"/>
    <w:rsid w:val="00DA6451"/>
    <w:rsid w:val="00DA678B"/>
    <w:rsid w:val="00DA78C1"/>
    <w:rsid w:val="00DA7CBA"/>
    <w:rsid w:val="00DB0279"/>
    <w:rsid w:val="00DB04EB"/>
    <w:rsid w:val="00DB1686"/>
    <w:rsid w:val="00DB20A5"/>
    <w:rsid w:val="00DB3006"/>
    <w:rsid w:val="00DB3475"/>
    <w:rsid w:val="00DB35E2"/>
    <w:rsid w:val="00DB41E1"/>
    <w:rsid w:val="00DB4AAD"/>
    <w:rsid w:val="00DB4CB0"/>
    <w:rsid w:val="00DB4F2B"/>
    <w:rsid w:val="00DB5544"/>
    <w:rsid w:val="00DB5BCB"/>
    <w:rsid w:val="00DB5E84"/>
    <w:rsid w:val="00DB7102"/>
    <w:rsid w:val="00DB7562"/>
    <w:rsid w:val="00DB7A2F"/>
    <w:rsid w:val="00DC0215"/>
    <w:rsid w:val="00DC1111"/>
    <w:rsid w:val="00DC1190"/>
    <w:rsid w:val="00DC18CC"/>
    <w:rsid w:val="00DC1A8E"/>
    <w:rsid w:val="00DC1D95"/>
    <w:rsid w:val="00DC2809"/>
    <w:rsid w:val="00DC539E"/>
    <w:rsid w:val="00DC5605"/>
    <w:rsid w:val="00DC56A8"/>
    <w:rsid w:val="00DC57FC"/>
    <w:rsid w:val="00DC58CF"/>
    <w:rsid w:val="00DC633C"/>
    <w:rsid w:val="00DC66AC"/>
    <w:rsid w:val="00DD0F46"/>
    <w:rsid w:val="00DD12DB"/>
    <w:rsid w:val="00DD334F"/>
    <w:rsid w:val="00DD3ADC"/>
    <w:rsid w:val="00DD3EB5"/>
    <w:rsid w:val="00DD3F61"/>
    <w:rsid w:val="00DD40A8"/>
    <w:rsid w:val="00DD4269"/>
    <w:rsid w:val="00DD4D9A"/>
    <w:rsid w:val="00DD5BF9"/>
    <w:rsid w:val="00DD5F7F"/>
    <w:rsid w:val="00DD649B"/>
    <w:rsid w:val="00DD6E7F"/>
    <w:rsid w:val="00DD7958"/>
    <w:rsid w:val="00DD7D9A"/>
    <w:rsid w:val="00DE0449"/>
    <w:rsid w:val="00DE0761"/>
    <w:rsid w:val="00DE099F"/>
    <w:rsid w:val="00DE11E6"/>
    <w:rsid w:val="00DE166F"/>
    <w:rsid w:val="00DE1C2D"/>
    <w:rsid w:val="00DE1F47"/>
    <w:rsid w:val="00DE2282"/>
    <w:rsid w:val="00DE28FA"/>
    <w:rsid w:val="00DE2AA2"/>
    <w:rsid w:val="00DE3934"/>
    <w:rsid w:val="00DE524B"/>
    <w:rsid w:val="00DE5277"/>
    <w:rsid w:val="00DE5DC1"/>
    <w:rsid w:val="00DE771E"/>
    <w:rsid w:val="00DE7B52"/>
    <w:rsid w:val="00DF016B"/>
    <w:rsid w:val="00DF08F8"/>
    <w:rsid w:val="00DF0902"/>
    <w:rsid w:val="00DF0C40"/>
    <w:rsid w:val="00DF0C47"/>
    <w:rsid w:val="00DF1581"/>
    <w:rsid w:val="00DF15E0"/>
    <w:rsid w:val="00DF1A26"/>
    <w:rsid w:val="00DF20AD"/>
    <w:rsid w:val="00DF28EF"/>
    <w:rsid w:val="00DF3DB4"/>
    <w:rsid w:val="00DF4360"/>
    <w:rsid w:val="00DF4400"/>
    <w:rsid w:val="00DF5FCC"/>
    <w:rsid w:val="00DF60F8"/>
    <w:rsid w:val="00DF69E9"/>
    <w:rsid w:val="00DF6A5A"/>
    <w:rsid w:val="00DF70ED"/>
    <w:rsid w:val="00DF74BA"/>
    <w:rsid w:val="00E02EE6"/>
    <w:rsid w:val="00E03856"/>
    <w:rsid w:val="00E04CA7"/>
    <w:rsid w:val="00E05475"/>
    <w:rsid w:val="00E05759"/>
    <w:rsid w:val="00E05B38"/>
    <w:rsid w:val="00E06754"/>
    <w:rsid w:val="00E07ACA"/>
    <w:rsid w:val="00E07DBF"/>
    <w:rsid w:val="00E1072E"/>
    <w:rsid w:val="00E10758"/>
    <w:rsid w:val="00E113E6"/>
    <w:rsid w:val="00E11787"/>
    <w:rsid w:val="00E11E5D"/>
    <w:rsid w:val="00E13810"/>
    <w:rsid w:val="00E13E62"/>
    <w:rsid w:val="00E14167"/>
    <w:rsid w:val="00E143B1"/>
    <w:rsid w:val="00E15070"/>
    <w:rsid w:val="00E15344"/>
    <w:rsid w:val="00E15A96"/>
    <w:rsid w:val="00E15C68"/>
    <w:rsid w:val="00E160F6"/>
    <w:rsid w:val="00E163F1"/>
    <w:rsid w:val="00E171E0"/>
    <w:rsid w:val="00E179FC"/>
    <w:rsid w:val="00E2073E"/>
    <w:rsid w:val="00E2097E"/>
    <w:rsid w:val="00E20BB8"/>
    <w:rsid w:val="00E22058"/>
    <w:rsid w:val="00E22505"/>
    <w:rsid w:val="00E22AC4"/>
    <w:rsid w:val="00E23362"/>
    <w:rsid w:val="00E2374B"/>
    <w:rsid w:val="00E243CF"/>
    <w:rsid w:val="00E2531A"/>
    <w:rsid w:val="00E255D6"/>
    <w:rsid w:val="00E266CD"/>
    <w:rsid w:val="00E26916"/>
    <w:rsid w:val="00E269DE"/>
    <w:rsid w:val="00E27805"/>
    <w:rsid w:val="00E27F66"/>
    <w:rsid w:val="00E30720"/>
    <w:rsid w:val="00E31145"/>
    <w:rsid w:val="00E31524"/>
    <w:rsid w:val="00E3181B"/>
    <w:rsid w:val="00E320B3"/>
    <w:rsid w:val="00E3215C"/>
    <w:rsid w:val="00E3257C"/>
    <w:rsid w:val="00E32618"/>
    <w:rsid w:val="00E327E2"/>
    <w:rsid w:val="00E3297B"/>
    <w:rsid w:val="00E3443A"/>
    <w:rsid w:val="00E3453B"/>
    <w:rsid w:val="00E34B2E"/>
    <w:rsid w:val="00E34F27"/>
    <w:rsid w:val="00E3555D"/>
    <w:rsid w:val="00E35A3A"/>
    <w:rsid w:val="00E3681B"/>
    <w:rsid w:val="00E37154"/>
    <w:rsid w:val="00E378BB"/>
    <w:rsid w:val="00E37B25"/>
    <w:rsid w:val="00E4073F"/>
    <w:rsid w:val="00E40F60"/>
    <w:rsid w:val="00E41ED7"/>
    <w:rsid w:val="00E424E5"/>
    <w:rsid w:val="00E427B6"/>
    <w:rsid w:val="00E42F91"/>
    <w:rsid w:val="00E4423D"/>
    <w:rsid w:val="00E45345"/>
    <w:rsid w:val="00E457BA"/>
    <w:rsid w:val="00E45E5E"/>
    <w:rsid w:val="00E470A4"/>
    <w:rsid w:val="00E47E83"/>
    <w:rsid w:val="00E5025A"/>
    <w:rsid w:val="00E503DF"/>
    <w:rsid w:val="00E510B9"/>
    <w:rsid w:val="00E51F31"/>
    <w:rsid w:val="00E52412"/>
    <w:rsid w:val="00E52996"/>
    <w:rsid w:val="00E52E56"/>
    <w:rsid w:val="00E53182"/>
    <w:rsid w:val="00E54175"/>
    <w:rsid w:val="00E542E0"/>
    <w:rsid w:val="00E54A42"/>
    <w:rsid w:val="00E54B9A"/>
    <w:rsid w:val="00E555F9"/>
    <w:rsid w:val="00E55BC3"/>
    <w:rsid w:val="00E57717"/>
    <w:rsid w:val="00E57EB7"/>
    <w:rsid w:val="00E6011C"/>
    <w:rsid w:val="00E601B3"/>
    <w:rsid w:val="00E60F2D"/>
    <w:rsid w:val="00E61B56"/>
    <w:rsid w:val="00E61D5C"/>
    <w:rsid w:val="00E63A63"/>
    <w:rsid w:val="00E651E7"/>
    <w:rsid w:val="00E65385"/>
    <w:rsid w:val="00E65C52"/>
    <w:rsid w:val="00E66BC9"/>
    <w:rsid w:val="00E67740"/>
    <w:rsid w:val="00E67FC7"/>
    <w:rsid w:val="00E71E10"/>
    <w:rsid w:val="00E726D1"/>
    <w:rsid w:val="00E7303D"/>
    <w:rsid w:val="00E741E8"/>
    <w:rsid w:val="00E74802"/>
    <w:rsid w:val="00E74B50"/>
    <w:rsid w:val="00E751DD"/>
    <w:rsid w:val="00E76BD2"/>
    <w:rsid w:val="00E77537"/>
    <w:rsid w:val="00E77C90"/>
    <w:rsid w:val="00E80C6B"/>
    <w:rsid w:val="00E80DBC"/>
    <w:rsid w:val="00E824E7"/>
    <w:rsid w:val="00E82E67"/>
    <w:rsid w:val="00E830E1"/>
    <w:rsid w:val="00E838DC"/>
    <w:rsid w:val="00E8393B"/>
    <w:rsid w:val="00E83A4D"/>
    <w:rsid w:val="00E84BA5"/>
    <w:rsid w:val="00E85017"/>
    <w:rsid w:val="00E852E1"/>
    <w:rsid w:val="00E85311"/>
    <w:rsid w:val="00E857FB"/>
    <w:rsid w:val="00E85B60"/>
    <w:rsid w:val="00E85C4D"/>
    <w:rsid w:val="00E85E75"/>
    <w:rsid w:val="00E861E1"/>
    <w:rsid w:val="00E869C2"/>
    <w:rsid w:val="00E86A43"/>
    <w:rsid w:val="00E86DC2"/>
    <w:rsid w:val="00E87592"/>
    <w:rsid w:val="00E876AB"/>
    <w:rsid w:val="00E87E86"/>
    <w:rsid w:val="00E90835"/>
    <w:rsid w:val="00E90F1C"/>
    <w:rsid w:val="00E91338"/>
    <w:rsid w:val="00E91F0C"/>
    <w:rsid w:val="00E92300"/>
    <w:rsid w:val="00E927FB"/>
    <w:rsid w:val="00E9419D"/>
    <w:rsid w:val="00E95D8B"/>
    <w:rsid w:val="00E95E17"/>
    <w:rsid w:val="00E96606"/>
    <w:rsid w:val="00E96FBA"/>
    <w:rsid w:val="00E96FDD"/>
    <w:rsid w:val="00E97280"/>
    <w:rsid w:val="00E97F50"/>
    <w:rsid w:val="00EA0CBB"/>
    <w:rsid w:val="00EA131C"/>
    <w:rsid w:val="00EA1A35"/>
    <w:rsid w:val="00EA2103"/>
    <w:rsid w:val="00EA320A"/>
    <w:rsid w:val="00EA395B"/>
    <w:rsid w:val="00EA52F7"/>
    <w:rsid w:val="00EA5DAF"/>
    <w:rsid w:val="00EA5F5E"/>
    <w:rsid w:val="00EA6569"/>
    <w:rsid w:val="00EA6C5E"/>
    <w:rsid w:val="00EA6D09"/>
    <w:rsid w:val="00EA6D46"/>
    <w:rsid w:val="00EA7710"/>
    <w:rsid w:val="00EB0948"/>
    <w:rsid w:val="00EB0CD9"/>
    <w:rsid w:val="00EB2D4B"/>
    <w:rsid w:val="00EB3092"/>
    <w:rsid w:val="00EB3A78"/>
    <w:rsid w:val="00EB3DE2"/>
    <w:rsid w:val="00EB4EEB"/>
    <w:rsid w:val="00EB5E58"/>
    <w:rsid w:val="00EB6842"/>
    <w:rsid w:val="00EB6A83"/>
    <w:rsid w:val="00EB7AD5"/>
    <w:rsid w:val="00EC04F6"/>
    <w:rsid w:val="00EC0B27"/>
    <w:rsid w:val="00EC0B48"/>
    <w:rsid w:val="00EC0C24"/>
    <w:rsid w:val="00EC14C7"/>
    <w:rsid w:val="00EC14F6"/>
    <w:rsid w:val="00EC164E"/>
    <w:rsid w:val="00EC38FE"/>
    <w:rsid w:val="00EC3EF7"/>
    <w:rsid w:val="00EC529B"/>
    <w:rsid w:val="00EC6563"/>
    <w:rsid w:val="00EC664E"/>
    <w:rsid w:val="00EC6F11"/>
    <w:rsid w:val="00EC70E5"/>
    <w:rsid w:val="00EC74CA"/>
    <w:rsid w:val="00EC798F"/>
    <w:rsid w:val="00ED066E"/>
    <w:rsid w:val="00ED110D"/>
    <w:rsid w:val="00ED1270"/>
    <w:rsid w:val="00ED1525"/>
    <w:rsid w:val="00ED21C3"/>
    <w:rsid w:val="00ED3467"/>
    <w:rsid w:val="00ED4425"/>
    <w:rsid w:val="00ED5011"/>
    <w:rsid w:val="00ED5169"/>
    <w:rsid w:val="00ED5450"/>
    <w:rsid w:val="00ED54A4"/>
    <w:rsid w:val="00ED54F5"/>
    <w:rsid w:val="00ED55E2"/>
    <w:rsid w:val="00ED759D"/>
    <w:rsid w:val="00EE0E64"/>
    <w:rsid w:val="00EE0FB9"/>
    <w:rsid w:val="00EE15EB"/>
    <w:rsid w:val="00EE170D"/>
    <w:rsid w:val="00EE1883"/>
    <w:rsid w:val="00EE263B"/>
    <w:rsid w:val="00EE2BEB"/>
    <w:rsid w:val="00EE32D4"/>
    <w:rsid w:val="00EE3336"/>
    <w:rsid w:val="00EE36AD"/>
    <w:rsid w:val="00EE4D12"/>
    <w:rsid w:val="00EE4DCD"/>
    <w:rsid w:val="00EE4FA1"/>
    <w:rsid w:val="00EE7677"/>
    <w:rsid w:val="00EE7817"/>
    <w:rsid w:val="00EE7ABE"/>
    <w:rsid w:val="00EE7E00"/>
    <w:rsid w:val="00EE7E08"/>
    <w:rsid w:val="00EF138D"/>
    <w:rsid w:val="00EF262F"/>
    <w:rsid w:val="00EF26BC"/>
    <w:rsid w:val="00EF2AA6"/>
    <w:rsid w:val="00EF2B0F"/>
    <w:rsid w:val="00EF46BC"/>
    <w:rsid w:val="00EF56D3"/>
    <w:rsid w:val="00EF57B3"/>
    <w:rsid w:val="00EF5866"/>
    <w:rsid w:val="00EF6731"/>
    <w:rsid w:val="00EF6B31"/>
    <w:rsid w:val="00EF6B58"/>
    <w:rsid w:val="00EF72B0"/>
    <w:rsid w:val="00EF772E"/>
    <w:rsid w:val="00F00662"/>
    <w:rsid w:val="00F01C36"/>
    <w:rsid w:val="00F0305C"/>
    <w:rsid w:val="00F0333B"/>
    <w:rsid w:val="00F04201"/>
    <w:rsid w:val="00F0441F"/>
    <w:rsid w:val="00F044ED"/>
    <w:rsid w:val="00F0650E"/>
    <w:rsid w:val="00F06751"/>
    <w:rsid w:val="00F109AA"/>
    <w:rsid w:val="00F10CF6"/>
    <w:rsid w:val="00F10FA7"/>
    <w:rsid w:val="00F11A5C"/>
    <w:rsid w:val="00F11B3A"/>
    <w:rsid w:val="00F13467"/>
    <w:rsid w:val="00F135A4"/>
    <w:rsid w:val="00F137EE"/>
    <w:rsid w:val="00F1451B"/>
    <w:rsid w:val="00F14671"/>
    <w:rsid w:val="00F150C3"/>
    <w:rsid w:val="00F15F5A"/>
    <w:rsid w:val="00F16133"/>
    <w:rsid w:val="00F163BE"/>
    <w:rsid w:val="00F1640E"/>
    <w:rsid w:val="00F1706C"/>
    <w:rsid w:val="00F17091"/>
    <w:rsid w:val="00F1787D"/>
    <w:rsid w:val="00F2076E"/>
    <w:rsid w:val="00F20BF2"/>
    <w:rsid w:val="00F21067"/>
    <w:rsid w:val="00F21150"/>
    <w:rsid w:val="00F21882"/>
    <w:rsid w:val="00F22992"/>
    <w:rsid w:val="00F22B97"/>
    <w:rsid w:val="00F23893"/>
    <w:rsid w:val="00F238F1"/>
    <w:rsid w:val="00F23FAD"/>
    <w:rsid w:val="00F244B7"/>
    <w:rsid w:val="00F24684"/>
    <w:rsid w:val="00F24848"/>
    <w:rsid w:val="00F24F44"/>
    <w:rsid w:val="00F24F7D"/>
    <w:rsid w:val="00F2565E"/>
    <w:rsid w:val="00F25C23"/>
    <w:rsid w:val="00F25EFE"/>
    <w:rsid w:val="00F26363"/>
    <w:rsid w:val="00F27A0C"/>
    <w:rsid w:val="00F30AC7"/>
    <w:rsid w:val="00F30D99"/>
    <w:rsid w:val="00F30DF6"/>
    <w:rsid w:val="00F3143E"/>
    <w:rsid w:val="00F31466"/>
    <w:rsid w:val="00F33623"/>
    <w:rsid w:val="00F33B7B"/>
    <w:rsid w:val="00F34150"/>
    <w:rsid w:val="00F345B2"/>
    <w:rsid w:val="00F3511A"/>
    <w:rsid w:val="00F37A98"/>
    <w:rsid w:val="00F405E1"/>
    <w:rsid w:val="00F41160"/>
    <w:rsid w:val="00F411C1"/>
    <w:rsid w:val="00F412CF"/>
    <w:rsid w:val="00F413CE"/>
    <w:rsid w:val="00F41F71"/>
    <w:rsid w:val="00F42124"/>
    <w:rsid w:val="00F42357"/>
    <w:rsid w:val="00F424C7"/>
    <w:rsid w:val="00F436C8"/>
    <w:rsid w:val="00F436EC"/>
    <w:rsid w:val="00F4424C"/>
    <w:rsid w:val="00F451C4"/>
    <w:rsid w:val="00F45557"/>
    <w:rsid w:val="00F45738"/>
    <w:rsid w:val="00F46667"/>
    <w:rsid w:val="00F471A5"/>
    <w:rsid w:val="00F47665"/>
    <w:rsid w:val="00F50118"/>
    <w:rsid w:val="00F502DF"/>
    <w:rsid w:val="00F505B9"/>
    <w:rsid w:val="00F50C57"/>
    <w:rsid w:val="00F50F98"/>
    <w:rsid w:val="00F51078"/>
    <w:rsid w:val="00F51572"/>
    <w:rsid w:val="00F51DFC"/>
    <w:rsid w:val="00F52047"/>
    <w:rsid w:val="00F53359"/>
    <w:rsid w:val="00F53DE5"/>
    <w:rsid w:val="00F54206"/>
    <w:rsid w:val="00F545C5"/>
    <w:rsid w:val="00F54981"/>
    <w:rsid w:val="00F574D0"/>
    <w:rsid w:val="00F575D4"/>
    <w:rsid w:val="00F60BF4"/>
    <w:rsid w:val="00F60FD5"/>
    <w:rsid w:val="00F614C2"/>
    <w:rsid w:val="00F61554"/>
    <w:rsid w:val="00F624CD"/>
    <w:rsid w:val="00F62F8E"/>
    <w:rsid w:val="00F634BC"/>
    <w:rsid w:val="00F63FD7"/>
    <w:rsid w:val="00F640DB"/>
    <w:rsid w:val="00F64137"/>
    <w:rsid w:val="00F645FD"/>
    <w:rsid w:val="00F64F41"/>
    <w:rsid w:val="00F650DB"/>
    <w:rsid w:val="00F65551"/>
    <w:rsid w:val="00F6557C"/>
    <w:rsid w:val="00F6572D"/>
    <w:rsid w:val="00F65CE5"/>
    <w:rsid w:val="00F65D5B"/>
    <w:rsid w:val="00F66255"/>
    <w:rsid w:val="00F66560"/>
    <w:rsid w:val="00F665D8"/>
    <w:rsid w:val="00F66CEC"/>
    <w:rsid w:val="00F67A5B"/>
    <w:rsid w:val="00F67AA2"/>
    <w:rsid w:val="00F707A4"/>
    <w:rsid w:val="00F71081"/>
    <w:rsid w:val="00F71AB3"/>
    <w:rsid w:val="00F72303"/>
    <w:rsid w:val="00F72D10"/>
    <w:rsid w:val="00F72E31"/>
    <w:rsid w:val="00F7390F"/>
    <w:rsid w:val="00F73AE6"/>
    <w:rsid w:val="00F749DF"/>
    <w:rsid w:val="00F74B1F"/>
    <w:rsid w:val="00F757CB"/>
    <w:rsid w:val="00F765A3"/>
    <w:rsid w:val="00F76E7B"/>
    <w:rsid w:val="00F77A33"/>
    <w:rsid w:val="00F81289"/>
    <w:rsid w:val="00F812BB"/>
    <w:rsid w:val="00F81680"/>
    <w:rsid w:val="00F81B29"/>
    <w:rsid w:val="00F81D75"/>
    <w:rsid w:val="00F8276C"/>
    <w:rsid w:val="00F82ADA"/>
    <w:rsid w:val="00F83717"/>
    <w:rsid w:val="00F842D3"/>
    <w:rsid w:val="00F84416"/>
    <w:rsid w:val="00F84B5F"/>
    <w:rsid w:val="00F84BBF"/>
    <w:rsid w:val="00F84C36"/>
    <w:rsid w:val="00F84DFB"/>
    <w:rsid w:val="00F85F08"/>
    <w:rsid w:val="00F86603"/>
    <w:rsid w:val="00F867D3"/>
    <w:rsid w:val="00F87D26"/>
    <w:rsid w:val="00F9049A"/>
    <w:rsid w:val="00F92B70"/>
    <w:rsid w:val="00F9339C"/>
    <w:rsid w:val="00F93455"/>
    <w:rsid w:val="00F95639"/>
    <w:rsid w:val="00F9580F"/>
    <w:rsid w:val="00F95A72"/>
    <w:rsid w:val="00F960B6"/>
    <w:rsid w:val="00F965D8"/>
    <w:rsid w:val="00F96829"/>
    <w:rsid w:val="00F96F39"/>
    <w:rsid w:val="00F97AEA"/>
    <w:rsid w:val="00F97B15"/>
    <w:rsid w:val="00FA00C3"/>
    <w:rsid w:val="00FA01FB"/>
    <w:rsid w:val="00FA022E"/>
    <w:rsid w:val="00FA0F28"/>
    <w:rsid w:val="00FA1C95"/>
    <w:rsid w:val="00FA220B"/>
    <w:rsid w:val="00FA2C8B"/>
    <w:rsid w:val="00FA3894"/>
    <w:rsid w:val="00FA3FAB"/>
    <w:rsid w:val="00FA438A"/>
    <w:rsid w:val="00FA509C"/>
    <w:rsid w:val="00FA512B"/>
    <w:rsid w:val="00FA6223"/>
    <w:rsid w:val="00FA66CE"/>
    <w:rsid w:val="00FA67B5"/>
    <w:rsid w:val="00FA681E"/>
    <w:rsid w:val="00FA6944"/>
    <w:rsid w:val="00FA6B9D"/>
    <w:rsid w:val="00FA6F7D"/>
    <w:rsid w:val="00FA778A"/>
    <w:rsid w:val="00FA7823"/>
    <w:rsid w:val="00FA78D6"/>
    <w:rsid w:val="00FB0B06"/>
    <w:rsid w:val="00FB0B61"/>
    <w:rsid w:val="00FB0C34"/>
    <w:rsid w:val="00FB0C83"/>
    <w:rsid w:val="00FB1409"/>
    <w:rsid w:val="00FB170D"/>
    <w:rsid w:val="00FB1A02"/>
    <w:rsid w:val="00FB231C"/>
    <w:rsid w:val="00FB2576"/>
    <w:rsid w:val="00FB2ECF"/>
    <w:rsid w:val="00FB426A"/>
    <w:rsid w:val="00FB436F"/>
    <w:rsid w:val="00FB4A47"/>
    <w:rsid w:val="00FB4BEA"/>
    <w:rsid w:val="00FB4EF8"/>
    <w:rsid w:val="00FB4F46"/>
    <w:rsid w:val="00FB52C7"/>
    <w:rsid w:val="00FB5B8D"/>
    <w:rsid w:val="00FB69E0"/>
    <w:rsid w:val="00FB6BD9"/>
    <w:rsid w:val="00FC1E4C"/>
    <w:rsid w:val="00FC1F89"/>
    <w:rsid w:val="00FC2412"/>
    <w:rsid w:val="00FC25D1"/>
    <w:rsid w:val="00FC2ECD"/>
    <w:rsid w:val="00FC3B04"/>
    <w:rsid w:val="00FC4169"/>
    <w:rsid w:val="00FC4F90"/>
    <w:rsid w:val="00FC5637"/>
    <w:rsid w:val="00FC5745"/>
    <w:rsid w:val="00FC5A35"/>
    <w:rsid w:val="00FC5E80"/>
    <w:rsid w:val="00FC65AD"/>
    <w:rsid w:val="00FC67B5"/>
    <w:rsid w:val="00FC700E"/>
    <w:rsid w:val="00FC7644"/>
    <w:rsid w:val="00FC7794"/>
    <w:rsid w:val="00FC7B9A"/>
    <w:rsid w:val="00FC7C81"/>
    <w:rsid w:val="00FC7E3A"/>
    <w:rsid w:val="00FD064D"/>
    <w:rsid w:val="00FD0DBC"/>
    <w:rsid w:val="00FD2F94"/>
    <w:rsid w:val="00FD4360"/>
    <w:rsid w:val="00FD4375"/>
    <w:rsid w:val="00FD505C"/>
    <w:rsid w:val="00FD5453"/>
    <w:rsid w:val="00FD55C7"/>
    <w:rsid w:val="00FD58DF"/>
    <w:rsid w:val="00FD58EE"/>
    <w:rsid w:val="00FD6687"/>
    <w:rsid w:val="00FD67AF"/>
    <w:rsid w:val="00FD7F40"/>
    <w:rsid w:val="00FE038B"/>
    <w:rsid w:val="00FE0ABC"/>
    <w:rsid w:val="00FE0C17"/>
    <w:rsid w:val="00FE1125"/>
    <w:rsid w:val="00FE126F"/>
    <w:rsid w:val="00FE1555"/>
    <w:rsid w:val="00FE4156"/>
    <w:rsid w:val="00FE4DE0"/>
    <w:rsid w:val="00FE528C"/>
    <w:rsid w:val="00FE5332"/>
    <w:rsid w:val="00FE53AE"/>
    <w:rsid w:val="00FE5572"/>
    <w:rsid w:val="00FE62D8"/>
    <w:rsid w:val="00FE6EF7"/>
    <w:rsid w:val="00FE711B"/>
    <w:rsid w:val="00FE7338"/>
    <w:rsid w:val="00FE7730"/>
    <w:rsid w:val="00FF01A8"/>
    <w:rsid w:val="00FF04F1"/>
    <w:rsid w:val="00FF09EC"/>
    <w:rsid w:val="00FF0EC3"/>
    <w:rsid w:val="00FF21A2"/>
    <w:rsid w:val="00FF2813"/>
    <w:rsid w:val="00FF32F9"/>
    <w:rsid w:val="00FF3611"/>
    <w:rsid w:val="00FF3AD5"/>
    <w:rsid w:val="00FF3DDC"/>
    <w:rsid w:val="00FF3FB4"/>
    <w:rsid w:val="00FF4C7F"/>
    <w:rsid w:val="00FF547F"/>
    <w:rsid w:val="00FF5778"/>
    <w:rsid w:val="00FF5E95"/>
    <w:rsid w:val="00FF6975"/>
    <w:rsid w:val="00FF76C9"/>
    <w:rsid w:val="00FF7B85"/>
    <w:rsid w:val="00FF7C1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8065"/>
    <o:shapelayout v:ext="edit">
      <o:idmap v:ext="edit" data="1"/>
    </o:shapelayout>
  </w:shapeDefaults>
  <w:decimalSymbol w:val=","/>
  <w:listSeparator w:val=";"/>
  <w14:docId w14:val="1D4D67AE"/>
  <w15:docId w15:val="{43C6064C-3EAD-4952-BC48-6999B9515C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Calibri"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BE279E"/>
    <w:pPr>
      <w:spacing w:line="360" w:lineRule="auto"/>
      <w:ind w:firstLine="709"/>
      <w:jc w:val="both"/>
    </w:pPr>
    <w:rPr>
      <w:rFonts w:ascii="Arial" w:hAnsi="Arial"/>
      <w:sz w:val="22"/>
      <w:szCs w:val="24"/>
      <w:lang w:eastAsia="en-US"/>
    </w:rPr>
  </w:style>
  <w:style w:type="paragraph" w:styleId="1">
    <w:name w:val="heading 1"/>
    <w:aliases w:val="Заголовок 1 Знак1,новая страница,Заголовок 1 Знак2,Заголовок 1 Знак1 Знак2,новая страница Знак1,Заголовок 1 Знак1 Знак Знак2,Заголовок 1 Знак1 Знак3,Заголовок 1 Знак Знак2,Заголовок 1 Знак1 Знак1 Знак,Заголовок 1 Знак Знак Знак1 Знак,Раздел"/>
    <w:next w:val="a4"/>
    <w:link w:val="10"/>
    <w:autoRedefine/>
    <w:qFormat/>
    <w:rsid w:val="00DD0F46"/>
    <w:pPr>
      <w:keepNext/>
      <w:keepLines/>
      <w:pageBreakBefore/>
      <w:suppressAutoHyphens/>
      <w:spacing w:line="276" w:lineRule="auto"/>
      <w:jc w:val="center"/>
      <w:outlineLvl w:val="0"/>
    </w:pPr>
    <w:rPr>
      <w:rFonts w:eastAsia="Times New Roman"/>
      <w:b/>
      <w:bCs/>
      <w:sz w:val="28"/>
      <w:szCs w:val="28"/>
      <w:lang w:eastAsia="en-US"/>
    </w:rPr>
  </w:style>
  <w:style w:type="paragraph" w:styleId="2">
    <w:name w:val="heading 2"/>
    <w:aliases w:val="Знак2,Знак,Заголовок 2 Знак1,Знак2 Знак,Заголовок 2 Знак Знак,Знак2 Знак Знак,Знак Знак4 Знак,Заголовок 2 Знак1 Знак1 Знак,Заголовок 2 Знак2 Знак,Знак2 Знак Знак1 Знак1,Заголовок 2 Знак Знак Знак1,Знак2 З, Знак, Знак2 Знак, Знак Знак4 Знак"/>
    <w:next w:val="a4"/>
    <w:link w:val="20"/>
    <w:autoRedefine/>
    <w:qFormat/>
    <w:rsid w:val="008A7583"/>
    <w:pPr>
      <w:keepNext/>
      <w:numPr>
        <w:ilvl w:val="1"/>
        <w:numId w:val="1"/>
      </w:numPr>
      <w:suppressAutoHyphens/>
      <w:spacing w:before="220" w:after="220"/>
      <w:jc w:val="both"/>
      <w:outlineLvl w:val="1"/>
    </w:pPr>
    <w:rPr>
      <w:rFonts w:eastAsia="Times New Roman"/>
      <w:b/>
      <w:bCs/>
      <w:sz w:val="24"/>
      <w:szCs w:val="28"/>
      <w:lang w:eastAsia="en-US"/>
    </w:rPr>
  </w:style>
  <w:style w:type="paragraph" w:styleId="3">
    <w:name w:val="heading 3"/>
    <w:aliases w:val="- 1.1.1,Пункт,- 1.1.11,- 1.1.12,- 1.1.13,- 1.1.14,H3,Заголовок 3 Знак,Caaieiaie 3 Ciae,Çàãîëîâîê 3 Çíàê,Heading 3 Char,h3,Заголовок 3 Знак + 12 пт,не курсив,Междустр.интервал:  полуторн...,Заголовок 3 пункт УГТП"/>
    <w:next w:val="a4"/>
    <w:link w:val="31"/>
    <w:autoRedefine/>
    <w:uiPriority w:val="9"/>
    <w:qFormat/>
    <w:rsid w:val="007F5435"/>
    <w:pPr>
      <w:keepNext/>
      <w:numPr>
        <w:ilvl w:val="2"/>
        <w:numId w:val="1"/>
      </w:numPr>
      <w:suppressAutoHyphens/>
      <w:spacing w:before="220" w:after="220"/>
      <w:jc w:val="both"/>
      <w:outlineLvl w:val="2"/>
    </w:pPr>
    <w:rPr>
      <w:rFonts w:eastAsia="Times New Roman"/>
      <w:b/>
      <w:sz w:val="24"/>
      <w:szCs w:val="26"/>
      <w:lang w:eastAsia="en-US"/>
    </w:rPr>
  </w:style>
  <w:style w:type="paragraph" w:styleId="4">
    <w:name w:val="heading 4"/>
    <w:aliases w:val="Подпункт,H4,(????.),Заголовок 4 подпункт УГТП,Н4"/>
    <w:basedOn w:val="3"/>
    <w:next w:val="a4"/>
    <w:link w:val="40"/>
    <w:qFormat/>
    <w:rsid w:val="00CE1B24"/>
    <w:pPr>
      <w:numPr>
        <w:ilvl w:val="0"/>
        <w:numId w:val="0"/>
      </w:numPr>
      <w:outlineLvl w:val="3"/>
    </w:pPr>
    <w:rPr>
      <w:b w:val="0"/>
      <w:bCs/>
      <w:szCs w:val="28"/>
      <w:lang w:val="en-US"/>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H5"/>
    <w:basedOn w:val="a4"/>
    <w:next w:val="a4"/>
    <w:link w:val="50"/>
    <w:uiPriority w:val="9"/>
    <w:qFormat/>
    <w:rsid w:val="00244CFB"/>
    <w:pPr>
      <w:numPr>
        <w:ilvl w:val="4"/>
        <w:numId w:val="1"/>
      </w:numPr>
      <w:spacing w:before="240" w:after="60"/>
      <w:outlineLvl w:val="4"/>
    </w:pPr>
    <w:rPr>
      <w:rFonts w:ascii="Calibri" w:eastAsia="Times New Roman" w:hAnsi="Calibri"/>
      <w:b/>
      <w:bCs/>
      <w:i/>
      <w:iCs/>
      <w:sz w:val="26"/>
      <w:szCs w:val="26"/>
      <w:lang w:val="x-none"/>
    </w:rPr>
  </w:style>
  <w:style w:type="paragraph" w:styleId="6">
    <w:name w:val="heading 6"/>
    <w:aliases w:val="Heading 6 Char"/>
    <w:basedOn w:val="a4"/>
    <w:next w:val="a4"/>
    <w:link w:val="60"/>
    <w:uiPriority w:val="9"/>
    <w:qFormat/>
    <w:rsid w:val="00244CFB"/>
    <w:pPr>
      <w:numPr>
        <w:ilvl w:val="5"/>
        <w:numId w:val="1"/>
      </w:numPr>
      <w:spacing w:before="240" w:after="60"/>
      <w:outlineLvl w:val="5"/>
    </w:pPr>
    <w:rPr>
      <w:rFonts w:ascii="Calibri" w:eastAsia="Times New Roman" w:hAnsi="Calibri"/>
      <w:b/>
      <w:bCs/>
      <w:szCs w:val="22"/>
      <w:lang w:val="x-none"/>
    </w:rPr>
  </w:style>
  <w:style w:type="paragraph" w:styleId="7">
    <w:name w:val="heading 7"/>
    <w:basedOn w:val="a4"/>
    <w:next w:val="a4"/>
    <w:link w:val="70"/>
    <w:uiPriority w:val="9"/>
    <w:qFormat/>
    <w:rsid w:val="00244CFB"/>
    <w:pPr>
      <w:numPr>
        <w:ilvl w:val="6"/>
        <w:numId w:val="1"/>
      </w:numPr>
      <w:spacing w:before="240" w:after="60"/>
      <w:outlineLvl w:val="6"/>
    </w:pPr>
    <w:rPr>
      <w:rFonts w:ascii="Calibri" w:eastAsia="Times New Roman" w:hAnsi="Calibri"/>
      <w:sz w:val="24"/>
      <w:lang w:val="x-none"/>
    </w:rPr>
  </w:style>
  <w:style w:type="paragraph" w:styleId="8">
    <w:name w:val="heading 8"/>
    <w:aliases w:val=" Знак8,Знак8"/>
    <w:basedOn w:val="a4"/>
    <w:next w:val="a4"/>
    <w:link w:val="80"/>
    <w:uiPriority w:val="9"/>
    <w:qFormat/>
    <w:rsid w:val="00244CFB"/>
    <w:pPr>
      <w:numPr>
        <w:ilvl w:val="7"/>
        <w:numId w:val="1"/>
      </w:numPr>
      <w:spacing w:before="240" w:after="60"/>
      <w:outlineLvl w:val="7"/>
    </w:pPr>
    <w:rPr>
      <w:rFonts w:ascii="Calibri" w:eastAsia="Times New Roman" w:hAnsi="Calibri"/>
      <w:i/>
      <w:iCs/>
      <w:sz w:val="24"/>
      <w:lang w:val="x-none"/>
    </w:rPr>
  </w:style>
  <w:style w:type="paragraph" w:styleId="9">
    <w:name w:val="heading 9"/>
    <w:aliases w:val="Заголовок 90"/>
    <w:basedOn w:val="a4"/>
    <w:next w:val="a4"/>
    <w:link w:val="90"/>
    <w:uiPriority w:val="9"/>
    <w:qFormat/>
    <w:rsid w:val="00244CFB"/>
    <w:pPr>
      <w:numPr>
        <w:ilvl w:val="8"/>
        <w:numId w:val="1"/>
      </w:numPr>
      <w:spacing w:before="240" w:after="60"/>
      <w:outlineLvl w:val="8"/>
    </w:pPr>
    <w:rPr>
      <w:rFonts w:ascii="Cambria" w:eastAsia="Times New Roman" w:hAnsi="Cambria"/>
      <w:szCs w:val="22"/>
      <w:lang w:val="x-none"/>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0">
    <w:name w:val="Заголовок 1 Знак"/>
    <w:aliases w:val="Заголовок 1 Знак1 Знак,новая страница Знак,Заголовок 1 Знак2 Знак,Заголовок 1 Знак1 Знак2 Знак,новая страница Знак1 Знак,Заголовок 1 Знак1 Знак Знак2 Знак,Заголовок 1 Знак1 Знак3 Знак,Заголовок 1 Знак Знак2 Знак,Раздел Знак"/>
    <w:link w:val="1"/>
    <w:rsid w:val="00DD0F46"/>
    <w:rPr>
      <w:rFonts w:eastAsia="Times New Roman"/>
      <w:b/>
      <w:bCs/>
      <w:sz w:val="28"/>
      <w:szCs w:val="28"/>
      <w:lang w:eastAsia="en-US"/>
    </w:rPr>
  </w:style>
  <w:style w:type="character" w:customStyle="1" w:styleId="20">
    <w:name w:val="Заголовок 2 Знак"/>
    <w:aliases w:val="Знак2 Знак1,Знак Знак,Заголовок 2 Знак1 Знак,Знак2 Знак Знак1,Заголовок 2 Знак Знак Знак,Знак2 Знак Знак Знак,Знак Знак4 Знак Знак,Заголовок 2 Знак1 Знак1 Знак Знак,Заголовок 2 Знак2 Знак Знак,Знак2 Знак Знак1 Знак1 Знак,Знак2 З Знак"/>
    <w:link w:val="2"/>
    <w:rsid w:val="008A7583"/>
    <w:rPr>
      <w:rFonts w:eastAsia="Times New Roman"/>
      <w:b/>
      <w:bCs/>
      <w:sz w:val="24"/>
      <w:szCs w:val="28"/>
      <w:lang w:eastAsia="en-US"/>
    </w:rPr>
  </w:style>
  <w:style w:type="character" w:customStyle="1" w:styleId="31">
    <w:name w:val="Заголовок 3 Знак1"/>
    <w:aliases w:val="- 1.1.1 Знак,Пункт Знак,- 1.1.11 Знак,- 1.1.12 Знак,- 1.1.13 Знак,- 1.1.14 Знак,H3 Знак,Заголовок 3 Знак Знак,Caaieiaie 3 Ciae Знак,Çàãîëîâîê 3 Çíàê Знак,Heading 3 Char Знак,h3 Знак,Заголовок 3 Знак + 12 пт Знак,не курсив Знак"/>
    <w:link w:val="3"/>
    <w:uiPriority w:val="9"/>
    <w:rsid w:val="007F5435"/>
    <w:rPr>
      <w:rFonts w:eastAsia="Times New Roman"/>
      <w:b/>
      <w:sz w:val="24"/>
      <w:szCs w:val="26"/>
      <w:lang w:eastAsia="en-US"/>
    </w:rPr>
  </w:style>
  <w:style w:type="character" w:customStyle="1" w:styleId="40">
    <w:name w:val="Заголовок 4 Знак"/>
    <w:aliases w:val="Подпункт Знак,H4 Знак,(????.) Знак,Заголовок 4 подпункт УГТП Знак,Н4 Знак"/>
    <w:link w:val="4"/>
    <w:uiPriority w:val="9"/>
    <w:rsid w:val="00CE1B24"/>
    <w:rPr>
      <w:rFonts w:ascii="Arial" w:eastAsia="Times New Roman" w:hAnsi="Arial"/>
      <w:bCs/>
      <w:i/>
      <w:sz w:val="22"/>
      <w:szCs w:val="28"/>
      <w:lang w:val="en-US" w:eastAsia="en-US"/>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link w:val="5"/>
    <w:uiPriority w:val="9"/>
    <w:rsid w:val="00244CFB"/>
    <w:rPr>
      <w:rFonts w:ascii="Calibri" w:eastAsia="Times New Roman" w:hAnsi="Calibri"/>
      <w:b/>
      <w:bCs/>
      <w:i/>
      <w:iCs/>
      <w:sz w:val="26"/>
      <w:szCs w:val="26"/>
      <w:lang w:val="x-none" w:eastAsia="en-US"/>
    </w:rPr>
  </w:style>
  <w:style w:type="character" w:customStyle="1" w:styleId="60">
    <w:name w:val="Заголовок 6 Знак"/>
    <w:aliases w:val="Heading 6 Char Знак"/>
    <w:link w:val="6"/>
    <w:uiPriority w:val="9"/>
    <w:rsid w:val="00244CFB"/>
    <w:rPr>
      <w:rFonts w:ascii="Calibri" w:eastAsia="Times New Roman" w:hAnsi="Calibri"/>
      <w:b/>
      <w:bCs/>
      <w:sz w:val="22"/>
      <w:szCs w:val="22"/>
      <w:lang w:val="x-none" w:eastAsia="en-US"/>
    </w:rPr>
  </w:style>
  <w:style w:type="character" w:customStyle="1" w:styleId="70">
    <w:name w:val="Заголовок 7 Знак"/>
    <w:link w:val="7"/>
    <w:uiPriority w:val="9"/>
    <w:rsid w:val="00244CFB"/>
    <w:rPr>
      <w:rFonts w:ascii="Calibri" w:eastAsia="Times New Roman" w:hAnsi="Calibri"/>
      <w:sz w:val="24"/>
      <w:szCs w:val="24"/>
      <w:lang w:val="x-none" w:eastAsia="en-US"/>
    </w:rPr>
  </w:style>
  <w:style w:type="character" w:customStyle="1" w:styleId="80">
    <w:name w:val="Заголовок 8 Знак"/>
    <w:aliases w:val=" Знак8 Знак,Знак8 Знак"/>
    <w:link w:val="8"/>
    <w:uiPriority w:val="9"/>
    <w:rsid w:val="00244CFB"/>
    <w:rPr>
      <w:rFonts w:ascii="Calibri" w:eastAsia="Times New Roman" w:hAnsi="Calibri"/>
      <w:i/>
      <w:iCs/>
      <w:sz w:val="24"/>
      <w:szCs w:val="24"/>
      <w:lang w:val="x-none" w:eastAsia="en-US"/>
    </w:rPr>
  </w:style>
  <w:style w:type="character" w:customStyle="1" w:styleId="90">
    <w:name w:val="Заголовок 9 Знак"/>
    <w:aliases w:val="Заголовок 90 Знак"/>
    <w:link w:val="9"/>
    <w:uiPriority w:val="9"/>
    <w:rsid w:val="00244CFB"/>
    <w:rPr>
      <w:rFonts w:ascii="Cambria" w:eastAsia="Times New Roman" w:hAnsi="Cambria"/>
      <w:sz w:val="22"/>
      <w:szCs w:val="22"/>
      <w:lang w:val="x-none" w:eastAsia="en-US"/>
    </w:rPr>
  </w:style>
  <w:style w:type="paragraph" w:styleId="a8">
    <w:name w:val="header"/>
    <w:aliases w:val="??????? ??????????,ВерхКолонтитул,header-first,HeaderPort, Знак7,Знак7,h"/>
    <w:basedOn w:val="a9"/>
    <w:link w:val="aa"/>
    <w:uiPriority w:val="99"/>
    <w:unhideWhenUsed/>
    <w:rsid w:val="009E3464"/>
    <w:rPr>
      <w:rFonts w:ascii="ESKDa" w:hAnsi="ESKDa"/>
      <w:noProof w:val="0"/>
      <w:sz w:val="24"/>
      <w:lang w:val="x-none"/>
    </w:rPr>
  </w:style>
  <w:style w:type="paragraph" w:styleId="a9">
    <w:name w:val="footer"/>
    <w:basedOn w:val="a4"/>
    <w:link w:val="ab"/>
    <w:rsid w:val="00A64647"/>
    <w:pPr>
      <w:tabs>
        <w:tab w:val="center" w:pos="4677"/>
        <w:tab w:val="right" w:pos="9355"/>
      </w:tabs>
      <w:spacing w:line="240" w:lineRule="auto"/>
      <w:ind w:firstLine="0"/>
      <w:jc w:val="left"/>
    </w:pPr>
    <w:rPr>
      <w:noProof/>
      <w:sz w:val="20"/>
    </w:rPr>
  </w:style>
  <w:style w:type="character" w:customStyle="1" w:styleId="ab">
    <w:name w:val="Нижний колонтитул Знак"/>
    <w:link w:val="a9"/>
    <w:rsid w:val="00A64647"/>
    <w:rPr>
      <w:rFonts w:ascii="Arial" w:eastAsia="Calibri" w:hAnsi="Arial"/>
      <w:noProof/>
      <w:szCs w:val="24"/>
      <w:lang w:val="ru-RU" w:eastAsia="en-US" w:bidi="ar-SA"/>
    </w:rPr>
  </w:style>
  <w:style w:type="character" w:customStyle="1" w:styleId="aa">
    <w:name w:val="Верхний колонтитул Знак"/>
    <w:aliases w:val="??????? ?????????? Знак,ВерхКолонтитул Знак,header-first Знак,HeaderPort Знак, Знак7 Знак,Знак7 Знак,h Знак"/>
    <w:link w:val="a8"/>
    <w:uiPriority w:val="99"/>
    <w:rsid w:val="00BE1010"/>
    <w:rPr>
      <w:rFonts w:ascii="ESKDa" w:hAnsi="ESKDa"/>
      <w:sz w:val="24"/>
      <w:szCs w:val="24"/>
      <w:lang w:eastAsia="en-US"/>
    </w:rPr>
  </w:style>
  <w:style w:type="table" w:styleId="ac">
    <w:name w:val="Table Grid"/>
    <w:basedOn w:val="a6"/>
    <w:rsid w:val="00EA5DA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d">
    <w:name w:val="Balloon Text"/>
    <w:basedOn w:val="a4"/>
    <w:link w:val="ae"/>
    <w:uiPriority w:val="99"/>
    <w:semiHidden/>
    <w:unhideWhenUsed/>
    <w:rsid w:val="000B60F3"/>
    <w:pPr>
      <w:spacing w:line="240" w:lineRule="auto"/>
    </w:pPr>
    <w:rPr>
      <w:rFonts w:ascii="Tahoma" w:hAnsi="Tahoma"/>
      <w:sz w:val="16"/>
      <w:szCs w:val="16"/>
      <w:lang w:val="x-none"/>
    </w:rPr>
  </w:style>
  <w:style w:type="character" w:customStyle="1" w:styleId="ae">
    <w:name w:val="Текст выноски Знак"/>
    <w:link w:val="ad"/>
    <w:uiPriority w:val="99"/>
    <w:semiHidden/>
    <w:rsid w:val="000B60F3"/>
    <w:rPr>
      <w:rFonts w:ascii="Tahoma" w:hAnsi="Tahoma" w:cs="Tahoma"/>
      <w:sz w:val="16"/>
      <w:szCs w:val="16"/>
      <w:lang w:eastAsia="en-US"/>
    </w:rPr>
  </w:style>
  <w:style w:type="character" w:styleId="af">
    <w:name w:val="Placeholder Text"/>
    <w:uiPriority w:val="99"/>
    <w:semiHidden/>
    <w:rsid w:val="00BE1010"/>
    <w:rPr>
      <w:color w:val="808080"/>
    </w:rPr>
  </w:style>
  <w:style w:type="paragraph" w:styleId="11">
    <w:name w:val="toc 1"/>
    <w:basedOn w:val="a4"/>
    <w:next w:val="a4"/>
    <w:autoRedefine/>
    <w:uiPriority w:val="39"/>
    <w:unhideWhenUsed/>
    <w:rsid w:val="004C3CA0"/>
    <w:pPr>
      <w:ind w:firstLine="0"/>
      <w:jc w:val="left"/>
    </w:pPr>
    <w:rPr>
      <w:rFonts w:ascii="Times New Roman" w:hAnsi="Times New Roman" w:cstheme="majorHAnsi"/>
      <w:bCs/>
      <w:caps/>
      <w:sz w:val="24"/>
    </w:rPr>
  </w:style>
  <w:style w:type="character" w:styleId="af0">
    <w:name w:val="Hyperlink"/>
    <w:uiPriority w:val="99"/>
    <w:unhideWhenUsed/>
    <w:rsid w:val="0002033E"/>
    <w:rPr>
      <w:color w:val="0000FF"/>
      <w:u w:val="single"/>
    </w:rPr>
  </w:style>
  <w:style w:type="paragraph" w:styleId="af1">
    <w:name w:val="Title"/>
    <w:basedOn w:val="a4"/>
    <w:next w:val="a4"/>
    <w:link w:val="af2"/>
    <w:uiPriority w:val="10"/>
    <w:qFormat/>
    <w:rsid w:val="00AE575A"/>
    <w:pPr>
      <w:spacing w:before="220" w:after="220" w:line="240" w:lineRule="auto"/>
      <w:ind w:firstLine="0"/>
      <w:jc w:val="center"/>
    </w:pPr>
    <w:rPr>
      <w:bCs/>
      <w:szCs w:val="32"/>
    </w:rPr>
  </w:style>
  <w:style w:type="character" w:customStyle="1" w:styleId="af2">
    <w:name w:val="Название Знак"/>
    <w:link w:val="af1"/>
    <w:uiPriority w:val="10"/>
    <w:rsid w:val="00AE575A"/>
    <w:rPr>
      <w:rFonts w:ascii="Arial" w:hAnsi="Arial"/>
      <w:bCs/>
      <w:sz w:val="22"/>
      <w:szCs w:val="32"/>
      <w:lang w:val="ru-RU" w:eastAsia="en-US" w:bidi="ar-SA"/>
    </w:rPr>
  </w:style>
  <w:style w:type="paragraph" w:styleId="41">
    <w:name w:val="toc 4"/>
    <w:basedOn w:val="a4"/>
    <w:next w:val="a4"/>
    <w:autoRedefine/>
    <w:uiPriority w:val="39"/>
    <w:unhideWhenUsed/>
    <w:rsid w:val="004C3CA0"/>
    <w:pPr>
      <w:jc w:val="left"/>
    </w:pPr>
    <w:rPr>
      <w:rFonts w:ascii="Times New Roman" w:hAnsi="Times New Roman" w:cstheme="minorHAnsi"/>
      <w:sz w:val="24"/>
      <w:szCs w:val="20"/>
    </w:rPr>
  </w:style>
  <w:style w:type="paragraph" w:styleId="21">
    <w:name w:val="toc 2"/>
    <w:basedOn w:val="a4"/>
    <w:next w:val="a4"/>
    <w:autoRedefine/>
    <w:uiPriority w:val="39"/>
    <w:unhideWhenUsed/>
    <w:rsid w:val="004C3CA0"/>
    <w:pPr>
      <w:ind w:firstLine="284"/>
      <w:jc w:val="left"/>
    </w:pPr>
    <w:rPr>
      <w:rFonts w:ascii="Times New Roman" w:hAnsi="Times New Roman" w:cstheme="minorHAnsi"/>
      <w:bCs/>
      <w:sz w:val="24"/>
      <w:szCs w:val="20"/>
    </w:rPr>
  </w:style>
  <w:style w:type="paragraph" w:styleId="30">
    <w:name w:val="toc 3"/>
    <w:basedOn w:val="a4"/>
    <w:next w:val="a4"/>
    <w:autoRedefine/>
    <w:uiPriority w:val="39"/>
    <w:unhideWhenUsed/>
    <w:rsid w:val="004C3CA0"/>
    <w:pPr>
      <w:ind w:left="170" w:firstLine="567"/>
      <w:jc w:val="left"/>
    </w:pPr>
    <w:rPr>
      <w:rFonts w:ascii="Times New Roman" w:hAnsi="Times New Roman" w:cstheme="minorHAnsi"/>
      <w:sz w:val="24"/>
      <w:szCs w:val="20"/>
    </w:rPr>
  </w:style>
  <w:style w:type="paragraph" w:customStyle="1" w:styleId="af3">
    <w:name w:val="Обозначение"/>
    <w:basedOn w:val="af1"/>
    <w:next w:val="af4"/>
    <w:link w:val="af5"/>
    <w:rsid w:val="00F0333B"/>
    <w:pPr>
      <w:pageBreakBefore/>
    </w:pPr>
    <w:rPr>
      <w:rFonts w:eastAsia="Times New Roman"/>
      <w:b/>
      <w:bCs w:val="0"/>
    </w:rPr>
  </w:style>
  <w:style w:type="paragraph" w:customStyle="1" w:styleId="af4">
    <w:name w:val="Курсив"/>
    <w:basedOn w:val="af1"/>
    <w:next w:val="af1"/>
    <w:rsid w:val="00C022FD"/>
    <w:pPr>
      <w:spacing w:before="0" w:after="0"/>
    </w:pPr>
    <w:rPr>
      <w:i/>
    </w:rPr>
  </w:style>
  <w:style w:type="paragraph" w:customStyle="1" w:styleId="af6">
    <w:name w:val="Титул"/>
    <w:basedOn w:val="af1"/>
    <w:uiPriority w:val="99"/>
    <w:qFormat/>
    <w:rsid w:val="007C5940"/>
    <w:pPr>
      <w:suppressAutoHyphens/>
      <w:spacing w:before="0" w:after="0"/>
    </w:pPr>
    <w:rPr>
      <w:b/>
      <w:bCs w:val="0"/>
      <w:sz w:val="32"/>
      <w:szCs w:val="20"/>
    </w:rPr>
  </w:style>
  <w:style w:type="paragraph" w:customStyle="1" w:styleId="af7">
    <w:name w:val="Таблица"/>
    <w:basedOn w:val="a4"/>
    <w:uiPriority w:val="99"/>
    <w:rsid w:val="00E830E1"/>
    <w:pPr>
      <w:spacing w:line="240" w:lineRule="auto"/>
      <w:ind w:firstLine="0"/>
    </w:pPr>
    <w:rPr>
      <w:rFonts w:eastAsia="Times New Roman"/>
      <w:szCs w:val="20"/>
    </w:rPr>
  </w:style>
  <w:style w:type="paragraph" w:customStyle="1" w:styleId="af8">
    <w:name w:val="Таблица + по центру"/>
    <w:basedOn w:val="af7"/>
    <w:uiPriority w:val="99"/>
    <w:rsid w:val="00E830E1"/>
    <w:pPr>
      <w:jc w:val="center"/>
    </w:pPr>
  </w:style>
  <w:style w:type="paragraph" w:styleId="51">
    <w:name w:val="toc 5"/>
    <w:basedOn w:val="a4"/>
    <w:next w:val="a4"/>
    <w:autoRedefine/>
    <w:uiPriority w:val="39"/>
    <w:rsid w:val="004C3CA0"/>
    <w:pPr>
      <w:jc w:val="left"/>
    </w:pPr>
    <w:rPr>
      <w:rFonts w:ascii="Times New Roman" w:hAnsi="Times New Roman" w:cstheme="minorHAnsi"/>
      <w:sz w:val="24"/>
      <w:szCs w:val="20"/>
    </w:rPr>
  </w:style>
  <w:style w:type="paragraph" w:styleId="af9">
    <w:name w:val="Document Map"/>
    <w:basedOn w:val="a4"/>
    <w:link w:val="afa"/>
    <w:semiHidden/>
    <w:rsid w:val="00FF3AD5"/>
    <w:pPr>
      <w:shd w:val="clear" w:color="auto" w:fill="000080"/>
    </w:pPr>
    <w:rPr>
      <w:rFonts w:ascii="Tahoma" w:hAnsi="Tahoma"/>
      <w:sz w:val="20"/>
      <w:szCs w:val="20"/>
      <w:lang w:val="x-none"/>
    </w:rPr>
  </w:style>
  <w:style w:type="character" w:styleId="afb">
    <w:name w:val="annotation reference"/>
    <w:semiHidden/>
    <w:rsid w:val="002556C8"/>
    <w:rPr>
      <w:sz w:val="16"/>
      <w:szCs w:val="16"/>
    </w:rPr>
  </w:style>
  <w:style w:type="paragraph" w:styleId="afc">
    <w:name w:val="annotation text"/>
    <w:basedOn w:val="a4"/>
    <w:link w:val="afd"/>
    <w:rsid w:val="002556C8"/>
    <w:rPr>
      <w:sz w:val="20"/>
      <w:szCs w:val="20"/>
      <w:lang w:val="x-none"/>
    </w:rPr>
  </w:style>
  <w:style w:type="paragraph" w:styleId="afe">
    <w:name w:val="annotation subject"/>
    <w:basedOn w:val="afc"/>
    <w:next w:val="afc"/>
    <w:link w:val="aff"/>
    <w:semiHidden/>
    <w:rsid w:val="002556C8"/>
    <w:rPr>
      <w:b/>
      <w:bCs/>
    </w:rPr>
  </w:style>
  <w:style w:type="character" w:styleId="aff0">
    <w:name w:val="Emphasis"/>
    <w:uiPriority w:val="99"/>
    <w:qFormat/>
    <w:rsid w:val="00C244AD"/>
    <w:rPr>
      <w:rFonts w:cs="Times New Roman"/>
      <w:i/>
      <w:iCs/>
    </w:rPr>
  </w:style>
  <w:style w:type="paragraph" w:styleId="aff1">
    <w:name w:val="Body Text"/>
    <w:aliases w:val="Основной текст Знак1 Знак,Основной текст Знак Знак Знак,Основной текст Знак1 Знак Знак Знак,Основной текст документа Знак Знак Знак Знак,Основной текст Знак Знак Знак Знак Знак,Основной текст Знак1,Основной текст1 Знак, Знак1,Знак1"/>
    <w:basedOn w:val="a4"/>
    <w:link w:val="22"/>
    <w:rsid w:val="00DF4400"/>
    <w:pPr>
      <w:spacing w:before="240"/>
      <w:ind w:firstLine="0"/>
    </w:pPr>
    <w:rPr>
      <w:rFonts w:eastAsia="Times New Roman"/>
      <w:lang w:val="x-none" w:eastAsia="x-none"/>
    </w:rPr>
  </w:style>
  <w:style w:type="character" w:customStyle="1" w:styleId="aff2">
    <w:name w:val="Основной текст Знак"/>
    <w:uiPriority w:val="99"/>
    <w:semiHidden/>
    <w:rsid w:val="00DF4400"/>
    <w:rPr>
      <w:rFonts w:ascii="Arial" w:hAnsi="Arial"/>
      <w:sz w:val="22"/>
      <w:szCs w:val="24"/>
      <w:lang w:eastAsia="en-US"/>
    </w:rPr>
  </w:style>
  <w:style w:type="character" w:customStyle="1" w:styleId="22">
    <w:name w:val="Основной текст Знак2"/>
    <w:aliases w:val="Основной текст Знак1 Знак Знак,Основной текст Знак Знак Знак Знак,Основной текст Знак1 Знак Знак Знак Знак,Основной текст документа Знак Знак Знак Знак Знак,Основной текст Знак Знак Знак Знак Знак Знак,Основной текст Знак1 Знак1"/>
    <w:link w:val="aff1"/>
    <w:rsid w:val="00DF4400"/>
    <w:rPr>
      <w:rFonts w:ascii="Arial" w:eastAsia="Times New Roman" w:hAnsi="Arial"/>
      <w:sz w:val="22"/>
      <w:szCs w:val="24"/>
    </w:rPr>
  </w:style>
  <w:style w:type="paragraph" w:styleId="aff3">
    <w:name w:val="Body Text Indent"/>
    <w:aliases w:val="Основной текст с отступом Знак1,Основной текст с отступом Знак Знак,Основной текст с отступом Знак1 Знак Знак,Основной текст с отступом Знак2,Основной текст лево,Основной текст с отступом Знак1 Знак1"/>
    <w:basedOn w:val="a4"/>
    <w:link w:val="32"/>
    <w:rsid w:val="00DF4400"/>
    <w:pPr>
      <w:spacing w:after="120"/>
      <w:ind w:left="283"/>
    </w:pPr>
    <w:rPr>
      <w:lang w:val="x-none"/>
    </w:rPr>
  </w:style>
  <w:style w:type="character" w:customStyle="1" w:styleId="aff4">
    <w:name w:val="Основной текст с отступом Знак"/>
    <w:uiPriority w:val="99"/>
    <w:semiHidden/>
    <w:rsid w:val="00DF4400"/>
    <w:rPr>
      <w:rFonts w:ascii="Arial" w:hAnsi="Arial"/>
      <w:sz w:val="22"/>
      <w:szCs w:val="24"/>
      <w:lang w:eastAsia="en-US"/>
    </w:rPr>
  </w:style>
  <w:style w:type="character" w:customStyle="1" w:styleId="32">
    <w:name w:val="Основной текст с отступом Знак3"/>
    <w:aliases w:val="Основной текст с отступом Знак1 Знак,Основной текст с отступом Знак Знак Знак,Основной текст с отступом Знак1 Знак Знак Знак,Основной текст с отступом Знак2 Знак,Основной текст лево Знак"/>
    <w:link w:val="aff3"/>
    <w:rsid w:val="00DF4400"/>
    <w:rPr>
      <w:rFonts w:ascii="Arial" w:hAnsi="Arial"/>
      <w:sz w:val="22"/>
      <w:szCs w:val="24"/>
      <w:lang w:eastAsia="en-US"/>
    </w:rPr>
  </w:style>
  <w:style w:type="paragraph" w:customStyle="1" w:styleId="a">
    <w:name w:val="Перечисление"/>
    <w:basedOn w:val="a4"/>
    <w:link w:val="aff5"/>
    <w:qFormat/>
    <w:rsid w:val="00775651"/>
    <w:pPr>
      <w:numPr>
        <w:numId w:val="2"/>
      </w:numPr>
    </w:pPr>
    <w:rPr>
      <w:szCs w:val="22"/>
      <w:lang w:val="x-none"/>
    </w:rPr>
  </w:style>
  <w:style w:type="paragraph" w:customStyle="1" w:styleId="12">
    <w:name w:val="ГОСТ 1"/>
    <w:basedOn w:val="a4"/>
    <w:qFormat/>
    <w:rsid w:val="001D601B"/>
    <w:pPr>
      <w:autoSpaceDE w:val="0"/>
      <w:autoSpaceDN w:val="0"/>
      <w:adjustRightInd w:val="0"/>
      <w:ind w:firstLine="0"/>
    </w:pPr>
    <w:rPr>
      <w:rFonts w:eastAsia="Times New Roman" w:cs="TimesNewRomanPSMT"/>
      <w:szCs w:val="28"/>
      <w:lang w:eastAsia="ru-RU"/>
    </w:rPr>
  </w:style>
  <w:style w:type="character" w:customStyle="1" w:styleId="aff5">
    <w:name w:val="Перечисление Знак"/>
    <w:link w:val="a"/>
    <w:rsid w:val="00775651"/>
    <w:rPr>
      <w:rFonts w:ascii="Arial" w:hAnsi="Arial"/>
      <w:sz w:val="22"/>
      <w:szCs w:val="22"/>
      <w:lang w:val="x-none" w:eastAsia="en-US"/>
    </w:rPr>
  </w:style>
  <w:style w:type="paragraph" w:styleId="23">
    <w:name w:val="Body Text Indent 2"/>
    <w:aliases w:val="Основной для текста"/>
    <w:basedOn w:val="a4"/>
    <w:link w:val="24"/>
    <w:unhideWhenUsed/>
    <w:rsid w:val="001D601B"/>
    <w:pPr>
      <w:spacing w:after="120" w:line="480" w:lineRule="auto"/>
      <w:ind w:left="283"/>
    </w:pPr>
    <w:rPr>
      <w:lang w:val="x-none"/>
    </w:rPr>
  </w:style>
  <w:style w:type="character" w:customStyle="1" w:styleId="24">
    <w:name w:val="Основной текст с отступом 2 Знак"/>
    <w:aliases w:val="Основной для текста Знак"/>
    <w:link w:val="23"/>
    <w:rsid w:val="001D601B"/>
    <w:rPr>
      <w:rFonts w:ascii="Arial" w:hAnsi="Arial"/>
      <w:sz w:val="22"/>
      <w:szCs w:val="24"/>
      <w:lang w:eastAsia="en-US"/>
    </w:rPr>
  </w:style>
  <w:style w:type="paragraph" w:customStyle="1" w:styleId="Style46">
    <w:name w:val="Style46"/>
    <w:basedOn w:val="a4"/>
    <w:rsid w:val="001D601B"/>
    <w:pPr>
      <w:widowControl w:val="0"/>
      <w:autoSpaceDE w:val="0"/>
      <w:autoSpaceDN w:val="0"/>
      <w:adjustRightInd w:val="0"/>
      <w:spacing w:line="396" w:lineRule="exact"/>
      <w:ind w:firstLine="698"/>
    </w:pPr>
    <w:rPr>
      <w:rFonts w:ascii="Times New Roman" w:eastAsia="Times New Roman" w:hAnsi="Times New Roman"/>
      <w:sz w:val="24"/>
      <w:lang w:eastAsia="ru-RU"/>
    </w:rPr>
  </w:style>
  <w:style w:type="paragraph" w:styleId="aff6">
    <w:name w:val="caption"/>
    <w:basedOn w:val="a4"/>
    <w:next w:val="a4"/>
    <w:unhideWhenUsed/>
    <w:qFormat/>
    <w:rsid w:val="001D601B"/>
    <w:rPr>
      <w:b/>
      <w:bCs/>
      <w:sz w:val="20"/>
      <w:szCs w:val="20"/>
    </w:rPr>
  </w:style>
  <w:style w:type="paragraph" w:customStyle="1" w:styleId="aff7">
    <w:name w:val="таблица"/>
    <w:basedOn w:val="a4"/>
    <w:rsid w:val="005E3F51"/>
    <w:pPr>
      <w:widowControl w:val="0"/>
      <w:spacing w:before="120" w:line="240" w:lineRule="auto"/>
      <w:ind w:firstLine="0"/>
      <w:jc w:val="center"/>
    </w:pPr>
    <w:rPr>
      <w:rFonts w:eastAsia="Times New Roman"/>
      <w:szCs w:val="20"/>
      <w:lang w:eastAsia="ru-RU"/>
    </w:rPr>
  </w:style>
  <w:style w:type="paragraph" w:customStyle="1" w:styleId="13">
    <w:name w:val="Обычный1"/>
    <w:basedOn w:val="a4"/>
    <w:link w:val="14"/>
    <w:rsid w:val="00AB563B"/>
    <w:pPr>
      <w:spacing w:line="240" w:lineRule="auto"/>
      <w:ind w:firstLine="567"/>
    </w:pPr>
    <w:rPr>
      <w:rFonts w:ascii="Times New Roman" w:eastAsia="Times New Roman" w:hAnsi="Times New Roman"/>
      <w:sz w:val="24"/>
      <w:szCs w:val="20"/>
      <w:lang w:val="en-US" w:eastAsia="x-none"/>
    </w:rPr>
  </w:style>
  <w:style w:type="character" w:customStyle="1" w:styleId="14">
    <w:name w:val="Обычный1 Знак"/>
    <w:link w:val="13"/>
    <w:rsid w:val="00AB563B"/>
    <w:rPr>
      <w:rFonts w:eastAsia="Times New Roman"/>
      <w:sz w:val="24"/>
      <w:lang w:val="en-US"/>
    </w:rPr>
  </w:style>
  <w:style w:type="character" w:customStyle="1" w:styleId="15">
    <w:name w:val="Основной текст Знак Знак1"/>
    <w:aliases w:val=" Знак1 Знак,Основной текст Знак Знак Знак Знак6, Знак Знак Знак Знак,Основной текст1 Знак Знак Знак Знак6,Основной текст1 Знак Знак Знак Знак Знак,Основной текст1 Знак Знак Зна Знак1,Основной текст5,Основной текст Знак5, Знак15"/>
    <w:rsid w:val="00AB563B"/>
    <w:rPr>
      <w:sz w:val="28"/>
      <w:szCs w:val="28"/>
      <w:lang w:val="ru-RU" w:eastAsia="ru-RU" w:bidi="ar-SA"/>
    </w:rPr>
  </w:style>
  <w:style w:type="paragraph" w:customStyle="1" w:styleId="caaieiaie1">
    <w:name w:val="caaieiaie 1"/>
    <w:basedOn w:val="a4"/>
    <w:next w:val="a4"/>
    <w:rsid w:val="00AB563B"/>
    <w:pPr>
      <w:keepNext/>
      <w:widowControl w:val="0"/>
      <w:spacing w:line="240" w:lineRule="auto"/>
      <w:ind w:firstLine="0"/>
    </w:pPr>
    <w:rPr>
      <w:rFonts w:ascii="Times New Roman" w:eastAsia="Times New Roman" w:hAnsi="Times New Roman"/>
      <w:sz w:val="28"/>
      <w:szCs w:val="20"/>
      <w:lang w:val="en-US" w:eastAsia="ru-RU"/>
    </w:rPr>
  </w:style>
  <w:style w:type="paragraph" w:customStyle="1" w:styleId="210">
    <w:name w:val="Основной текст 21"/>
    <w:basedOn w:val="a4"/>
    <w:rsid w:val="00AB563B"/>
    <w:pPr>
      <w:widowControl w:val="0"/>
      <w:spacing w:line="240" w:lineRule="auto"/>
      <w:ind w:firstLine="720"/>
    </w:pPr>
    <w:rPr>
      <w:rFonts w:ascii="Times New Roman" w:eastAsia="Times New Roman" w:hAnsi="Times New Roman"/>
      <w:sz w:val="28"/>
      <w:szCs w:val="28"/>
      <w:lang w:eastAsia="ru-RU"/>
    </w:rPr>
  </w:style>
  <w:style w:type="character" w:customStyle="1" w:styleId="aff8">
    <w:name w:val="Знак Знак Знак Знак Знак Знак"/>
    <w:aliases w:val="Зна Знак"/>
    <w:rsid w:val="00AB563B"/>
    <w:rPr>
      <w:sz w:val="28"/>
      <w:szCs w:val="28"/>
      <w:lang w:val="ru-RU" w:eastAsia="ru-RU" w:bidi="ar-SA"/>
    </w:rPr>
  </w:style>
  <w:style w:type="paragraph" w:customStyle="1" w:styleId="aff9">
    <w:name w:val="табличный"/>
    <w:basedOn w:val="a4"/>
    <w:rsid w:val="00AD53F0"/>
    <w:pPr>
      <w:widowControl w:val="0"/>
      <w:spacing w:before="120" w:line="240" w:lineRule="auto"/>
      <w:ind w:firstLine="0"/>
      <w:jc w:val="center"/>
    </w:pPr>
    <w:rPr>
      <w:rFonts w:eastAsia="Times New Roman"/>
      <w:szCs w:val="20"/>
      <w:lang w:eastAsia="ru-RU"/>
    </w:rPr>
  </w:style>
  <w:style w:type="paragraph" w:styleId="affa">
    <w:name w:val="Block Text"/>
    <w:basedOn w:val="a4"/>
    <w:rsid w:val="00AD53F0"/>
    <w:pPr>
      <w:tabs>
        <w:tab w:val="left" w:pos="8788"/>
        <w:tab w:val="left" w:pos="11624"/>
      </w:tabs>
      <w:ind w:left="709" w:right="850" w:hanging="709"/>
    </w:pPr>
    <w:rPr>
      <w:rFonts w:eastAsia="Times New Roman"/>
      <w:spacing w:val="20"/>
      <w:szCs w:val="20"/>
      <w:lang w:eastAsia="ru-RU"/>
    </w:rPr>
  </w:style>
  <w:style w:type="paragraph" w:customStyle="1" w:styleId="-0">
    <w:name w:val="- Список"/>
    <w:basedOn w:val="affb"/>
    <w:link w:val="-2"/>
    <w:rsid w:val="007465F4"/>
    <w:pPr>
      <w:widowControl w:val="0"/>
      <w:numPr>
        <w:numId w:val="3"/>
      </w:numPr>
      <w:contextualSpacing/>
    </w:pPr>
    <w:rPr>
      <w:rFonts w:eastAsia="Times New Roman"/>
      <w:lang w:eastAsia="x-none"/>
    </w:rPr>
  </w:style>
  <w:style w:type="character" w:customStyle="1" w:styleId="-2">
    <w:name w:val="- Список Знак"/>
    <w:link w:val="-0"/>
    <w:rsid w:val="007465F4"/>
    <w:rPr>
      <w:rFonts w:ascii="Arial" w:eastAsia="Times New Roman" w:hAnsi="Arial"/>
      <w:sz w:val="22"/>
      <w:szCs w:val="24"/>
      <w:lang w:val="x-none" w:eastAsia="x-none"/>
    </w:rPr>
  </w:style>
  <w:style w:type="paragraph" w:styleId="affb">
    <w:name w:val="List Paragraph"/>
    <w:basedOn w:val="a4"/>
    <w:link w:val="affc"/>
    <w:uiPriority w:val="34"/>
    <w:qFormat/>
    <w:rsid w:val="007465F4"/>
    <w:pPr>
      <w:ind w:left="708"/>
    </w:pPr>
    <w:rPr>
      <w:lang w:val="x-none"/>
    </w:rPr>
  </w:style>
  <w:style w:type="paragraph" w:customStyle="1" w:styleId="a3">
    <w:name w:val="Простое Перечисление"/>
    <w:basedOn w:val="affb"/>
    <w:link w:val="affd"/>
    <w:qFormat/>
    <w:rsid w:val="001F0026"/>
    <w:pPr>
      <w:numPr>
        <w:numId w:val="4"/>
      </w:numPr>
      <w:contextualSpacing/>
    </w:pPr>
  </w:style>
  <w:style w:type="character" w:customStyle="1" w:styleId="affd">
    <w:name w:val="Простое Перечисление Знак"/>
    <w:link w:val="a3"/>
    <w:rsid w:val="001F0026"/>
    <w:rPr>
      <w:rFonts w:ascii="Arial" w:hAnsi="Arial"/>
      <w:sz w:val="22"/>
      <w:szCs w:val="24"/>
      <w:lang w:val="x-none" w:eastAsia="en-US"/>
    </w:rPr>
  </w:style>
  <w:style w:type="paragraph" w:customStyle="1" w:styleId="-1">
    <w:name w:val="- Таблица"/>
    <w:basedOn w:val="affb"/>
    <w:link w:val="-3"/>
    <w:qFormat/>
    <w:rsid w:val="00F67A5B"/>
    <w:pPr>
      <w:numPr>
        <w:numId w:val="5"/>
      </w:numPr>
      <w:contextualSpacing/>
      <w:jc w:val="center"/>
    </w:pPr>
    <w:rPr>
      <w:rFonts w:eastAsia="Times New Roman"/>
      <w:lang w:val="en-US" w:eastAsia="x-none"/>
    </w:rPr>
  </w:style>
  <w:style w:type="character" w:customStyle="1" w:styleId="-3">
    <w:name w:val="- Таблица Знак"/>
    <w:link w:val="-1"/>
    <w:rsid w:val="00F67A5B"/>
    <w:rPr>
      <w:rFonts w:ascii="Arial" w:eastAsia="Times New Roman" w:hAnsi="Arial"/>
      <w:sz w:val="22"/>
      <w:szCs w:val="24"/>
      <w:lang w:val="en-US" w:eastAsia="x-none"/>
    </w:rPr>
  </w:style>
  <w:style w:type="paragraph" w:customStyle="1" w:styleId="110">
    <w:name w:val="Обычный11"/>
    <w:rsid w:val="009E5E0B"/>
    <w:pPr>
      <w:widowControl w:val="0"/>
      <w:spacing w:line="300" w:lineRule="auto"/>
    </w:pPr>
    <w:rPr>
      <w:rFonts w:eastAsia="Times New Roman"/>
      <w:sz w:val="22"/>
    </w:rPr>
  </w:style>
  <w:style w:type="paragraph" w:customStyle="1" w:styleId="a2">
    <w:name w:val="Нумерованное перечисление"/>
    <w:basedOn w:val="affb"/>
    <w:link w:val="affe"/>
    <w:qFormat/>
    <w:rsid w:val="002614BB"/>
    <w:pPr>
      <w:numPr>
        <w:numId w:val="6"/>
      </w:numPr>
      <w:ind w:left="0" w:firstLine="567"/>
      <w:contextualSpacing/>
    </w:pPr>
    <w:rPr>
      <w:rFonts w:eastAsia="Times New Roman"/>
      <w:lang w:eastAsia="x-none"/>
    </w:rPr>
  </w:style>
  <w:style w:type="character" w:customStyle="1" w:styleId="affe">
    <w:name w:val="Нумерованное перечисление Знак"/>
    <w:link w:val="a2"/>
    <w:rsid w:val="002614BB"/>
    <w:rPr>
      <w:rFonts w:ascii="Arial" w:eastAsia="Times New Roman" w:hAnsi="Arial"/>
      <w:sz w:val="22"/>
      <w:szCs w:val="24"/>
      <w:lang w:val="x-none" w:eastAsia="x-none"/>
    </w:rPr>
  </w:style>
  <w:style w:type="paragraph" w:customStyle="1" w:styleId="caaieiaie2">
    <w:name w:val="caaieiaie 2"/>
    <w:basedOn w:val="a4"/>
    <w:next w:val="a4"/>
    <w:rsid w:val="00C50412"/>
    <w:pPr>
      <w:keepNext/>
      <w:spacing w:after="120"/>
      <w:ind w:firstLine="0"/>
      <w:jc w:val="center"/>
    </w:pPr>
    <w:rPr>
      <w:rFonts w:ascii="Times New Roman" w:eastAsia="Times New Roman" w:hAnsi="Times New Roman"/>
      <w:sz w:val="24"/>
      <w:szCs w:val="20"/>
      <w:lang w:eastAsia="ru-RU"/>
    </w:rPr>
  </w:style>
  <w:style w:type="numbering" w:customStyle="1" w:styleId="27">
    <w:name w:val="Стиль27"/>
    <w:rsid w:val="00860E90"/>
    <w:pPr>
      <w:numPr>
        <w:numId w:val="7"/>
      </w:numPr>
    </w:pPr>
  </w:style>
  <w:style w:type="character" w:customStyle="1" w:styleId="affc">
    <w:name w:val="Абзац списка Знак"/>
    <w:link w:val="affb"/>
    <w:rsid w:val="008A0FF9"/>
    <w:rPr>
      <w:rFonts w:ascii="Arial" w:hAnsi="Arial"/>
      <w:sz w:val="22"/>
      <w:szCs w:val="24"/>
      <w:lang w:eastAsia="en-US"/>
    </w:rPr>
  </w:style>
  <w:style w:type="character" w:customStyle="1" w:styleId="apple-converted-space">
    <w:name w:val="apple-converted-space"/>
    <w:basedOn w:val="a5"/>
    <w:rsid w:val="006D1E21"/>
  </w:style>
  <w:style w:type="paragraph" w:customStyle="1" w:styleId="25">
    <w:name w:val="Обычный2"/>
    <w:rsid w:val="002E0481"/>
    <w:pPr>
      <w:widowControl w:val="0"/>
      <w:spacing w:line="300" w:lineRule="auto"/>
    </w:pPr>
    <w:rPr>
      <w:rFonts w:eastAsia="Times New Roman"/>
      <w:snapToGrid w:val="0"/>
      <w:sz w:val="22"/>
    </w:rPr>
  </w:style>
  <w:style w:type="paragraph" w:styleId="26">
    <w:name w:val="Body Text 2"/>
    <w:basedOn w:val="a4"/>
    <w:link w:val="28"/>
    <w:unhideWhenUsed/>
    <w:rsid w:val="00777987"/>
    <w:pPr>
      <w:spacing w:after="120" w:line="480" w:lineRule="auto"/>
    </w:pPr>
    <w:rPr>
      <w:lang w:val="x-none"/>
    </w:rPr>
  </w:style>
  <w:style w:type="character" w:customStyle="1" w:styleId="28">
    <w:name w:val="Основной текст 2 Знак"/>
    <w:link w:val="26"/>
    <w:rsid w:val="00777987"/>
    <w:rPr>
      <w:rFonts w:ascii="Arial" w:hAnsi="Arial"/>
      <w:sz w:val="22"/>
      <w:szCs w:val="24"/>
      <w:lang w:eastAsia="en-US"/>
    </w:rPr>
  </w:style>
  <w:style w:type="paragraph" w:customStyle="1" w:styleId="211">
    <w:name w:val="Основной текст с отступом 21"/>
    <w:basedOn w:val="a4"/>
    <w:rsid w:val="00552A4C"/>
    <w:pPr>
      <w:widowControl w:val="0"/>
      <w:spacing w:line="240" w:lineRule="auto"/>
      <w:ind w:firstLine="1134"/>
    </w:pPr>
    <w:rPr>
      <w:rFonts w:ascii="Times New Roman" w:eastAsia="Times New Roman" w:hAnsi="Times New Roman"/>
      <w:sz w:val="28"/>
      <w:szCs w:val="28"/>
      <w:lang w:eastAsia="ru-RU"/>
    </w:rPr>
  </w:style>
  <w:style w:type="paragraph" w:customStyle="1" w:styleId="IG">
    <w:name w:val="Нумерованный_список_IG"/>
    <w:basedOn w:val="a4"/>
    <w:rsid w:val="00552A4C"/>
    <w:pPr>
      <w:tabs>
        <w:tab w:val="num" w:pos="0"/>
      </w:tabs>
      <w:ind w:firstLine="851"/>
    </w:pPr>
    <w:rPr>
      <w:rFonts w:ascii="Times New Roman" w:eastAsia="Times New Roman" w:hAnsi="Times New Roman"/>
      <w:snapToGrid w:val="0"/>
      <w:sz w:val="28"/>
      <w:szCs w:val="28"/>
      <w:lang w:eastAsia="ru-RU"/>
    </w:rPr>
  </w:style>
  <w:style w:type="paragraph" w:customStyle="1" w:styleId="a1">
    <w:name w:val="Позиция"/>
    <w:basedOn w:val="a4"/>
    <w:rsid w:val="00D44C02"/>
    <w:pPr>
      <w:numPr>
        <w:numId w:val="8"/>
      </w:numPr>
      <w:spacing w:line="240" w:lineRule="auto"/>
      <w:jc w:val="left"/>
    </w:pPr>
    <w:rPr>
      <w:rFonts w:ascii="Times New Roman" w:eastAsia="Times New Roman" w:hAnsi="Times New Roman"/>
      <w:sz w:val="24"/>
      <w:lang w:eastAsia="ru-RU"/>
    </w:rPr>
  </w:style>
  <w:style w:type="paragraph" w:customStyle="1" w:styleId="220">
    <w:name w:val="Основной текст с отступом 22"/>
    <w:basedOn w:val="a4"/>
    <w:rsid w:val="006F196E"/>
    <w:pPr>
      <w:widowControl w:val="0"/>
      <w:spacing w:line="240" w:lineRule="auto"/>
      <w:ind w:firstLine="1134"/>
    </w:pPr>
    <w:rPr>
      <w:rFonts w:ascii="Times New Roman" w:eastAsia="Times New Roman" w:hAnsi="Times New Roman"/>
      <w:sz w:val="28"/>
      <w:szCs w:val="28"/>
      <w:lang w:eastAsia="ru-RU"/>
    </w:rPr>
  </w:style>
  <w:style w:type="paragraph" w:customStyle="1" w:styleId="afff">
    <w:name w:val="Просто абзац"/>
    <w:basedOn w:val="a4"/>
    <w:autoRedefine/>
    <w:rsid w:val="00E3681B"/>
    <w:pPr>
      <w:contextualSpacing/>
    </w:pPr>
    <w:rPr>
      <w:rFonts w:eastAsia="Times New Roman" w:cs="Arial"/>
      <w:position w:val="-14"/>
      <w:szCs w:val="22"/>
      <w:lang w:eastAsia="ru-RU"/>
    </w:rPr>
  </w:style>
  <w:style w:type="character" w:customStyle="1" w:styleId="afa">
    <w:name w:val="Схема документа Знак"/>
    <w:link w:val="af9"/>
    <w:semiHidden/>
    <w:rsid w:val="00992E9F"/>
    <w:rPr>
      <w:rFonts w:ascii="Tahoma" w:hAnsi="Tahoma" w:cs="Tahoma"/>
      <w:shd w:val="clear" w:color="auto" w:fill="000080"/>
      <w:lang w:eastAsia="en-US"/>
    </w:rPr>
  </w:style>
  <w:style w:type="character" w:customStyle="1" w:styleId="afd">
    <w:name w:val="Текст примечания Знак"/>
    <w:link w:val="afc"/>
    <w:uiPriority w:val="99"/>
    <w:rsid w:val="00992E9F"/>
    <w:rPr>
      <w:rFonts w:ascii="Arial" w:hAnsi="Arial"/>
      <w:lang w:eastAsia="en-US"/>
    </w:rPr>
  </w:style>
  <w:style w:type="character" w:customStyle="1" w:styleId="aff">
    <w:name w:val="Тема примечания Знак"/>
    <w:link w:val="afe"/>
    <w:semiHidden/>
    <w:rsid w:val="00992E9F"/>
    <w:rPr>
      <w:rFonts w:ascii="Arial" w:hAnsi="Arial"/>
      <w:b/>
      <w:bCs/>
      <w:lang w:eastAsia="en-US"/>
    </w:rPr>
  </w:style>
  <w:style w:type="paragraph" w:customStyle="1" w:styleId="230">
    <w:name w:val="Основной текст с отступом 23"/>
    <w:basedOn w:val="a4"/>
    <w:rsid w:val="00992E9F"/>
    <w:pPr>
      <w:widowControl w:val="0"/>
      <w:spacing w:line="240" w:lineRule="auto"/>
      <w:ind w:firstLine="1134"/>
    </w:pPr>
    <w:rPr>
      <w:rFonts w:ascii="Times New Roman" w:eastAsia="Times New Roman" w:hAnsi="Times New Roman"/>
      <w:sz w:val="28"/>
      <w:szCs w:val="28"/>
      <w:lang w:eastAsia="ru-RU"/>
    </w:rPr>
  </w:style>
  <w:style w:type="paragraph" w:customStyle="1" w:styleId="91">
    <w:name w:val="Штамп 9"/>
    <w:link w:val="92"/>
    <w:qFormat/>
    <w:rsid w:val="00592ADA"/>
    <w:pPr>
      <w:jc w:val="center"/>
    </w:pPr>
    <w:rPr>
      <w:rFonts w:ascii="ISOCPEUR" w:hAnsi="ISOCPEUR" w:cs="Arial"/>
      <w:i/>
      <w:sz w:val="18"/>
      <w:szCs w:val="18"/>
      <w:lang w:eastAsia="en-US"/>
    </w:rPr>
  </w:style>
  <w:style w:type="character" w:customStyle="1" w:styleId="92">
    <w:name w:val="Штамп 9 Знак"/>
    <w:link w:val="91"/>
    <w:rsid w:val="00592ADA"/>
    <w:rPr>
      <w:rFonts w:ascii="ISOCPEUR" w:hAnsi="ISOCPEUR" w:cs="Arial"/>
      <w:i/>
      <w:sz w:val="18"/>
      <w:szCs w:val="18"/>
      <w:lang w:val="ru-RU" w:eastAsia="en-US" w:bidi="ar-SA"/>
    </w:rPr>
  </w:style>
  <w:style w:type="paragraph" w:customStyle="1" w:styleId="Arial8">
    <w:name w:val="Arial 8"/>
    <w:basedOn w:val="a4"/>
    <w:link w:val="Arial80"/>
    <w:qFormat/>
    <w:rsid w:val="00050F6C"/>
    <w:pPr>
      <w:spacing w:before="40" w:line="240" w:lineRule="auto"/>
      <w:ind w:firstLine="0"/>
      <w:jc w:val="center"/>
    </w:pPr>
    <w:rPr>
      <w:sz w:val="16"/>
      <w:szCs w:val="16"/>
      <w:lang w:val="x-none"/>
    </w:rPr>
  </w:style>
  <w:style w:type="character" w:customStyle="1" w:styleId="Arial80">
    <w:name w:val="Arial 8 Знак"/>
    <w:link w:val="Arial8"/>
    <w:rsid w:val="00050F6C"/>
    <w:rPr>
      <w:rFonts w:ascii="Arial" w:hAnsi="Arial" w:cs="Arial"/>
      <w:sz w:val="16"/>
      <w:szCs w:val="16"/>
      <w:lang w:eastAsia="en-US"/>
    </w:rPr>
  </w:style>
  <w:style w:type="paragraph" w:customStyle="1" w:styleId="16">
    <w:name w:val="Заголовок Приложение 1"/>
    <w:basedOn w:val="af3"/>
    <w:link w:val="17"/>
    <w:qFormat/>
    <w:rsid w:val="002543E6"/>
  </w:style>
  <w:style w:type="paragraph" w:customStyle="1" w:styleId="29">
    <w:name w:val="Заголовок Приложение 2"/>
    <w:basedOn w:val="af3"/>
    <w:next w:val="a4"/>
    <w:link w:val="2a"/>
    <w:qFormat/>
    <w:rsid w:val="004E7911"/>
    <w:pPr>
      <w:pageBreakBefore w:val="0"/>
    </w:pPr>
    <w:rPr>
      <w:bCs/>
    </w:rPr>
  </w:style>
  <w:style w:type="character" w:customStyle="1" w:styleId="af5">
    <w:name w:val="Обозначение Знак"/>
    <w:link w:val="af3"/>
    <w:rsid w:val="002543E6"/>
    <w:rPr>
      <w:rFonts w:ascii="Arial" w:eastAsia="Times New Roman" w:hAnsi="Arial"/>
      <w:b/>
      <w:bCs w:val="0"/>
      <w:sz w:val="22"/>
      <w:szCs w:val="32"/>
      <w:lang w:val="ru-RU" w:eastAsia="en-US" w:bidi="ar-SA"/>
    </w:rPr>
  </w:style>
  <w:style w:type="character" w:customStyle="1" w:styleId="17">
    <w:name w:val="Заголовок Приложение 1 Знак"/>
    <w:basedOn w:val="af5"/>
    <w:link w:val="16"/>
    <w:rsid w:val="002543E6"/>
    <w:rPr>
      <w:rFonts w:ascii="Arial" w:eastAsia="Times New Roman" w:hAnsi="Arial"/>
      <w:b/>
      <w:bCs w:val="0"/>
      <w:sz w:val="22"/>
      <w:szCs w:val="32"/>
      <w:lang w:val="ru-RU" w:eastAsia="en-US" w:bidi="ar-SA"/>
    </w:rPr>
  </w:style>
  <w:style w:type="character" w:customStyle="1" w:styleId="xdtextbox1">
    <w:name w:val="xdtextbox1"/>
    <w:rsid w:val="00DB1686"/>
    <w:rPr>
      <w:color w:val="auto"/>
      <w:bdr w:val="single" w:sz="8" w:space="1" w:color="DCDCDC" w:frame="1"/>
      <w:shd w:val="clear" w:color="auto" w:fill="FFFFFF"/>
    </w:rPr>
  </w:style>
  <w:style w:type="character" w:customStyle="1" w:styleId="2a">
    <w:name w:val="Заголовок Приложение 2 Знак"/>
    <w:link w:val="29"/>
    <w:rsid w:val="004E7911"/>
    <w:rPr>
      <w:rFonts w:ascii="Arial" w:eastAsia="Times New Roman" w:hAnsi="Arial"/>
      <w:b/>
      <w:bCs/>
      <w:sz w:val="22"/>
      <w:szCs w:val="32"/>
      <w:lang w:val="ru-RU" w:eastAsia="en-US" w:bidi="ar-SA"/>
    </w:rPr>
  </w:style>
  <w:style w:type="character" w:styleId="afff0">
    <w:name w:val="FollowedHyperlink"/>
    <w:uiPriority w:val="99"/>
    <w:semiHidden/>
    <w:unhideWhenUsed/>
    <w:rsid w:val="00461DCA"/>
    <w:rPr>
      <w:color w:val="800080"/>
      <w:u w:val="single"/>
    </w:rPr>
  </w:style>
  <w:style w:type="character" w:customStyle="1" w:styleId="FontStyle62">
    <w:name w:val="Font Style62"/>
    <w:rsid w:val="00705B0D"/>
    <w:rPr>
      <w:rFonts w:ascii="Arial" w:hAnsi="Arial" w:cs="Arial"/>
      <w:sz w:val="20"/>
      <w:szCs w:val="20"/>
    </w:rPr>
  </w:style>
  <w:style w:type="paragraph" w:customStyle="1" w:styleId="42">
    <w:name w:val="Заголовок4"/>
    <w:basedOn w:val="3"/>
    <w:next w:val="a4"/>
    <w:link w:val="43"/>
    <w:rsid w:val="006C68B2"/>
    <w:pPr>
      <w:numPr>
        <w:ilvl w:val="0"/>
        <w:numId w:val="0"/>
      </w:numPr>
      <w:suppressAutoHyphens w:val="0"/>
      <w:spacing w:before="0" w:after="0" w:line="360" w:lineRule="auto"/>
    </w:pPr>
    <w:rPr>
      <w:b w:val="0"/>
      <w:bCs/>
      <w:szCs w:val="22"/>
      <w:lang w:val="x-none" w:eastAsia="x-none"/>
    </w:rPr>
  </w:style>
  <w:style w:type="character" w:customStyle="1" w:styleId="43">
    <w:name w:val="Заголовок4 Знак"/>
    <w:link w:val="42"/>
    <w:rsid w:val="006C68B2"/>
    <w:rPr>
      <w:rFonts w:ascii="Arial" w:eastAsia="Times New Roman" w:hAnsi="Arial" w:cs="Arial"/>
      <w:bCs/>
      <w:i/>
      <w:sz w:val="22"/>
      <w:szCs w:val="22"/>
    </w:rPr>
  </w:style>
  <w:style w:type="paragraph" w:customStyle="1" w:styleId="240">
    <w:name w:val="Основной текст с отступом 24"/>
    <w:basedOn w:val="a4"/>
    <w:rsid w:val="005661AB"/>
    <w:pPr>
      <w:widowControl w:val="0"/>
      <w:spacing w:line="240" w:lineRule="auto"/>
      <w:ind w:firstLine="1134"/>
    </w:pPr>
    <w:rPr>
      <w:rFonts w:ascii="Times New Roman" w:eastAsia="Times New Roman" w:hAnsi="Times New Roman"/>
      <w:sz w:val="28"/>
      <w:szCs w:val="28"/>
      <w:lang w:eastAsia="ru-RU"/>
    </w:rPr>
  </w:style>
  <w:style w:type="character" w:customStyle="1" w:styleId="33">
    <w:name w:val="Основной текст3"/>
    <w:aliases w:val="Основной текст Знак3, Знак13,Основной текст Знак Знак Знак Знак3,Основной текст Знак Знак Знак3, Знак Знак Знак3,Основной текст1 Знак Знак Знак3,Основной текст1 Знак Знак Знак Знак3,Основной текст1 Знак Знак Зна3,Знак12,Знак1 Знак3"/>
    <w:rsid w:val="002111D5"/>
    <w:rPr>
      <w:sz w:val="28"/>
      <w:szCs w:val="28"/>
      <w:lang w:val="ru-RU" w:eastAsia="ru-RU" w:bidi="ar-SA"/>
    </w:rPr>
  </w:style>
  <w:style w:type="paragraph" w:customStyle="1" w:styleId="afff1">
    <w:name w:val="Заголовок ДБ"/>
    <w:basedOn w:val="7"/>
    <w:rsid w:val="002111D5"/>
    <w:pPr>
      <w:keepNext/>
      <w:numPr>
        <w:ilvl w:val="0"/>
        <w:numId w:val="0"/>
      </w:numPr>
      <w:spacing w:before="0" w:after="0"/>
      <w:jc w:val="center"/>
    </w:pPr>
    <w:rPr>
      <w:rFonts w:ascii="Times New Roman" w:hAnsi="Times New Roman"/>
      <w:sz w:val="36"/>
      <w:szCs w:val="20"/>
      <w:lang w:eastAsia="ru-RU"/>
    </w:rPr>
  </w:style>
  <w:style w:type="paragraph" w:customStyle="1" w:styleId="afff2">
    <w:name w:val="Текст в таблице ДБ"/>
    <w:basedOn w:val="a4"/>
    <w:link w:val="18"/>
    <w:rsid w:val="00137C27"/>
    <w:pPr>
      <w:spacing w:line="240" w:lineRule="auto"/>
      <w:ind w:firstLine="0"/>
      <w:jc w:val="left"/>
    </w:pPr>
    <w:rPr>
      <w:rFonts w:ascii="Times New Roman" w:eastAsia="Times New Roman" w:hAnsi="Times New Roman"/>
      <w:sz w:val="24"/>
      <w:szCs w:val="20"/>
      <w:lang w:val="x-none" w:eastAsia="x-none"/>
    </w:rPr>
  </w:style>
  <w:style w:type="character" w:customStyle="1" w:styleId="18">
    <w:name w:val="Текст в таблице ДБ Знак Знак1"/>
    <w:link w:val="afff2"/>
    <w:rsid w:val="00137C27"/>
    <w:rPr>
      <w:rFonts w:eastAsia="Times New Roman"/>
      <w:sz w:val="24"/>
    </w:rPr>
  </w:style>
  <w:style w:type="paragraph" w:customStyle="1" w:styleId="--">
    <w:name w:val="--Приложение"/>
    <w:basedOn w:val="a4"/>
    <w:next w:val="a4"/>
    <w:link w:val="--0"/>
    <w:qFormat/>
    <w:rsid w:val="00A238AC"/>
    <w:pPr>
      <w:suppressAutoHyphens/>
      <w:spacing w:before="220" w:after="220" w:line="300" w:lineRule="auto"/>
      <w:ind w:firstLine="0"/>
      <w:jc w:val="center"/>
    </w:pPr>
    <w:rPr>
      <w:rFonts w:ascii="ISOCPEUR" w:hAnsi="ISOCPEUR"/>
      <w:i/>
      <w:sz w:val="28"/>
      <w:szCs w:val="22"/>
      <w:lang w:val="x-none"/>
    </w:rPr>
  </w:style>
  <w:style w:type="character" w:customStyle="1" w:styleId="--0">
    <w:name w:val="--Приложение Знак"/>
    <w:link w:val="--"/>
    <w:rsid w:val="00A238AC"/>
    <w:rPr>
      <w:rFonts w:ascii="ISOCPEUR" w:hAnsi="ISOCPEUR"/>
      <w:i/>
      <w:sz w:val="28"/>
      <w:szCs w:val="22"/>
      <w:lang w:eastAsia="en-US"/>
    </w:rPr>
  </w:style>
  <w:style w:type="paragraph" w:customStyle="1" w:styleId="2b">
    <w:name w:val="Стиль Абзац_2 + полужирный"/>
    <w:basedOn w:val="a4"/>
    <w:link w:val="2c"/>
    <w:rsid w:val="00564320"/>
    <w:pPr>
      <w:keepNext/>
      <w:keepLines/>
      <w:tabs>
        <w:tab w:val="left" w:pos="1134"/>
        <w:tab w:val="num" w:pos="1276"/>
      </w:tabs>
      <w:spacing w:before="60"/>
      <w:ind w:left="709" w:firstLine="0"/>
      <w:contextualSpacing/>
      <w:outlineLvl w:val="1"/>
    </w:pPr>
    <w:rPr>
      <w:rFonts w:ascii="Times New Roman" w:eastAsia="Times New Roman" w:hAnsi="Times New Roman"/>
      <w:bCs/>
      <w:sz w:val="24"/>
      <w:lang w:val="x-none" w:eastAsia="x-none"/>
    </w:rPr>
  </w:style>
  <w:style w:type="character" w:customStyle="1" w:styleId="2c">
    <w:name w:val="Стиль Абзац_2 + полужирный Знак"/>
    <w:link w:val="2b"/>
    <w:rsid w:val="00564320"/>
    <w:rPr>
      <w:rFonts w:eastAsia="Times New Roman"/>
      <w:bCs/>
      <w:sz w:val="24"/>
      <w:szCs w:val="24"/>
    </w:rPr>
  </w:style>
  <w:style w:type="paragraph" w:styleId="34">
    <w:name w:val="Body Text Indent 3"/>
    <w:basedOn w:val="a4"/>
    <w:link w:val="35"/>
    <w:rsid w:val="00067962"/>
    <w:pPr>
      <w:spacing w:after="120"/>
      <w:ind w:left="283"/>
    </w:pPr>
    <w:rPr>
      <w:sz w:val="16"/>
      <w:szCs w:val="16"/>
      <w:lang w:val="x-none"/>
    </w:rPr>
  </w:style>
  <w:style w:type="character" w:customStyle="1" w:styleId="35">
    <w:name w:val="Основной текст с отступом 3 Знак"/>
    <w:link w:val="34"/>
    <w:rsid w:val="00067962"/>
    <w:rPr>
      <w:rFonts w:ascii="Arial" w:hAnsi="Arial"/>
      <w:sz w:val="16"/>
      <w:szCs w:val="16"/>
      <w:lang w:eastAsia="en-US"/>
    </w:rPr>
  </w:style>
  <w:style w:type="paragraph" w:customStyle="1" w:styleId="lists">
    <w:name w:val="list_s"/>
    <w:basedOn w:val="a4"/>
    <w:rsid w:val="00067962"/>
    <w:pPr>
      <w:keepLines/>
      <w:widowControl w:val="0"/>
      <w:suppressAutoHyphens/>
      <w:spacing w:before="60" w:line="240" w:lineRule="auto"/>
      <w:ind w:right="284" w:firstLine="0"/>
      <w:jc w:val="left"/>
    </w:pPr>
    <w:rPr>
      <w:rFonts w:eastAsia="Times New Roman" w:cs="Arial"/>
      <w:sz w:val="24"/>
      <w:szCs w:val="22"/>
      <w:lang w:eastAsia="ru-RU"/>
    </w:rPr>
  </w:style>
  <w:style w:type="paragraph" w:customStyle="1" w:styleId="ConsPlusNormal">
    <w:name w:val="ConsPlusNormal"/>
    <w:rsid w:val="00067962"/>
    <w:pPr>
      <w:widowControl w:val="0"/>
      <w:autoSpaceDE w:val="0"/>
      <w:autoSpaceDN w:val="0"/>
      <w:adjustRightInd w:val="0"/>
      <w:ind w:firstLine="720"/>
    </w:pPr>
    <w:rPr>
      <w:rFonts w:ascii="Arial" w:eastAsia="Times New Roman" w:hAnsi="Arial" w:cs="Arial"/>
    </w:rPr>
  </w:style>
  <w:style w:type="paragraph" w:customStyle="1" w:styleId="-">
    <w:name w:val="Маркированный -"/>
    <w:basedOn w:val="a4"/>
    <w:link w:val="-4"/>
    <w:rsid w:val="00067962"/>
    <w:pPr>
      <w:numPr>
        <w:numId w:val="9"/>
      </w:numPr>
      <w:tabs>
        <w:tab w:val="left" w:pos="1701"/>
      </w:tabs>
      <w:spacing w:before="60" w:line="288" w:lineRule="auto"/>
      <w:ind w:right="113"/>
    </w:pPr>
    <w:rPr>
      <w:rFonts w:ascii="Times New Roman" w:hAnsi="Times New Roman"/>
      <w:sz w:val="24"/>
      <w:lang w:val="x-none"/>
    </w:rPr>
  </w:style>
  <w:style w:type="character" w:customStyle="1" w:styleId="-4">
    <w:name w:val="Маркированный - Знак"/>
    <w:link w:val="-"/>
    <w:rsid w:val="00067962"/>
    <w:rPr>
      <w:sz w:val="24"/>
      <w:szCs w:val="24"/>
      <w:lang w:val="x-none" w:eastAsia="en-US"/>
    </w:rPr>
  </w:style>
  <w:style w:type="paragraph" w:customStyle="1" w:styleId="Text">
    <w:name w:val="Text"/>
    <w:basedOn w:val="a4"/>
    <w:rsid w:val="00067962"/>
    <w:pPr>
      <w:spacing w:after="120" w:line="240" w:lineRule="auto"/>
      <w:ind w:firstLine="0"/>
      <w:jc w:val="left"/>
    </w:pPr>
    <w:rPr>
      <w:rFonts w:ascii="Times New Roman" w:eastAsia="Times New Roman" w:hAnsi="Times New Roman"/>
      <w:szCs w:val="20"/>
      <w:lang w:val="en-US" w:eastAsia="ru-RU"/>
    </w:rPr>
  </w:style>
  <w:style w:type="paragraph" w:customStyle="1" w:styleId="ConsPlusTitle">
    <w:name w:val="ConsPlusTitle"/>
    <w:uiPriority w:val="99"/>
    <w:rsid w:val="00067962"/>
    <w:pPr>
      <w:widowControl w:val="0"/>
      <w:autoSpaceDE w:val="0"/>
      <w:autoSpaceDN w:val="0"/>
      <w:adjustRightInd w:val="0"/>
    </w:pPr>
    <w:rPr>
      <w:rFonts w:ascii="Arial" w:eastAsia="Times New Roman" w:hAnsi="Arial" w:cs="Arial"/>
      <w:b/>
      <w:bCs/>
      <w:sz w:val="16"/>
      <w:szCs w:val="16"/>
    </w:rPr>
  </w:style>
  <w:style w:type="character" w:styleId="afff3">
    <w:name w:val="Strong"/>
    <w:uiPriority w:val="22"/>
    <w:qFormat/>
    <w:rsid w:val="00067962"/>
    <w:rPr>
      <w:b/>
      <w:bCs/>
    </w:rPr>
  </w:style>
  <w:style w:type="paragraph" w:customStyle="1" w:styleId="44">
    <w:name w:val="Заголовок 4 Знак 4"/>
    <w:basedOn w:val="3"/>
    <w:link w:val="440"/>
    <w:qFormat/>
    <w:rsid w:val="0004342E"/>
    <w:pPr>
      <w:numPr>
        <w:ilvl w:val="3"/>
      </w:numPr>
    </w:pPr>
    <w:rPr>
      <w:b w:val="0"/>
      <w:lang w:val="x-none"/>
    </w:rPr>
  </w:style>
  <w:style w:type="paragraph" w:styleId="61">
    <w:name w:val="toc 6"/>
    <w:basedOn w:val="a4"/>
    <w:next w:val="a4"/>
    <w:autoRedefine/>
    <w:uiPriority w:val="39"/>
    <w:unhideWhenUsed/>
    <w:rsid w:val="006F3412"/>
    <w:pPr>
      <w:ind w:left="880"/>
      <w:jc w:val="left"/>
    </w:pPr>
    <w:rPr>
      <w:rFonts w:asciiTheme="minorHAnsi" w:hAnsiTheme="minorHAnsi" w:cstheme="minorHAnsi"/>
      <w:sz w:val="20"/>
      <w:szCs w:val="20"/>
    </w:rPr>
  </w:style>
  <w:style w:type="character" w:customStyle="1" w:styleId="440">
    <w:name w:val="Заголовок 4 Знак 4 Знак"/>
    <w:link w:val="44"/>
    <w:rsid w:val="0004342E"/>
    <w:rPr>
      <w:rFonts w:ascii="Arial" w:eastAsia="Times New Roman" w:hAnsi="Arial"/>
      <w:i/>
      <w:sz w:val="22"/>
      <w:szCs w:val="26"/>
      <w:lang w:val="x-none" w:eastAsia="en-US"/>
    </w:rPr>
  </w:style>
  <w:style w:type="paragraph" w:styleId="71">
    <w:name w:val="toc 7"/>
    <w:basedOn w:val="a4"/>
    <w:next w:val="a4"/>
    <w:autoRedefine/>
    <w:uiPriority w:val="39"/>
    <w:unhideWhenUsed/>
    <w:rsid w:val="00E80C6B"/>
    <w:pPr>
      <w:ind w:left="1100"/>
      <w:jc w:val="left"/>
    </w:pPr>
    <w:rPr>
      <w:rFonts w:asciiTheme="minorHAnsi" w:hAnsiTheme="minorHAnsi" w:cstheme="minorHAnsi"/>
      <w:sz w:val="20"/>
      <w:szCs w:val="20"/>
    </w:rPr>
  </w:style>
  <w:style w:type="paragraph" w:styleId="81">
    <w:name w:val="toc 8"/>
    <w:basedOn w:val="a4"/>
    <w:next w:val="a4"/>
    <w:autoRedefine/>
    <w:uiPriority w:val="39"/>
    <w:unhideWhenUsed/>
    <w:rsid w:val="00E80C6B"/>
    <w:pPr>
      <w:ind w:left="1320"/>
      <w:jc w:val="left"/>
    </w:pPr>
    <w:rPr>
      <w:rFonts w:asciiTheme="minorHAnsi" w:hAnsiTheme="minorHAnsi" w:cstheme="minorHAnsi"/>
      <w:sz w:val="20"/>
      <w:szCs w:val="20"/>
    </w:rPr>
  </w:style>
  <w:style w:type="paragraph" w:styleId="93">
    <w:name w:val="toc 9"/>
    <w:basedOn w:val="a4"/>
    <w:next w:val="a4"/>
    <w:autoRedefine/>
    <w:uiPriority w:val="39"/>
    <w:unhideWhenUsed/>
    <w:rsid w:val="00E80C6B"/>
    <w:pPr>
      <w:ind w:left="1540"/>
      <w:jc w:val="left"/>
    </w:pPr>
    <w:rPr>
      <w:rFonts w:asciiTheme="minorHAnsi" w:hAnsiTheme="minorHAnsi" w:cstheme="minorHAnsi"/>
      <w:sz w:val="20"/>
      <w:szCs w:val="20"/>
    </w:rPr>
  </w:style>
  <w:style w:type="paragraph" w:styleId="HTML">
    <w:name w:val="HTML Preformatted"/>
    <w:basedOn w:val="a4"/>
    <w:link w:val="HTML0"/>
    <w:rsid w:val="00A437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sz w:val="20"/>
      <w:szCs w:val="20"/>
      <w:lang w:val="x-none" w:eastAsia="x-none"/>
    </w:rPr>
  </w:style>
  <w:style w:type="character" w:customStyle="1" w:styleId="HTML0">
    <w:name w:val="Стандартный HTML Знак"/>
    <w:link w:val="HTML"/>
    <w:rsid w:val="00A43731"/>
    <w:rPr>
      <w:rFonts w:ascii="Courier New" w:eastAsia="Times New Roman" w:hAnsi="Courier New" w:cs="Courier New"/>
    </w:rPr>
  </w:style>
  <w:style w:type="paragraph" w:styleId="afff4">
    <w:name w:val="Normal (Web)"/>
    <w:aliases w:val="Обычный (Web),Обычный (веб) Знак,Обычный (веб)1,Обычный (веб)11"/>
    <w:basedOn w:val="a4"/>
    <w:link w:val="19"/>
    <w:rsid w:val="00840E75"/>
    <w:pPr>
      <w:spacing w:before="100" w:beforeAutospacing="1" w:after="100" w:afterAutospacing="1" w:line="240" w:lineRule="auto"/>
      <w:ind w:firstLine="0"/>
      <w:jc w:val="left"/>
    </w:pPr>
    <w:rPr>
      <w:rFonts w:ascii="Times New Roman" w:eastAsia="Times New Roman" w:hAnsi="Times New Roman"/>
      <w:color w:val="000000"/>
      <w:sz w:val="24"/>
      <w:lang w:val="x-none" w:eastAsia="x-none"/>
    </w:rPr>
  </w:style>
  <w:style w:type="character" w:customStyle="1" w:styleId="19">
    <w:name w:val="Обычный (веб) Знак1"/>
    <w:aliases w:val="Обычный (Web) Знак,Обычный (веб) Знак Знак,Обычный (веб)1 Знак,Обычный (веб)11 Знак"/>
    <w:link w:val="afff4"/>
    <w:locked/>
    <w:rsid w:val="00840E75"/>
    <w:rPr>
      <w:rFonts w:eastAsia="Times New Roman"/>
      <w:color w:val="000000"/>
      <w:sz w:val="24"/>
      <w:szCs w:val="24"/>
      <w:lang w:val="x-none" w:eastAsia="x-none"/>
    </w:rPr>
  </w:style>
  <w:style w:type="paragraph" w:styleId="36">
    <w:name w:val="Body Text 3"/>
    <w:basedOn w:val="a4"/>
    <w:link w:val="37"/>
    <w:rsid w:val="00867FA0"/>
    <w:pPr>
      <w:spacing w:after="120"/>
    </w:pPr>
    <w:rPr>
      <w:sz w:val="16"/>
      <w:szCs w:val="16"/>
      <w:lang w:val="x-none"/>
    </w:rPr>
  </w:style>
  <w:style w:type="character" w:customStyle="1" w:styleId="37">
    <w:name w:val="Основной текст 3 Знак"/>
    <w:link w:val="36"/>
    <w:rsid w:val="00867FA0"/>
    <w:rPr>
      <w:rFonts w:ascii="Arial" w:hAnsi="Arial"/>
      <w:sz w:val="16"/>
      <w:szCs w:val="16"/>
      <w:lang w:eastAsia="en-US"/>
    </w:rPr>
  </w:style>
  <w:style w:type="paragraph" w:customStyle="1" w:styleId="IG0">
    <w:name w:val="Обычный_IG"/>
    <w:basedOn w:val="a4"/>
    <w:rsid w:val="003F776B"/>
    <w:rPr>
      <w:rFonts w:ascii="Times New Roman" w:eastAsia="Times New Roman" w:hAnsi="Times New Roman"/>
      <w:sz w:val="28"/>
      <w:szCs w:val="28"/>
      <w:lang w:eastAsia="ru-RU"/>
    </w:rPr>
  </w:style>
  <w:style w:type="paragraph" w:styleId="a0">
    <w:name w:val="List Bullet"/>
    <w:aliases w:val="Маркированный список Знак Знак Знак,Маркированный список Знак Знак,Маркированный список Знак1"/>
    <w:basedOn w:val="a4"/>
    <w:autoRedefine/>
    <w:rsid w:val="00915C17"/>
    <w:pPr>
      <w:numPr>
        <w:numId w:val="10"/>
      </w:numPr>
    </w:pPr>
    <w:rPr>
      <w:rFonts w:eastAsia="Times New Roman"/>
      <w:szCs w:val="20"/>
      <w:lang w:eastAsia="ru-RU"/>
    </w:rPr>
  </w:style>
  <w:style w:type="character" w:customStyle="1" w:styleId="212">
    <w:name w:val="Основной текст с отступом 2 Знак1"/>
    <w:rsid w:val="00AC506C"/>
    <w:rPr>
      <w:rFonts w:ascii="Arial" w:eastAsia="Calibri" w:hAnsi="Arial"/>
      <w:sz w:val="22"/>
      <w:szCs w:val="24"/>
      <w:lang w:val="ru-RU" w:eastAsia="en-US" w:bidi="ar-SA"/>
    </w:rPr>
  </w:style>
  <w:style w:type="character" w:customStyle="1" w:styleId="1a">
    <w:name w:val="Основной текст документа Знак1"/>
    <w:aliases w:val="Основной текст Знак1 Знак Знак1,Основной текст Знак Знак Знак Знак1,Основной текст Знак1 Знак Знак Знак Знак1,Основной текст Знак Знак Знак Знак Знак Знак1"/>
    <w:locked/>
    <w:rsid w:val="002C36DB"/>
    <w:rPr>
      <w:sz w:val="18"/>
    </w:rPr>
  </w:style>
  <w:style w:type="paragraph" w:customStyle="1" w:styleId="IG1">
    <w:name w:val="Формулы_IG"/>
    <w:basedOn w:val="a4"/>
    <w:rsid w:val="004713C8"/>
    <w:pPr>
      <w:tabs>
        <w:tab w:val="center" w:pos="4536"/>
        <w:tab w:val="right" w:pos="9356"/>
      </w:tabs>
      <w:ind w:firstLine="0"/>
    </w:pPr>
    <w:rPr>
      <w:rFonts w:ascii="Times New Roman" w:eastAsia="Times New Roman" w:hAnsi="Times New Roman"/>
      <w:sz w:val="28"/>
      <w:szCs w:val="28"/>
      <w:lang w:eastAsia="ru-RU"/>
    </w:rPr>
  </w:style>
  <w:style w:type="character" w:customStyle="1" w:styleId="1b">
    <w:name w:val="Знак1 Знак"/>
    <w:aliases w:val="Знак1 Знак Знак,Знак Знак Знак Знак Знак"/>
    <w:rsid w:val="00D714C4"/>
    <w:rPr>
      <w:sz w:val="28"/>
      <w:szCs w:val="28"/>
      <w:lang w:val="ru-RU" w:eastAsia="ru-RU" w:bidi="ar-SA"/>
    </w:rPr>
  </w:style>
  <w:style w:type="character" w:customStyle="1" w:styleId="afff5">
    <w:name w:val="Приложение Знак Знак"/>
    <w:rsid w:val="00F9580F"/>
    <w:rPr>
      <w:rFonts w:ascii="Arial" w:hAnsi="Arial" w:cs="Arial"/>
      <w:b/>
      <w:bCs/>
      <w:sz w:val="24"/>
      <w:szCs w:val="24"/>
      <w:lang w:val="ru-RU" w:eastAsia="ru-RU" w:bidi="ar-SA"/>
    </w:rPr>
  </w:style>
  <w:style w:type="paragraph" w:customStyle="1" w:styleId="120">
    <w:name w:val="абзац 12 Знак"/>
    <w:basedOn w:val="a4"/>
    <w:rsid w:val="00B939D9"/>
    <w:pPr>
      <w:widowControl w:val="0"/>
      <w:autoSpaceDE w:val="0"/>
      <w:autoSpaceDN w:val="0"/>
      <w:spacing w:before="120" w:line="240" w:lineRule="auto"/>
    </w:pPr>
    <w:rPr>
      <w:rFonts w:ascii="Times New Roman" w:eastAsia="Times New Roman" w:hAnsi="Times New Roman"/>
      <w:sz w:val="24"/>
      <w:lang w:eastAsia="ru-RU"/>
    </w:rPr>
  </w:style>
  <w:style w:type="paragraph" w:customStyle="1" w:styleId="Dtext">
    <w:name w:val="Dtext"/>
    <w:basedOn w:val="aff1"/>
    <w:rsid w:val="00F45557"/>
    <w:pPr>
      <w:spacing w:before="0"/>
      <w:ind w:firstLine="720"/>
    </w:pPr>
    <w:rPr>
      <w:rFonts w:ascii="Times New Roman" w:eastAsia="Calibri" w:hAnsi="Times New Roman"/>
      <w:sz w:val="26"/>
      <w:szCs w:val="20"/>
      <w:lang w:val="en-US" w:eastAsia="ru-RU"/>
    </w:rPr>
  </w:style>
  <w:style w:type="paragraph" w:customStyle="1" w:styleId="afff6">
    <w:name w:val="Текст основной ПЗ"/>
    <w:basedOn w:val="a4"/>
    <w:link w:val="afff7"/>
    <w:rsid w:val="009D642C"/>
    <w:pPr>
      <w:spacing w:before="120" w:after="120" w:line="240" w:lineRule="auto"/>
      <w:ind w:firstLine="720"/>
    </w:pPr>
    <w:rPr>
      <w:rFonts w:ascii="Times New Roman" w:eastAsia="Times New Roman" w:hAnsi="Times New Roman"/>
      <w:sz w:val="24"/>
      <w:lang w:val="x-none" w:eastAsia="x-none"/>
    </w:rPr>
  </w:style>
  <w:style w:type="character" w:customStyle="1" w:styleId="afff7">
    <w:name w:val="Текст основной ПЗ Знак"/>
    <w:link w:val="afff6"/>
    <w:rsid w:val="009D642C"/>
    <w:rPr>
      <w:rFonts w:eastAsia="Times New Roman"/>
      <w:sz w:val="24"/>
      <w:szCs w:val="24"/>
      <w:lang w:val="x-none" w:eastAsia="x-none"/>
    </w:rPr>
  </w:style>
  <w:style w:type="character" w:customStyle="1" w:styleId="BodyTextIndent2">
    <w:name w:val="Body Text Indent 2 Знак"/>
    <w:link w:val="BodyTextIndent21"/>
    <w:locked/>
    <w:rsid w:val="00522703"/>
    <w:rPr>
      <w:sz w:val="24"/>
      <w:lang w:val="x-none" w:eastAsia="x-none"/>
    </w:rPr>
  </w:style>
  <w:style w:type="paragraph" w:customStyle="1" w:styleId="BodyTextIndent21">
    <w:name w:val="Body Text Indent 21"/>
    <w:basedOn w:val="a4"/>
    <w:link w:val="BodyTextIndent2"/>
    <w:rsid w:val="00522703"/>
    <w:pPr>
      <w:widowControl w:val="0"/>
      <w:tabs>
        <w:tab w:val="left" w:pos="709"/>
        <w:tab w:val="left" w:pos="1069"/>
      </w:tabs>
      <w:overflowPunct w:val="0"/>
      <w:autoSpaceDE w:val="0"/>
      <w:autoSpaceDN w:val="0"/>
      <w:adjustRightInd w:val="0"/>
      <w:spacing w:line="240" w:lineRule="auto"/>
      <w:ind w:left="709" w:firstLine="0"/>
    </w:pPr>
    <w:rPr>
      <w:rFonts w:ascii="Times New Roman" w:hAnsi="Times New Roman"/>
      <w:sz w:val="24"/>
      <w:szCs w:val="20"/>
      <w:lang w:val="x-none" w:eastAsia="x-none"/>
    </w:rPr>
  </w:style>
  <w:style w:type="paragraph" w:customStyle="1" w:styleId="afff8">
    <w:name w:val="Штамп"/>
    <w:link w:val="1c"/>
    <w:rsid w:val="001076AB"/>
    <w:pPr>
      <w:jc w:val="center"/>
    </w:pPr>
    <w:rPr>
      <w:rFonts w:eastAsia="Times New Roman"/>
      <w:sz w:val="16"/>
    </w:rPr>
  </w:style>
  <w:style w:type="character" w:customStyle="1" w:styleId="1c">
    <w:name w:val="Штамп Знак1"/>
    <w:link w:val="afff8"/>
    <w:rsid w:val="001076AB"/>
    <w:rPr>
      <w:rFonts w:eastAsia="Times New Roman"/>
      <w:sz w:val="16"/>
    </w:rPr>
  </w:style>
  <w:style w:type="character" w:customStyle="1" w:styleId="-5">
    <w:name w:val="ТНГП - Основной текст Знак"/>
    <w:link w:val="-6"/>
    <w:locked/>
    <w:rsid w:val="00651EA4"/>
    <w:rPr>
      <w:kern w:val="32"/>
      <w:sz w:val="24"/>
      <w:szCs w:val="32"/>
      <w:lang w:val="x-none" w:eastAsia="x-none"/>
    </w:rPr>
  </w:style>
  <w:style w:type="paragraph" w:customStyle="1" w:styleId="-6">
    <w:name w:val="ТНГП - Основной текст"/>
    <w:basedOn w:val="a4"/>
    <w:link w:val="-5"/>
    <w:rsid w:val="00651EA4"/>
    <w:pPr>
      <w:spacing w:before="80" w:after="80" w:line="240" w:lineRule="auto"/>
      <w:ind w:firstLine="720"/>
    </w:pPr>
    <w:rPr>
      <w:rFonts w:ascii="Times New Roman" w:hAnsi="Times New Roman"/>
      <w:kern w:val="32"/>
      <w:sz w:val="24"/>
      <w:szCs w:val="32"/>
      <w:lang w:val="x-none" w:eastAsia="x-none"/>
    </w:rPr>
  </w:style>
  <w:style w:type="paragraph" w:customStyle="1" w:styleId="xl25">
    <w:name w:val="xl25"/>
    <w:basedOn w:val="a4"/>
    <w:rsid w:val="00874474"/>
    <w:pPr>
      <w:pBdr>
        <w:left w:val="single" w:sz="4" w:space="0" w:color="auto"/>
      </w:pBdr>
      <w:spacing w:before="100" w:beforeAutospacing="1" w:after="100" w:afterAutospacing="1" w:line="240" w:lineRule="auto"/>
      <w:ind w:firstLine="0"/>
      <w:jc w:val="left"/>
    </w:pPr>
    <w:rPr>
      <w:rFonts w:ascii="Arial Unicode MS" w:eastAsia="Arial Unicode MS" w:hAnsi="Arial Unicode MS" w:cs="Arial Unicode MS"/>
    </w:rPr>
  </w:style>
  <w:style w:type="paragraph" w:customStyle="1" w:styleId="1d">
    <w:name w:val="Абзац списка1"/>
    <w:basedOn w:val="a4"/>
    <w:rsid w:val="00874474"/>
    <w:pPr>
      <w:spacing w:line="240" w:lineRule="auto"/>
      <w:ind w:left="720" w:firstLine="0"/>
      <w:contextualSpacing/>
      <w:jc w:val="left"/>
    </w:pPr>
    <w:rPr>
      <w:sz w:val="20"/>
    </w:rPr>
  </w:style>
  <w:style w:type="paragraph" w:customStyle="1" w:styleId="Heading">
    <w:name w:val="Heading"/>
    <w:rsid w:val="00874474"/>
    <w:pPr>
      <w:widowControl w:val="0"/>
      <w:autoSpaceDE w:val="0"/>
      <w:autoSpaceDN w:val="0"/>
      <w:adjustRightInd w:val="0"/>
    </w:pPr>
    <w:rPr>
      <w:rFonts w:ascii="Arial" w:eastAsia="Times New Roman" w:hAnsi="Arial" w:cs="Arial"/>
      <w:b/>
      <w:bCs/>
      <w:sz w:val="24"/>
      <w:szCs w:val="24"/>
    </w:rPr>
  </w:style>
  <w:style w:type="paragraph" w:customStyle="1" w:styleId="Default">
    <w:name w:val="Default"/>
    <w:rsid w:val="00C7389A"/>
    <w:pPr>
      <w:autoSpaceDE w:val="0"/>
      <w:autoSpaceDN w:val="0"/>
      <w:adjustRightInd w:val="0"/>
    </w:pPr>
    <w:rPr>
      <w:color w:val="000000"/>
      <w:sz w:val="24"/>
      <w:szCs w:val="24"/>
    </w:rPr>
  </w:style>
  <w:style w:type="paragraph" w:styleId="afff9">
    <w:name w:val="TOC Heading"/>
    <w:basedOn w:val="1"/>
    <w:next w:val="a4"/>
    <w:uiPriority w:val="39"/>
    <w:unhideWhenUsed/>
    <w:qFormat/>
    <w:rsid w:val="009409F3"/>
    <w:pPr>
      <w:pageBreakBefore w:val="0"/>
      <w:suppressAutoHyphens w:val="0"/>
      <w:spacing w:before="240" w:line="259" w:lineRule="auto"/>
      <w:jc w:val="left"/>
      <w:outlineLvl w:val="9"/>
    </w:pPr>
    <w:rPr>
      <w:rFonts w:asciiTheme="majorHAnsi" w:eastAsiaTheme="majorEastAsia" w:hAnsiTheme="majorHAnsi" w:cstheme="majorBidi"/>
      <w:b w:val="0"/>
      <w:bCs w:val="0"/>
      <w:caps/>
      <w:color w:val="2E74B5" w:themeColor="accent1" w:themeShade="BF"/>
      <w:sz w:val="32"/>
      <w:szCs w:val="32"/>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494362">
      <w:bodyDiv w:val="1"/>
      <w:marLeft w:val="0"/>
      <w:marRight w:val="0"/>
      <w:marTop w:val="0"/>
      <w:marBottom w:val="0"/>
      <w:divBdr>
        <w:top w:val="none" w:sz="0" w:space="0" w:color="auto"/>
        <w:left w:val="none" w:sz="0" w:space="0" w:color="auto"/>
        <w:bottom w:val="none" w:sz="0" w:space="0" w:color="auto"/>
        <w:right w:val="none" w:sz="0" w:space="0" w:color="auto"/>
      </w:divBdr>
    </w:div>
    <w:div w:id="89618357">
      <w:bodyDiv w:val="1"/>
      <w:marLeft w:val="0"/>
      <w:marRight w:val="0"/>
      <w:marTop w:val="0"/>
      <w:marBottom w:val="0"/>
      <w:divBdr>
        <w:top w:val="none" w:sz="0" w:space="0" w:color="auto"/>
        <w:left w:val="none" w:sz="0" w:space="0" w:color="auto"/>
        <w:bottom w:val="none" w:sz="0" w:space="0" w:color="auto"/>
        <w:right w:val="none" w:sz="0" w:space="0" w:color="auto"/>
      </w:divBdr>
    </w:div>
    <w:div w:id="122309662">
      <w:bodyDiv w:val="1"/>
      <w:marLeft w:val="0"/>
      <w:marRight w:val="0"/>
      <w:marTop w:val="0"/>
      <w:marBottom w:val="0"/>
      <w:divBdr>
        <w:top w:val="none" w:sz="0" w:space="0" w:color="auto"/>
        <w:left w:val="none" w:sz="0" w:space="0" w:color="auto"/>
        <w:bottom w:val="none" w:sz="0" w:space="0" w:color="auto"/>
        <w:right w:val="none" w:sz="0" w:space="0" w:color="auto"/>
      </w:divBdr>
    </w:div>
    <w:div w:id="150172470">
      <w:bodyDiv w:val="1"/>
      <w:marLeft w:val="0"/>
      <w:marRight w:val="0"/>
      <w:marTop w:val="0"/>
      <w:marBottom w:val="0"/>
      <w:divBdr>
        <w:top w:val="none" w:sz="0" w:space="0" w:color="auto"/>
        <w:left w:val="none" w:sz="0" w:space="0" w:color="auto"/>
        <w:bottom w:val="none" w:sz="0" w:space="0" w:color="auto"/>
        <w:right w:val="none" w:sz="0" w:space="0" w:color="auto"/>
      </w:divBdr>
    </w:div>
    <w:div w:id="165943576">
      <w:bodyDiv w:val="1"/>
      <w:marLeft w:val="0"/>
      <w:marRight w:val="0"/>
      <w:marTop w:val="0"/>
      <w:marBottom w:val="0"/>
      <w:divBdr>
        <w:top w:val="none" w:sz="0" w:space="0" w:color="auto"/>
        <w:left w:val="none" w:sz="0" w:space="0" w:color="auto"/>
        <w:bottom w:val="none" w:sz="0" w:space="0" w:color="auto"/>
        <w:right w:val="none" w:sz="0" w:space="0" w:color="auto"/>
      </w:divBdr>
    </w:div>
    <w:div w:id="175388528">
      <w:bodyDiv w:val="1"/>
      <w:marLeft w:val="0"/>
      <w:marRight w:val="0"/>
      <w:marTop w:val="0"/>
      <w:marBottom w:val="0"/>
      <w:divBdr>
        <w:top w:val="none" w:sz="0" w:space="0" w:color="auto"/>
        <w:left w:val="none" w:sz="0" w:space="0" w:color="auto"/>
        <w:bottom w:val="none" w:sz="0" w:space="0" w:color="auto"/>
        <w:right w:val="none" w:sz="0" w:space="0" w:color="auto"/>
      </w:divBdr>
    </w:div>
    <w:div w:id="194856705">
      <w:bodyDiv w:val="1"/>
      <w:marLeft w:val="0"/>
      <w:marRight w:val="0"/>
      <w:marTop w:val="0"/>
      <w:marBottom w:val="0"/>
      <w:divBdr>
        <w:top w:val="none" w:sz="0" w:space="0" w:color="auto"/>
        <w:left w:val="none" w:sz="0" w:space="0" w:color="auto"/>
        <w:bottom w:val="none" w:sz="0" w:space="0" w:color="auto"/>
        <w:right w:val="none" w:sz="0" w:space="0" w:color="auto"/>
      </w:divBdr>
    </w:div>
    <w:div w:id="206530780">
      <w:bodyDiv w:val="1"/>
      <w:marLeft w:val="0"/>
      <w:marRight w:val="0"/>
      <w:marTop w:val="0"/>
      <w:marBottom w:val="0"/>
      <w:divBdr>
        <w:top w:val="none" w:sz="0" w:space="0" w:color="auto"/>
        <w:left w:val="none" w:sz="0" w:space="0" w:color="auto"/>
        <w:bottom w:val="none" w:sz="0" w:space="0" w:color="auto"/>
        <w:right w:val="none" w:sz="0" w:space="0" w:color="auto"/>
      </w:divBdr>
    </w:div>
    <w:div w:id="225381837">
      <w:bodyDiv w:val="1"/>
      <w:marLeft w:val="0"/>
      <w:marRight w:val="0"/>
      <w:marTop w:val="0"/>
      <w:marBottom w:val="0"/>
      <w:divBdr>
        <w:top w:val="none" w:sz="0" w:space="0" w:color="auto"/>
        <w:left w:val="none" w:sz="0" w:space="0" w:color="auto"/>
        <w:bottom w:val="none" w:sz="0" w:space="0" w:color="auto"/>
        <w:right w:val="none" w:sz="0" w:space="0" w:color="auto"/>
      </w:divBdr>
    </w:div>
    <w:div w:id="241839463">
      <w:bodyDiv w:val="1"/>
      <w:marLeft w:val="0"/>
      <w:marRight w:val="0"/>
      <w:marTop w:val="0"/>
      <w:marBottom w:val="0"/>
      <w:divBdr>
        <w:top w:val="none" w:sz="0" w:space="0" w:color="auto"/>
        <w:left w:val="none" w:sz="0" w:space="0" w:color="auto"/>
        <w:bottom w:val="none" w:sz="0" w:space="0" w:color="auto"/>
        <w:right w:val="none" w:sz="0" w:space="0" w:color="auto"/>
      </w:divBdr>
    </w:div>
    <w:div w:id="252128847">
      <w:bodyDiv w:val="1"/>
      <w:marLeft w:val="0"/>
      <w:marRight w:val="0"/>
      <w:marTop w:val="0"/>
      <w:marBottom w:val="0"/>
      <w:divBdr>
        <w:top w:val="none" w:sz="0" w:space="0" w:color="auto"/>
        <w:left w:val="none" w:sz="0" w:space="0" w:color="auto"/>
        <w:bottom w:val="none" w:sz="0" w:space="0" w:color="auto"/>
        <w:right w:val="none" w:sz="0" w:space="0" w:color="auto"/>
      </w:divBdr>
    </w:div>
    <w:div w:id="259526336">
      <w:bodyDiv w:val="1"/>
      <w:marLeft w:val="0"/>
      <w:marRight w:val="0"/>
      <w:marTop w:val="0"/>
      <w:marBottom w:val="0"/>
      <w:divBdr>
        <w:top w:val="none" w:sz="0" w:space="0" w:color="auto"/>
        <w:left w:val="none" w:sz="0" w:space="0" w:color="auto"/>
        <w:bottom w:val="none" w:sz="0" w:space="0" w:color="auto"/>
        <w:right w:val="none" w:sz="0" w:space="0" w:color="auto"/>
      </w:divBdr>
    </w:div>
    <w:div w:id="265769415">
      <w:bodyDiv w:val="1"/>
      <w:marLeft w:val="0"/>
      <w:marRight w:val="0"/>
      <w:marTop w:val="0"/>
      <w:marBottom w:val="0"/>
      <w:divBdr>
        <w:top w:val="none" w:sz="0" w:space="0" w:color="auto"/>
        <w:left w:val="none" w:sz="0" w:space="0" w:color="auto"/>
        <w:bottom w:val="none" w:sz="0" w:space="0" w:color="auto"/>
        <w:right w:val="none" w:sz="0" w:space="0" w:color="auto"/>
      </w:divBdr>
    </w:div>
    <w:div w:id="286084027">
      <w:bodyDiv w:val="1"/>
      <w:marLeft w:val="0"/>
      <w:marRight w:val="0"/>
      <w:marTop w:val="0"/>
      <w:marBottom w:val="0"/>
      <w:divBdr>
        <w:top w:val="none" w:sz="0" w:space="0" w:color="auto"/>
        <w:left w:val="none" w:sz="0" w:space="0" w:color="auto"/>
        <w:bottom w:val="none" w:sz="0" w:space="0" w:color="auto"/>
        <w:right w:val="none" w:sz="0" w:space="0" w:color="auto"/>
      </w:divBdr>
    </w:div>
    <w:div w:id="299499713">
      <w:bodyDiv w:val="1"/>
      <w:marLeft w:val="0"/>
      <w:marRight w:val="0"/>
      <w:marTop w:val="0"/>
      <w:marBottom w:val="0"/>
      <w:divBdr>
        <w:top w:val="none" w:sz="0" w:space="0" w:color="auto"/>
        <w:left w:val="none" w:sz="0" w:space="0" w:color="auto"/>
        <w:bottom w:val="none" w:sz="0" w:space="0" w:color="auto"/>
        <w:right w:val="none" w:sz="0" w:space="0" w:color="auto"/>
      </w:divBdr>
    </w:div>
    <w:div w:id="316150002">
      <w:bodyDiv w:val="1"/>
      <w:marLeft w:val="0"/>
      <w:marRight w:val="0"/>
      <w:marTop w:val="0"/>
      <w:marBottom w:val="0"/>
      <w:divBdr>
        <w:top w:val="none" w:sz="0" w:space="0" w:color="auto"/>
        <w:left w:val="none" w:sz="0" w:space="0" w:color="auto"/>
        <w:bottom w:val="none" w:sz="0" w:space="0" w:color="auto"/>
        <w:right w:val="none" w:sz="0" w:space="0" w:color="auto"/>
      </w:divBdr>
    </w:div>
    <w:div w:id="342125317">
      <w:bodyDiv w:val="1"/>
      <w:marLeft w:val="0"/>
      <w:marRight w:val="0"/>
      <w:marTop w:val="0"/>
      <w:marBottom w:val="0"/>
      <w:divBdr>
        <w:top w:val="none" w:sz="0" w:space="0" w:color="auto"/>
        <w:left w:val="none" w:sz="0" w:space="0" w:color="auto"/>
        <w:bottom w:val="none" w:sz="0" w:space="0" w:color="auto"/>
        <w:right w:val="none" w:sz="0" w:space="0" w:color="auto"/>
      </w:divBdr>
    </w:div>
    <w:div w:id="345063376">
      <w:bodyDiv w:val="1"/>
      <w:marLeft w:val="0"/>
      <w:marRight w:val="0"/>
      <w:marTop w:val="0"/>
      <w:marBottom w:val="0"/>
      <w:divBdr>
        <w:top w:val="none" w:sz="0" w:space="0" w:color="auto"/>
        <w:left w:val="none" w:sz="0" w:space="0" w:color="auto"/>
        <w:bottom w:val="none" w:sz="0" w:space="0" w:color="auto"/>
        <w:right w:val="none" w:sz="0" w:space="0" w:color="auto"/>
      </w:divBdr>
    </w:div>
    <w:div w:id="395930879">
      <w:bodyDiv w:val="1"/>
      <w:marLeft w:val="0"/>
      <w:marRight w:val="0"/>
      <w:marTop w:val="0"/>
      <w:marBottom w:val="0"/>
      <w:divBdr>
        <w:top w:val="none" w:sz="0" w:space="0" w:color="auto"/>
        <w:left w:val="none" w:sz="0" w:space="0" w:color="auto"/>
        <w:bottom w:val="none" w:sz="0" w:space="0" w:color="auto"/>
        <w:right w:val="none" w:sz="0" w:space="0" w:color="auto"/>
      </w:divBdr>
    </w:div>
    <w:div w:id="419328115">
      <w:bodyDiv w:val="1"/>
      <w:marLeft w:val="0"/>
      <w:marRight w:val="0"/>
      <w:marTop w:val="0"/>
      <w:marBottom w:val="0"/>
      <w:divBdr>
        <w:top w:val="none" w:sz="0" w:space="0" w:color="auto"/>
        <w:left w:val="none" w:sz="0" w:space="0" w:color="auto"/>
        <w:bottom w:val="none" w:sz="0" w:space="0" w:color="auto"/>
        <w:right w:val="none" w:sz="0" w:space="0" w:color="auto"/>
      </w:divBdr>
    </w:div>
    <w:div w:id="439766946">
      <w:bodyDiv w:val="1"/>
      <w:marLeft w:val="0"/>
      <w:marRight w:val="0"/>
      <w:marTop w:val="0"/>
      <w:marBottom w:val="0"/>
      <w:divBdr>
        <w:top w:val="none" w:sz="0" w:space="0" w:color="auto"/>
        <w:left w:val="none" w:sz="0" w:space="0" w:color="auto"/>
        <w:bottom w:val="none" w:sz="0" w:space="0" w:color="auto"/>
        <w:right w:val="none" w:sz="0" w:space="0" w:color="auto"/>
      </w:divBdr>
    </w:div>
    <w:div w:id="453137870">
      <w:bodyDiv w:val="1"/>
      <w:marLeft w:val="0"/>
      <w:marRight w:val="0"/>
      <w:marTop w:val="0"/>
      <w:marBottom w:val="0"/>
      <w:divBdr>
        <w:top w:val="none" w:sz="0" w:space="0" w:color="auto"/>
        <w:left w:val="none" w:sz="0" w:space="0" w:color="auto"/>
        <w:bottom w:val="none" w:sz="0" w:space="0" w:color="auto"/>
        <w:right w:val="none" w:sz="0" w:space="0" w:color="auto"/>
      </w:divBdr>
    </w:div>
    <w:div w:id="469371886">
      <w:bodyDiv w:val="1"/>
      <w:marLeft w:val="0"/>
      <w:marRight w:val="0"/>
      <w:marTop w:val="0"/>
      <w:marBottom w:val="0"/>
      <w:divBdr>
        <w:top w:val="none" w:sz="0" w:space="0" w:color="auto"/>
        <w:left w:val="none" w:sz="0" w:space="0" w:color="auto"/>
        <w:bottom w:val="none" w:sz="0" w:space="0" w:color="auto"/>
        <w:right w:val="none" w:sz="0" w:space="0" w:color="auto"/>
      </w:divBdr>
    </w:div>
    <w:div w:id="519006157">
      <w:bodyDiv w:val="1"/>
      <w:marLeft w:val="0"/>
      <w:marRight w:val="0"/>
      <w:marTop w:val="0"/>
      <w:marBottom w:val="0"/>
      <w:divBdr>
        <w:top w:val="none" w:sz="0" w:space="0" w:color="auto"/>
        <w:left w:val="none" w:sz="0" w:space="0" w:color="auto"/>
        <w:bottom w:val="none" w:sz="0" w:space="0" w:color="auto"/>
        <w:right w:val="none" w:sz="0" w:space="0" w:color="auto"/>
      </w:divBdr>
    </w:div>
    <w:div w:id="530918894">
      <w:bodyDiv w:val="1"/>
      <w:marLeft w:val="0"/>
      <w:marRight w:val="0"/>
      <w:marTop w:val="0"/>
      <w:marBottom w:val="0"/>
      <w:divBdr>
        <w:top w:val="none" w:sz="0" w:space="0" w:color="auto"/>
        <w:left w:val="none" w:sz="0" w:space="0" w:color="auto"/>
        <w:bottom w:val="none" w:sz="0" w:space="0" w:color="auto"/>
        <w:right w:val="none" w:sz="0" w:space="0" w:color="auto"/>
      </w:divBdr>
    </w:div>
    <w:div w:id="570234464">
      <w:bodyDiv w:val="1"/>
      <w:marLeft w:val="0"/>
      <w:marRight w:val="0"/>
      <w:marTop w:val="0"/>
      <w:marBottom w:val="0"/>
      <w:divBdr>
        <w:top w:val="none" w:sz="0" w:space="0" w:color="auto"/>
        <w:left w:val="none" w:sz="0" w:space="0" w:color="auto"/>
        <w:bottom w:val="none" w:sz="0" w:space="0" w:color="auto"/>
        <w:right w:val="none" w:sz="0" w:space="0" w:color="auto"/>
      </w:divBdr>
    </w:div>
    <w:div w:id="599293812">
      <w:bodyDiv w:val="1"/>
      <w:marLeft w:val="0"/>
      <w:marRight w:val="0"/>
      <w:marTop w:val="0"/>
      <w:marBottom w:val="0"/>
      <w:divBdr>
        <w:top w:val="none" w:sz="0" w:space="0" w:color="auto"/>
        <w:left w:val="none" w:sz="0" w:space="0" w:color="auto"/>
        <w:bottom w:val="none" w:sz="0" w:space="0" w:color="auto"/>
        <w:right w:val="none" w:sz="0" w:space="0" w:color="auto"/>
      </w:divBdr>
    </w:div>
    <w:div w:id="647637371">
      <w:bodyDiv w:val="1"/>
      <w:marLeft w:val="0"/>
      <w:marRight w:val="0"/>
      <w:marTop w:val="0"/>
      <w:marBottom w:val="0"/>
      <w:divBdr>
        <w:top w:val="none" w:sz="0" w:space="0" w:color="auto"/>
        <w:left w:val="none" w:sz="0" w:space="0" w:color="auto"/>
        <w:bottom w:val="none" w:sz="0" w:space="0" w:color="auto"/>
        <w:right w:val="none" w:sz="0" w:space="0" w:color="auto"/>
      </w:divBdr>
    </w:div>
    <w:div w:id="674839352">
      <w:bodyDiv w:val="1"/>
      <w:marLeft w:val="0"/>
      <w:marRight w:val="0"/>
      <w:marTop w:val="0"/>
      <w:marBottom w:val="0"/>
      <w:divBdr>
        <w:top w:val="none" w:sz="0" w:space="0" w:color="auto"/>
        <w:left w:val="none" w:sz="0" w:space="0" w:color="auto"/>
        <w:bottom w:val="none" w:sz="0" w:space="0" w:color="auto"/>
        <w:right w:val="none" w:sz="0" w:space="0" w:color="auto"/>
      </w:divBdr>
    </w:div>
    <w:div w:id="691224177">
      <w:bodyDiv w:val="1"/>
      <w:marLeft w:val="0"/>
      <w:marRight w:val="0"/>
      <w:marTop w:val="0"/>
      <w:marBottom w:val="0"/>
      <w:divBdr>
        <w:top w:val="none" w:sz="0" w:space="0" w:color="auto"/>
        <w:left w:val="none" w:sz="0" w:space="0" w:color="auto"/>
        <w:bottom w:val="none" w:sz="0" w:space="0" w:color="auto"/>
        <w:right w:val="none" w:sz="0" w:space="0" w:color="auto"/>
      </w:divBdr>
    </w:div>
    <w:div w:id="734280734">
      <w:bodyDiv w:val="1"/>
      <w:marLeft w:val="0"/>
      <w:marRight w:val="0"/>
      <w:marTop w:val="0"/>
      <w:marBottom w:val="0"/>
      <w:divBdr>
        <w:top w:val="none" w:sz="0" w:space="0" w:color="auto"/>
        <w:left w:val="none" w:sz="0" w:space="0" w:color="auto"/>
        <w:bottom w:val="none" w:sz="0" w:space="0" w:color="auto"/>
        <w:right w:val="none" w:sz="0" w:space="0" w:color="auto"/>
      </w:divBdr>
    </w:div>
    <w:div w:id="753359596">
      <w:bodyDiv w:val="1"/>
      <w:marLeft w:val="0"/>
      <w:marRight w:val="0"/>
      <w:marTop w:val="0"/>
      <w:marBottom w:val="0"/>
      <w:divBdr>
        <w:top w:val="none" w:sz="0" w:space="0" w:color="auto"/>
        <w:left w:val="none" w:sz="0" w:space="0" w:color="auto"/>
        <w:bottom w:val="none" w:sz="0" w:space="0" w:color="auto"/>
        <w:right w:val="none" w:sz="0" w:space="0" w:color="auto"/>
      </w:divBdr>
    </w:div>
    <w:div w:id="800853363">
      <w:bodyDiv w:val="1"/>
      <w:marLeft w:val="0"/>
      <w:marRight w:val="0"/>
      <w:marTop w:val="0"/>
      <w:marBottom w:val="0"/>
      <w:divBdr>
        <w:top w:val="none" w:sz="0" w:space="0" w:color="auto"/>
        <w:left w:val="none" w:sz="0" w:space="0" w:color="auto"/>
        <w:bottom w:val="none" w:sz="0" w:space="0" w:color="auto"/>
        <w:right w:val="none" w:sz="0" w:space="0" w:color="auto"/>
      </w:divBdr>
    </w:div>
    <w:div w:id="807625798">
      <w:bodyDiv w:val="1"/>
      <w:marLeft w:val="0"/>
      <w:marRight w:val="0"/>
      <w:marTop w:val="0"/>
      <w:marBottom w:val="0"/>
      <w:divBdr>
        <w:top w:val="none" w:sz="0" w:space="0" w:color="auto"/>
        <w:left w:val="none" w:sz="0" w:space="0" w:color="auto"/>
        <w:bottom w:val="none" w:sz="0" w:space="0" w:color="auto"/>
        <w:right w:val="none" w:sz="0" w:space="0" w:color="auto"/>
      </w:divBdr>
    </w:div>
    <w:div w:id="843864530">
      <w:bodyDiv w:val="1"/>
      <w:marLeft w:val="0"/>
      <w:marRight w:val="0"/>
      <w:marTop w:val="0"/>
      <w:marBottom w:val="0"/>
      <w:divBdr>
        <w:top w:val="none" w:sz="0" w:space="0" w:color="auto"/>
        <w:left w:val="none" w:sz="0" w:space="0" w:color="auto"/>
        <w:bottom w:val="none" w:sz="0" w:space="0" w:color="auto"/>
        <w:right w:val="none" w:sz="0" w:space="0" w:color="auto"/>
      </w:divBdr>
    </w:div>
    <w:div w:id="849031396">
      <w:bodyDiv w:val="1"/>
      <w:marLeft w:val="0"/>
      <w:marRight w:val="0"/>
      <w:marTop w:val="0"/>
      <w:marBottom w:val="0"/>
      <w:divBdr>
        <w:top w:val="none" w:sz="0" w:space="0" w:color="auto"/>
        <w:left w:val="none" w:sz="0" w:space="0" w:color="auto"/>
        <w:bottom w:val="none" w:sz="0" w:space="0" w:color="auto"/>
        <w:right w:val="none" w:sz="0" w:space="0" w:color="auto"/>
      </w:divBdr>
    </w:div>
    <w:div w:id="911160328">
      <w:bodyDiv w:val="1"/>
      <w:marLeft w:val="0"/>
      <w:marRight w:val="0"/>
      <w:marTop w:val="0"/>
      <w:marBottom w:val="0"/>
      <w:divBdr>
        <w:top w:val="none" w:sz="0" w:space="0" w:color="auto"/>
        <w:left w:val="none" w:sz="0" w:space="0" w:color="auto"/>
        <w:bottom w:val="none" w:sz="0" w:space="0" w:color="auto"/>
        <w:right w:val="none" w:sz="0" w:space="0" w:color="auto"/>
      </w:divBdr>
    </w:div>
    <w:div w:id="946280861">
      <w:bodyDiv w:val="1"/>
      <w:marLeft w:val="0"/>
      <w:marRight w:val="0"/>
      <w:marTop w:val="0"/>
      <w:marBottom w:val="0"/>
      <w:divBdr>
        <w:top w:val="none" w:sz="0" w:space="0" w:color="auto"/>
        <w:left w:val="none" w:sz="0" w:space="0" w:color="auto"/>
        <w:bottom w:val="none" w:sz="0" w:space="0" w:color="auto"/>
        <w:right w:val="none" w:sz="0" w:space="0" w:color="auto"/>
      </w:divBdr>
    </w:div>
    <w:div w:id="971908626">
      <w:bodyDiv w:val="1"/>
      <w:marLeft w:val="0"/>
      <w:marRight w:val="0"/>
      <w:marTop w:val="0"/>
      <w:marBottom w:val="0"/>
      <w:divBdr>
        <w:top w:val="none" w:sz="0" w:space="0" w:color="auto"/>
        <w:left w:val="none" w:sz="0" w:space="0" w:color="auto"/>
        <w:bottom w:val="none" w:sz="0" w:space="0" w:color="auto"/>
        <w:right w:val="none" w:sz="0" w:space="0" w:color="auto"/>
      </w:divBdr>
    </w:div>
    <w:div w:id="993796528">
      <w:bodyDiv w:val="1"/>
      <w:marLeft w:val="0"/>
      <w:marRight w:val="0"/>
      <w:marTop w:val="0"/>
      <w:marBottom w:val="0"/>
      <w:divBdr>
        <w:top w:val="none" w:sz="0" w:space="0" w:color="auto"/>
        <w:left w:val="none" w:sz="0" w:space="0" w:color="auto"/>
        <w:bottom w:val="none" w:sz="0" w:space="0" w:color="auto"/>
        <w:right w:val="none" w:sz="0" w:space="0" w:color="auto"/>
      </w:divBdr>
    </w:div>
    <w:div w:id="994720397">
      <w:bodyDiv w:val="1"/>
      <w:marLeft w:val="0"/>
      <w:marRight w:val="0"/>
      <w:marTop w:val="0"/>
      <w:marBottom w:val="0"/>
      <w:divBdr>
        <w:top w:val="none" w:sz="0" w:space="0" w:color="auto"/>
        <w:left w:val="none" w:sz="0" w:space="0" w:color="auto"/>
        <w:bottom w:val="none" w:sz="0" w:space="0" w:color="auto"/>
        <w:right w:val="none" w:sz="0" w:space="0" w:color="auto"/>
      </w:divBdr>
    </w:div>
    <w:div w:id="1033263038">
      <w:bodyDiv w:val="1"/>
      <w:marLeft w:val="0"/>
      <w:marRight w:val="0"/>
      <w:marTop w:val="0"/>
      <w:marBottom w:val="0"/>
      <w:divBdr>
        <w:top w:val="none" w:sz="0" w:space="0" w:color="auto"/>
        <w:left w:val="none" w:sz="0" w:space="0" w:color="auto"/>
        <w:bottom w:val="none" w:sz="0" w:space="0" w:color="auto"/>
        <w:right w:val="none" w:sz="0" w:space="0" w:color="auto"/>
      </w:divBdr>
    </w:div>
    <w:div w:id="1086070318">
      <w:bodyDiv w:val="1"/>
      <w:marLeft w:val="0"/>
      <w:marRight w:val="0"/>
      <w:marTop w:val="0"/>
      <w:marBottom w:val="0"/>
      <w:divBdr>
        <w:top w:val="none" w:sz="0" w:space="0" w:color="auto"/>
        <w:left w:val="none" w:sz="0" w:space="0" w:color="auto"/>
        <w:bottom w:val="none" w:sz="0" w:space="0" w:color="auto"/>
        <w:right w:val="none" w:sz="0" w:space="0" w:color="auto"/>
      </w:divBdr>
    </w:div>
    <w:div w:id="1095445213">
      <w:bodyDiv w:val="1"/>
      <w:marLeft w:val="0"/>
      <w:marRight w:val="0"/>
      <w:marTop w:val="0"/>
      <w:marBottom w:val="0"/>
      <w:divBdr>
        <w:top w:val="none" w:sz="0" w:space="0" w:color="auto"/>
        <w:left w:val="none" w:sz="0" w:space="0" w:color="auto"/>
        <w:bottom w:val="none" w:sz="0" w:space="0" w:color="auto"/>
        <w:right w:val="none" w:sz="0" w:space="0" w:color="auto"/>
      </w:divBdr>
    </w:div>
    <w:div w:id="1167869405">
      <w:bodyDiv w:val="1"/>
      <w:marLeft w:val="0"/>
      <w:marRight w:val="0"/>
      <w:marTop w:val="0"/>
      <w:marBottom w:val="0"/>
      <w:divBdr>
        <w:top w:val="none" w:sz="0" w:space="0" w:color="auto"/>
        <w:left w:val="none" w:sz="0" w:space="0" w:color="auto"/>
        <w:bottom w:val="none" w:sz="0" w:space="0" w:color="auto"/>
        <w:right w:val="none" w:sz="0" w:space="0" w:color="auto"/>
      </w:divBdr>
    </w:div>
    <w:div w:id="1183284201">
      <w:bodyDiv w:val="1"/>
      <w:marLeft w:val="0"/>
      <w:marRight w:val="0"/>
      <w:marTop w:val="0"/>
      <w:marBottom w:val="0"/>
      <w:divBdr>
        <w:top w:val="none" w:sz="0" w:space="0" w:color="auto"/>
        <w:left w:val="none" w:sz="0" w:space="0" w:color="auto"/>
        <w:bottom w:val="none" w:sz="0" w:space="0" w:color="auto"/>
        <w:right w:val="none" w:sz="0" w:space="0" w:color="auto"/>
      </w:divBdr>
    </w:div>
    <w:div w:id="1190873793">
      <w:bodyDiv w:val="1"/>
      <w:marLeft w:val="0"/>
      <w:marRight w:val="0"/>
      <w:marTop w:val="0"/>
      <w:marBottom w:val="0"/>
      <w:divBdr>
        <w:top w:val="none" w:sz="0" w:space="0" w:color="auto"/>
        <w:left w:val="none" w:sz="0" w:space="0" w:color="auto"/>
        <w:bottom w:val="none" w:sz="0" w:space="0" w:color="auto"/>
        <w:right w:val="none" w:sz="0" w:space="0" w:color="auto"/>
      </w:divBdr>
    </w:div>
    <w:div w:id="1203665316">
      <w:bodyDiv w:val="1"/>
      <w:marLeft w:val="0"/>
      <w:marRight w:val="0"/>
      <w:marTop w:val="0"/>
      <w:marBottom w:val="0"/>
      <w:divBdr>
        <w:top w:val="none" w:sz="0" w:space="0" w:color="auto"/>
        <w:left w:val="none" w:sz="0" w:space="0" w:color="auto"/>
        <w:bottom w:val="none" w:sz="0" w:space="0" w:color="auto"/>
        <w:right w:val="none" w:sz="0" w:space="0" w:color="auto"/>
      </w:divBdr>
    </w:div>
    <w:div w:id="1254783420">
      <w:bodyDiv w:val="1"/>
      <w:marLeft w:val="0"/>
      <w:marRight w:val="0"/>
      <w:marTop w:val="0"/>
      <w:marBottom w:val="0"/>
      <w:divBdr>
        <w:top w:val="none" w:sz="0" w:space="0" w:color="auto"/>
        <w:left w:val="none" w:sz="0" w:space="0" w:color="auto"/>
        <w:bottom w:val="none" w:sz="0" w:space="0" w:color="auto"/>
        <w:right w:val="none" w:sz="0" w:space="0" w:color="auto"/>
      </w:divBdr>
    </w:div>
    <w:div w:id="1322078631">
      <w:bodyDiv w:val="1"/>
      <w:marLeft w:val="0"/>
      <w:marRight w:val="0"/>
      <w:marTop w:val="0"/>
      <w:marBottom w:val="0"/>
      <w:divBdr>
        <w:top w:val="none" w:sz="0" w:space="0" w:color="auto"/>
        <w:left w:val="none" w:sz="0" w:space="0" w:color="auto"/>
        <w:bottom w:val="none" w:sz="0" w:space="0" w:color="auto"/>
        <w:right w:val="none" w:sz="0" w:space="0" w:color="auto"/>
      </w:divBdr>
    </w:div>
    <w:div w:id="1343243351">
      <w:bodyDiv w:val="1"/>
      <w:marLeft w:val="0"/>
      <w:marRight w:val="0"/>
      <w:marTop w:val="0"/>
      <w:marBottom w:val="0"/>
      <w:divBdr>
        <w:top w:val="none" w:sz="0" w:space="0" w:color="auto"/>
        <w:left w:val="none" w:sz="0" w:space="0" w:color="auto"/>
        <w:bottom w:val="none" w:sz="0" w:space="0" w:color="auto"/>
        <w:right w:val="none" w:sz="0" w:space="0" w:color="auto"/>
      </w:divBdr>
    </w:div>
    <w:div w:id="1372681652">
      <w:bodyDiv w:val="1"/>
      <w:marLeft w:val="0"/>
      <w:marRight w:val="0"/>
      <w:marTop w:val="0"/>
      <w:marBottom w:val="0"/>
      <w:divBdr>
        <w:top w:val="none" w:sz="0" w:space="0" w:color="auto"/>
        <w:left w:val="none" w:sz="0" w:space="0" w:color="auto"/>
        <w:bottom w:val="none" w:sz="0" w:space="0" w:color="auto"/>
        <w:right w:val="none" w:sz="0" w:space="0" w:color="auto"/>
      </w:divBdr>
    </w:div>
    <w:div w:id="1387490425">
      <w:bodyDiv w:val="1"/>
      <w:marLeft w:val="0"/>
      <w:marRight w:val="0"/>
      <w:marTop w:val="0"/>
      <w:marBottom w:val="0"/>
      <w:divBdr>
        <w:top w:val="none" w:sz="0" w:space="0" w:color="auto"/>
        <w:left w:val="none" w:sz="0" w:space="0" w:color="auto"/>
        <w:bottom w:val="none" w:sz="0" w:space="0" w:color="auto"/>
        <w:right w:val="none" w:sz="0" w:space="0" w:color="auto"/>
      </w:divBdr>
    </w:div>
    <w:div w:id="1407337568">
      <w:bodyDiv w:val="1"/>
      <w:marLeft w:val="0"/>
      <w:marRight w:val="0"/>
      <w:marTop w:val="0"/>
      <w:marBottom w:val="0"/>
      <w:divBdr>
        <w:top w:val="none" w:sz="0" w:space="0" w:color="auto"/>
        <w:left w:val="none" w:sz="0" w:space="0" w:color="auto"/>
        <w:bottom w:val="none" w:sz="0" w:space="0" w:color="auto"/>
        <w:right w:val="none" w:sz="0" w:space="0" w:color="auto"/>
      </w:divBdr>
    </w:div>
    <w:div w:id="1427195123">
      <w:bodyDiv w:val="1"/>
      <w:marLeft w:val="0"/>
      <w:marRight w:val="0"/>
      <w:marTop w:val="0"/>
      <w:marBottom w:val="0"/>
      <w:divBdr>
        <w:top w:val="none" w:sz="0" w:space="0" w:color="auto"/>
        <w:left w:val="none" w:sz="0" w:space="0" w:color="auto"/>
        <w:bottom w:val="none" w:sz="0" w:space="0" w:color="auto"/>
        <w:right w:val="none" w:sz="0" w:space="0" w:color="auto"/>
      </w:divBdr>
    </w:div>
    <w:div w:id="1444377946">
      <w:bodyDiv w:val="1"/>
      <w:marLeft w:val="0"/>
      <w:marRight w:val="0"/>
      <w:marTop w:val="0"/>
      <w:marBottom w:val="0"/>
      <w:divBdr>
        <w:top w:val="none" w:sz="0" w:space="0" w:color="auto"/>
        <w:left w:val="none" w:sz="0" w:space="0" w:color="auto"/>
        <w:bottom w:val="none" w:sz="0" w:space="0" w:color="auto"/>
        <w:right w:val="none" w:sz="0" w:space="0" w:color="auto"/>
      </w:divBdr>
    </w:div>
    <w:div w:id="1457215852">
      <w:bodyDiv w:val="1"/>
      <w:marLeft w:val="0"/>
      <w:marRight w:val="0"/>
      <w:marTop w:val="0"/>
      <w:marBottom w:val="0"/>
      <w:divBdr>
        <w:top w:val="none" w:sz="0" w:space="0" w:color="auto"/>
        <w:left w:val="none" w:sz="0" w:space="0" w:color="auto"/>
        <w:bottom w:val="none" w:sz="0" w:space="0" w:color="auto"/>
        <w:right w:val="none" w:sz="0" w:space="0" w:color="auto"/>
      </w:divBdr>
    </w:div>
    <w:div w:id="1468890522">
      <w:bodyDiv w:val="1"/>
      <w:marLeft w:val="0"/>
      <w:marRight w:val="0"/>
      <w:marTop w:val="0"/>
      <w:marBottom w:val="0"/>
      <w:divBdr>
        <w:top w:val="none" w:sz="0" w:space="0" w:color="auto"/>
        <w:left w:val="none" w:sz="0" w:space="0" w:color="auto"/>
        <w:bottom w:val="none" w:sz="0" w:space="0" w:color="auto"/>
        <w:right w:val="none" w:sz="0" w:space="0" w:color="auto"/>
      </w:divBdr>
    </w:div>
    <w:div w:id="1479109608">
      <w:bodyDiv w:val="1"/>
      <w:marLeft w:val="0"/>
      <w:marRight w:val="0"/>
      <w:marTop w:val="0"/>
      <w:marBottom w:val="0"/>
      <w:divBdr>
        <w:top w:val="none" w:sz="0" w:space="0" w:color="auto"/>
        <w:left w:val="none" w:sz="0" w:space="0" w:color="auto"/>
        <w:bottom w:val="none" w:sz="0" w:space="0" w:color="auto"/>
        <w:right w:val="none" w:sz="0" w:space="0" w:color="auto"/>
      </w:divBdr>
    </w:div>
    <w:div w:id="1520001312">
      <w:bodyDiv w:val="1"/>
      <w:marLeft w:val="0"/>
      <w:marRight w:val="0"/>
      <w:marTop w:val="0"/>
      <w:marBottom w:val="0"/>
      <w:divBdr>
        <w:top w:val="none" w:sz="0" w:space="0" w:color="auto"/>
        <w:left w:val="none" w:sz="0" w:space="0" w:color="auto"/>
        <w:bottom w:val="none" w:sz="0" w:space="0" w:color="auto"/>
        <w:right w:val="none" w:sz="0" w:space="0" w:color="auto"/>
      </w:divBdr>
    </w:div>
    <w:div w:id="1564946392">
      <w:bodyDiv w:val="1"/>
      <w:marLeft w:val="0"/>
      <w:marRight w:val="0"/>
      <w:marTop w:val="0"/>
      <w:marBottom w:val="0"/>
      <w:divBdr>
        <w:top w:val="none" w:sz="0" w:space="0" w:color="auto"/>
        <w:left w:val="none" w:sz="0" w:space="0" w:color="auto"/>
        <w:bottom w:val="none" w:sz="0" w:space="0" w:color="auto"/>
        <w:right w:val="none" w:sz="0" w:space="0" w:color="auto"/>
      </w:divBdr>
    </w:div>
    <w:div w:id="1583297113">
      <w:bodyDiv w:val="1"/>
      <w:marLeft w:val="0"/>
      <w:marRight w:val="0"/>
      <w:marTop w:val="0"/>
      <w:marBottom w:val="0"/>
      <w:divBdr>
        <w:top w:val="none" w:sz="0" w:space="0" w:color="auto"/>
        <w:left w:val="none" w:sz="0" w:space="0" w:color="auto"/>
        <w:bottom w:val="none" w:sz="0" w:space="0" w:color="auto"/>
        <w:right w:val="none" w:sz="0" w:space="0" w:color="auto"/>
      </w:divBdr>
    </w:div>
    <w:div w:id="1628319151">
      <w:bodyDiv w:val="1"/>
      <w:marLeft w:val="0"/>
      <w:marRight w:val="0"/>
      <w:marTop w:val="0"/>
      <w:marBottom w:val="0"/>
      <w:divBdr>
        <w:top w:val="none" w:sz="0" w:space="0" w:color="auto"/>
        <w:left w:val="none" w:sz="0" w:space="0" w:color="auto"/>
        <w:bottom w:val="none" w:sz="0" w:space="0" w:color="auto"/>
        <w:right w:val="none" w:sz="0" w:space="0" w:color="auto"/>
      </w:divBdr>
    </w:div>
    <w:div w:id="1643271122">
      <w:bodyDiv w:val="1"/>
      <w:marLeft w:val="0"/>
      <w:marRight w:val="0"/>
      <w:marTop w:val="0"/>
      <w:marBottom w:val="0"/>
      <w:divBdr>
        <w:top w:val="none" w:sz="0" w:space="0" w:color="auto"/>
        <w:left w:val="none" w:sz="0" w:space="0" w:color="auto"/>
        <w:bottom w:val="none" w:sz="0" w:space="0" w:color="auto"/>
        <w:right w:val="none" w:sz="0" w:space="0" w:color="auto"/>
      </w:divBdr>
    </w:div>
    <w:div w:id="1691563741">
      <w:bodyDiv w:val="1"/>
      <w:marLeft w:val="0"/>
      <w:marRight w:val="0"/>
      <w:marTop w:val="0"/>
      <w:marBottom w:val="0"/>
      <w:divBdr>
        <w:top w:val="none" w:sz="0" w:space="0" w:color="auto"/>
        <w:left w:val="none" w:sz="0" w:space="0" w:color="auto"/>
        <w:bottom w:val="none" w:sz="0" w:space="0" w:color="auto"/>
        <w:right w:val="none" w:sz="0" w:space="0" w:color="auto"/>
      </w:divBdr>
    </w:div>
    <w:div w:id="1739281436">
      <w:bodyDiv w:val="1"/>
      <w:marLeft w:val="0"/>
      <w:marRight w:val="0"/>
      <w:marTop w:val="0"/>
      <w:marBottom w:val="0"/>
      <w:divBdr>
        <w:top w:val="none" w:sz="0" w:space="0" w:color="auto"/>
        <w:left w:val="none" w:sz="0" w:space="0" w:color="auto"/>
        <w:bottom w:val="none" w:sz="0" w:space="0" w:color="auto"/>
        <w:right w:val="none" w:sz="0" w:space="0" w:color="auto"/>
      </w:divBdr>
    </w:div>
    <w:div w:id="1757290269">
      <w:bodyDiv w:val="1"/>
      <w:marLeft w:val="0"/>
      <w:marRight w:val="0"/>
      <w:marTop w:val="0"/>
      <w:marBottom w:val="0"/>
      <w:divBdr>
        <w:top w:val="none" w:sz="0" w:space="0" w:color="auto"/>
        <w:left w:val="none" w:sz="0" w:space="0" w:color="auto"/>
        <w:bottom w:val="none" w:sz="0" w:space="0" w:color="auto"/>
        <w:right w:val="none" w:sz="0" w:space="0" w:color="auto"/>
      </w:divBdr>
    </w:div>
    <w:div w:id="1867526474">
      <w:bodyDiv w:val="1"/>
      <w:marLeft w:val="0"/>
      <w:marRight w:val="0"/>
      <w:marTop w:val="0"/>
      <w:marBottom w:val="0"/>
      <w:divBdr>
        <w:top w:val="none" w:sz="0" w:space="0" w:color="auto"/>
        <w:left w:val="none" w:sz="0" w:space="0" w:color="auto"/>
        <w:bottom w:val="none" w:sz="0" w:space="0" w:color="auto"/>
        <w:right w:val="none" w:sz="0" w:space="0" w:color="auto"/>
      </w:divBdr>
    </w:div>
    <w:div w:id="1887138372">
      <w:bodyDiv w:val="1"/>
      <w:marLeft w:val="0"/>
      <w:marRight w:val="0"/>
      <w:marTop w:val="0"/>
      <w:marBottom w:val="0"/>
      <w:divBdr>
        <w:top w:val="none" w:sz="0" w:space="0" w:color="auto"/>
        <w:left w:val="none" w:sz="0" w:space="0" w:color="auto"/>
        <w:bottom w:val="none" w:sz="0" w:space="0" w:color="auto"/>
        <w:right w:val="none" w:sz="0" w:space="0" w:color="auto"/>
      </w:divBdr>
    </w:div>
    <w:div w:id="1890602945">
      <w:bodyDiv w:val="1"/>
      <w:marLeft w:val="0"/>
      <w:marRight w:val="0"/>
      <w:marTop w:val="0"/>
      <w:marBottom w:val="0"/>
      <w:divBdr>
        <w:top w:val="none" w:sz="0" w:space="0" w:color="auto"/>
        <w:left w:val="none" w:sz="0" w:space="0" w:color="auto"/>
        <w:bottom w:val="none" w:sz="0" w:space="0" w:color="auto"/>
        <w:right w:val="none" w:sz="0" w:space="0" w:color="auto"/>
      </w:divBdr>
    </w:div>
    <w:div w:id="1915698697">
      <w:bodyDiv w:val="1"/>
      <w:marLeft w:val="0"/>
      <w:marRight w:val="0"/>
      <w:marTop w:val="0"/>
      <w:marBottom w:val="0"/>
      <w:divBdr>
        <w:top w:val="none" w:sz="0" w:space="0" w:color="auto"/>
        <w:left w:val="none" w:sz="0" w:space="0" w:color="auto"/>
        <w:bottom w:val="none" w:sz="0" w:space="0" w:color="auto"/>
        <w:right w:val="none" w:sz="0" w:space="0" w:color="auto"/>
      </w:divBdr>
    </w:div>
    <w:div w:id="1917787366">
      <w:bodyDiv w:val="1"/>
      <w:marLeft w:val="0"/>
      <w:marRight w:val="0"/>
      <w:marTop w:val="0"/>
      <w:marBottom w:val="0"/>
      <w:divBdr>
        <w:top w:val="none" w:sz="0" w:space="0" w:color="auto"/>
        <w:left w:val="none" w:sz="0" w:space="0" w:color="auto"/>
        <w:bottom w:val="none" w:sz="0" w:space="0" w:color="auto"/>
        <w:right w:val="none" w:sz="0" w:space="0" w:color="auto"/>
      </w:divBdr>
    </w:div>
    <w:div w:id="1936016170">
      <w:bodyDiv w:val="1"/>
      <w:marLeft w:val="0"/>
      <w:marRight w:val="0"/>
      <w:marTop w:val="0"/>
      <w:marBottom w:val="0"/>
      <w:divBdr>
        <w:top w:val="none" w:sz="0" w:space="0" w:color="auto"/>
        <w:left w:val="none" w:sz="0" w:space="0" w:color="auto"/>
        <w:bottom w:val="none" w:sz="0" w:space="0" w:color="auto"/>
        <w:right w:val="none" w:sz="0" w:space="0" w:color="auto"/>
      </w:divBdr>
    </w:div>
    <w:div w:id="2022392113">
      <w:bodyDiv w:val="1"/>
      <w:marLeft w:val="0"/>
      <w:marRight w:val="0"/>
      <w:marTop w:val="0"/>
      <w:marBottom w:val="0"/>
      <w:divBdr>
        <w:top w:val="none" w:sz="0" w:space="0" w:color="auto"/>
        <w:left w:val="none" w:sz="0" w:space="0" w:color="auto"/>
        <w:bottom w:val="none" w:sz="0" w:space="0" w:color="auto"/>
        <w:right w:val="none" w:sz="0" w:space="0" w:color="auto"/>
      </w:divBdr>
    </w:div>
    <w:div w:id="2036425006">
      <w:bodyDiv w:val="1"/>
      <w:marLeft w:val="0"/>
      <w:marRight w:val="0"/>
      <w:marTop w:val="0"/>
      <w:marBottom w:val="0"/>
      <w:divBdr>
        <w:top w:val="none" w:sz="0" w:space="0" w:color="auto"/>
        <w:left w:val="none" w:sz="0" w:space="0" w:color="auto"/>
        <w:bottom w:val="none" w:sz="0" w:space="0" w:color="auto"/>
        <w:right w:val="none" w:sz="0" w:space="0" w:color="auto"/>
      </w:divBdr>
    </w:div>
    <w:div w:id="2041464937">
      <w:bodyDiv w:val="1"/>
      <w:marLeft w:val="0"/>
      <w:marRight w:val="0"/>
      <w:marTop w:val="0"/>
      <w:marBottom w:val="0"/>
      <w:divBdr>
        <w:top w:val="none" w:sz="0" w:space="0" w:color="auto"/>
        <w:left w:val="none" w:sz="0" w:space="0" w:color="auto"/>
        <w:bottom w:val="none" w:sz="0" w:space="0" w:color="auto"/>
        <w:right w:val="none" w:sz="0" w:space="0" w:color="auto"/>
      </w:divBdr>
    </w:div>
    <w:div w:id="2050109810">
      <w:bodyDiv w:val="1"/>
      <w:marLeft w:val="0"/>
      <w:marRight w:val="0"/>
      <w:marTop w:val="0"/>
      <w:marBottom w:val="0"/>
      <w:divBdr>
        <w:top w:val="none" w:sz="0" w:space="0" w:color="auto"/>
        <w:left w:val="none" w:sz="0" w:space="0" w:color="auto"/>
        <w:bottom w:val="none" w:sz="0" w:space="0" w:color="auto"/>
        <w:right w:val="none" w:sz="0" w:space="0" w:color="auto"/>
      </w:divBdr>
    </w:div>
    <w:div w:id="2078821055">
      <w:bodyDiv w:val="1"/>
      <w:marLeft w:val="0"/>
      <w:marRight w:val="0"/>
      <w:marTop w:val="0"/>
      <w:marBottom w:val="0"/>
      <w:divBdr>
        <w:top w:val="none" w:sz="0" w:space="0" w:color="auto"/>
        <w:left w:val="none" w:sz="0" w:space="0" w:color="auto"/>
        <w:bottom w:val="none" w:sz="0" w:space="0" w:color="auto"/>
        <w:right w:val="none" w:sz="0" w:space="0" w:color="auto"/>
      </w:divBdr>
    </w:div>
    <w:div w:id="2115009979">
      <w:bodyDiv w:val="1"/>
      <w:marLeft w:val="0"/>
      <w:marRight w:val="0"/>
      <w:marTop w:val="0"/>
      <w:marBottom w:val="0"/>
      <w:divBdr>
        <w:top w:val="none" w:sz="0" w:space="0" w:color="auto"/>
        <w:left w:val="none" w:sz="0" w:space="0" w:color="auto"/>
        <w:bottom w:val="none" w:sz="0" w:space="0" w:color="auto"/>
        <w:right w:val="none" w:sz="0" w:space="0" w:color="auto"/>
      </w:divBdr>
    </w:div>
    <w:div w:id="2118020227">
      <w:bodyDiv w:val="1"/>
      <w:marLeft w:val="0"/>
      <w:marRight w:val="0"/>
      <w:marTop w:val="0"/>
      <w:marBottom w:val="0"/>
      <w:divBdr>
        <w:top w:val="none" w:sz="0" w:space="0" w:color="auto"/>
        <w:left w:val="none" w:sz="0" w:space="0" w:color="auto"/>
        <w:bottom w:val="none" w:sz="0" w:space="0" w:color="auto"/>
        <w:right w:val="none" w:sz="0" w:space="0" w:color="auto"/>
      </w:divBdr>
    </w:div>
    <w:div w:id="2118794860">
      <w:bodyDiv w:val="1"/>
      <w:marLeft w:val="0"/>
      <w:marRight w:val="0"/>
      <w:marTop w:val="0"/>
      <w:marBottom w:val="0"/>
      <w:divBdr>
        <w:top w:val="none" w:sz="0" w:space="0" w:color="auto"/>
        <w:left w:val="none" w:sz="0" w:space="0" w:color="auto"/>
        <w:bottom w:val="none" w:sz="0" w:space="0" w:color="auto"/>
        <w:right w:val="none" w:sz="0" w:space="0" w:color="auto"/>
      </w:divBdr>
    </w:div>
    <w:div w:id="2124230494">
      <w:bodyDiv w:val="1"/>
      <w:marLeft w:val="0"/>
      <w:marRight w:val="0"/>
      <w:marTop w:val="0"/>
      <w:marBottom w:val="0"/>
      <w:divBdr>
        <w:top w:val="none" w:sz="0" w:space="0" w:color="auto"/>
        <w:left w:val="none" w:sz="0" w:space="0" w:color="auto"/>
        <w:bottom w:val="none" w:sz="0" w:space="0" w:color="auto"/>
        <w:right w:val="none" w:sz="0" w:space="0" w:color="auto"/>
      </w:divBdr>
    </w:div>
    <w:div w:id="21426515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eader" Target="header4.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4.xml.rels><?xml version="1.0" encoding="UTF-8" standalone="yes"?>
<Relationships xmlns="http://schemas.openxmlformats.org/package/2006/relationships"><Relationship Id="rId2" Type="http://schemas.openxmlformats.org/officeDocument/2006/relationships/image" Target="media/image3.gif"/><Relationship Id="rId1" Type="http://schemas.openxmlformats.org/officeDocument/2006/relationships/image" Target="media/image5.gif"/></Relationships>
</file>

<file path=word/_rels/header5.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gi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olnyshkoIO\&#1056;&#1072;&#1073;&#1086;&#1095;&#1080;&#1081;%20&#1089;&#1090;&#1086;&#1083;\&#1057;&#1056;&#1055;-v1.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54E23D2DCF514866AB870E6F13EA4AA9"/>
        <w:category>
          <w:name w:val="Общие"/>
          <w:gallery w:val="placeholder"/>
        </w:category>
        <w:types>
          <w:type w:val="bbPlcHdr"/>
        </w:types>
        <w:behaviors>
          <w:behavior w:val="content"/>
        </w:behaviors>
        <w:guid w:val="{1AECBD6C-9D56-47F9-BD5B-48D719DF5859}"/>
      </w:docPartPr>
      <w:docPartBody>
        <w:p w:rsidR="009979DF" w:rsidRDefault="00E758BE" w:rsidP="00E758BE">
          <w:pPr>
            <w:pStyle w:val="54E23D2DCF514866AB870E6F13EA4AA9"/>
          </w:pPr>
          <w:r w:rsidRPr="003D1C43">
            <w:rPr>
              <w:rStyle w:val="a3"/>
            </w:rPr>
            <w:t>[Название]</w:t>
          </w:r>
        </w:p>
      </w:docPartBody>
    </w:docPart>
    <w:docPart>
      <w:docPartPr>
        <w:name w:val="A4AB9552272F463DAB54223529A932E5"/>
        <w:category>
          <w:name w:val="Общие"/>
          <w:gallery w:val="placeholder"/>
        </w:category>
        <w:types>
          <w:type w:val="bbPlcHdr"/>
        </w:types>
        <w:behaviors>
          <w:behavior w:val="content"/>
        </w:behaviors>
        <w:guid w:val="{33894943-C067-4D5D-96F9-EED51C7150BB}"/>
      </w:docPartPr>
      <w:docPartBody>
        <w:p w:rsidR="009979DF" w:rsidRDefault="00E758BE" w:rsidP="00E758BE">
          <w:pPr>
            <w:pStyle w:val="A4AB9552272F463DAB54223529A932E5"/>
          </w:pPr>
          <w:r w:rsidRPr="003D1C43">
            <w:rPr>
              <w:rStyle w:val="a3"/>
            </w:rPr>
            <w:t>[Тема]</w:t>
          </w:r>
        </w:p>
      </w:docPartBody>
    </w:docPart>
    <w:docPart>
      <w:docPartPr>
        <w:name w:val="831EA90C340E4D848263E19AE6C1CB78"/>
        <w:category>
          <w:name w:val="Общие"/>
          <w:gallery w:val="placeholder"/>
        </w:category>
        <w:types>
          <w:type w:val="bbPlcHdr"/>
        </w:types>
        <w:behaviors>
          <w:behavior w:val="content"/>
        </w:behaviors>
        <w:guid w:val="{0F92A8A4-216B-4314-9180-565EC536F3F0}"/>
      </w:docPartPr>
      <w:docPartBody>
        <w:p w:rsidR="009979DF" w:rsidRDefault="00E758BE" w:rsidP="00E758BE">
          <w:pPr>
            <w:pStyle w:val="831EA90C340E4D848263E19AE6C1CB78"/>
          </w:pPr>
          <w:r w:rsidRPr="003130EB">
            <w:rPr>
              <w:rStyle w:val="a3"/>
            </w:rPr>
            <w:t>[Ключевые слова]</w:t>
          </w:r>
        </w:p>
      </w:docPartBody>
    </w:docPart>
    <w:docPart>
      <w:docPartPr>
        <w:name w:val="7B7575C16D96403E9BEEA3BC4D3DD4E6"/>
        <w:category>
          <w:name w:val="Общие"/>
          <w:gallery w:val="placeholder"/>
        </w:category>
        <w:types>
          <w:type w:val="bbPlcHdr"/>
        </w:types>
        <w:behaviors>
          <w:behavior w:val="content"/>
        </w:behaviors>
        <w:guid w:val="{C6396F5A-7A94-4BED-8084-04A494797F65}"/>
      </w:docPartPr>
      <w:docPartBody>
        <w:p w:rsidR="009979DF" w:rsidRDefault="00E758BE" w:rsidP="00E758BE">
          <w:pPr>
            <w:pStyle w:val="7B7575C16D96403E9BEEA3BC4D3DD4E6"/>
          </w:pPr>
          <w:r w:rsidRPr="003130EB">
            <w:rPr>
              <w:rStyle w:val="a3"/>
            </w:rPr>
            <w:t>[Категория]</w:t>
          </w:r>
        </w:p>
      </w:docPartBody>
    </w:docPart>
    <w:docPart>
      <w:docPartPr>
        <w:name w:val="02FDB0CDBE5E4F86B6ABA83D34517296"/>
        <w:category>
          <w:name w:val="Общие"/>
          <w:gallery w:val="placeholder"/>
        </w:category>
        <w:types>
          <w:type w:val="bbPlcHdr"/>
        </w:types>
        <w:behaviors>
          <w:behavior w:val="content"/>
        </w:behaviors>
        <w:guid w:val="{F58F5D99-AAAA-4E94-A78A-64FB30A75DBA}"/>
      </w:docPartPr>
      <w:docPartBody>
        <w:p w:rsidR="009979DF" w:rsidRDefault="00E758BE" w:rsidP="00E758BE">
          <w:pPr>
            <w:pStyle w:val="02FDB0CDBE5E4F86B6ABA83D34517296"/>
          </w:pPr>
          <w:r w:rsidRPr="0097144C">
            <w:rPr>
              <w:rStyle w:val="a3"/>
            </w:rPr>
            <w:t>[Факс организации]</w:t>
          </w:r>
        </w:p>
      </w:docPartBody>
    </w:docPart>
    <w:docPart>
      <w:docPartPr>
        <w:name w:val="F8DBB6F4A7634C5C9770DC3A75D0D9D9"/>
        <w:category>
          <w:name w:val="Общие"/>
          <w:gallery w:val="placeholder"/>
        </w:category>
        <w:types>
          <w:type w:val="bbPlcHdr"/>
        </w:types>
        <w:behaviors>
          <w:behavior w:val="content"/>
        </w:behaviors>
        <w:guid w:val="{1A46BE5B-4126-4000-BD0A-5BE93434C3BF}"/>
      </w:docPartPr>
      <w:docPartBody>
        <w:p w:rsidR="009979DF" w:rsidRDefault="00E758BE" w:rsidP="00E758BE">
          <w:pPr>
            <w:pStyle w:val="F8DBB6F4A7634C5C9770DC3A75D0D9D9"/>
          </w:pPr>
          <w:r w:rsidRPr="003130EB">
            <w:rPr>
              <w:rStyle w:val="a3"/>
            </w:rPr>
            <w:t>[Состояние]</w:t>
          </w:r>
        </w:p>
      </w:docPartBody>
    </w:docPart>
    <w:docPart>
      <w:docPartPr>
        <w:name w:val="32EE5A6B0ACF438F9713997C119C7898"/>
        <w:category>
          <w:name w:val="Общие"/>
          <w:gallery w:val="placeholder"/>
        </w:category>
        <w:types>
          <w:type w:val="bbPlcHdr"/>
        </w:types>
        <w:behaviors>
          <w:behavior w:val="content"/>
        </w:behaviors>
        <w:guid w:val="{0FFC8672-A177-49A1-AE7E-D999045F3E73}"/>
      </w:docPartPr>
      <w:docPartBody>
        <w:p w:rsidR="00C338A4" w:rsidRDefault="008E6764" w:rsidP="008E6764">
          <w:pPr>
            <w:pStyle w:val="32EE5A6B0ACF438F9713997C119C7898"/>
          </w:pPr>
          <w:r w:rsidRPr="003D1C43">
            <w:rPr>
              <w:rStyle w:val="a3"/>
            </w:rPr>
            <w:t>[Название]</w:t>
          </w:r>
        </w:p>
      </w:docPartBody>
    </w:docPart>
    <w:docPart>
      <w:docPartPr>
        <w:name w:val="1297814696FB46849B6B65A5E606E4DE"/>
        <w:category>
          <w:name w:val="Общие"/>
          <w:gallery w:val="placeholder"/>
        </w:category>
        <w:types>
          <w:type w:val="bbPlcHdr"/>
        </w:types>
        <w:behaviors>
          <w:behavior w:val="content"/>
        </w:behaviors>
        <w:guid w:val="{9E3C7E40-D1C9-4890-9311-9CBCD0C2BC78}"/>
      </w:docPartPr>
      <w:docPartBody>
        <w:p w:rsidR="00C338A4" w:rsidRDefault="008E6764" w:rsidP="008E6764">
          <w:pPr>
            <w:pStyle w:val="1297814696FB46849B6B65A5E606E4DE"/>
          </w:pPr>
          <w:r w:rsidRPr="003D1C43">
            <w:rPr>
              <w:rStyle w:val="a3"/>
            </w:rPr>
            <w:t>[Тема]</w:t>
          </w:r>
        </w:p>
      </w:docPartBody>
    </w:docPart>
    <w:docPart>
      <w:docPartPr>
        <w:name w:val="E1DC589525FD42679F365B763C51F839"/>
        <w:category>
          <w:name w:val="Общие"/>
          <w:gallery w:val="placeholder"/>
        </w:category>
        <w:types>
          <w:type w:val="bbPlcHdr"/>
        </w:types>
        <w:behaviors>
          <w:behavior w:val="content"/>
        </w:behaviors>
        <w:guid w:val="{2C29CFC9-C82D-4492-909D-9DBBE6B70F39}"/>
      </w:docPartPr>
      <w:docPartBody>
        <w:p w:rsidR="00C338A4" w:rsidRDefault="008E6764" w:rsidP="008E6764">
          <w:pPr>
            <w:pStyle w:val="E1DC589525FD42679F365B763C51F839"/>
          </w:pPr>
          <w:r w:rsidRPr="003130EB">
            <w:rPr>
              <w:rStyle w:val="a3"/>
            </w:rPr>
            <w:t>[Ключевые слова]</w:t>
          </w:r>
        </w:p>
      </w:docPartBody>
    </w:docPart>
    <w:docPart>
      <w:docPartPr>
        <w:name w:val="2BDAB97BFFB84E3EB04A29821F6A168F"/>
        <w:category>
          <w:name w:val="Общие"/>
          <w:gallery w:val="placeholder"/>
        </w:category>
        <w:types>
          <w:type w:val="bbPlcHdr"/>
        </w:types>
        <w:behaviors>
          <w:behavior w:val="content"/>
        </w:behaviors>
        <w:guid w:val="{F38FA525-F64B-4A83-9EFE-EDF9789F604F}"/>
      </w:docPartPr>
      <w:docPartBody>
        <w:p w:rsidR="00C338A4" w:rsidRDefault="008E6764" w:rsidP="008E6764">
          <w:pPr>
            <w:pStyle w:val="2BDAB97BFFB84E3EB04A29821F6A168F"/>
          </w:pPr>
          <w:r w:rsidRPr="003130EB">
            <w:rPr>
              <w:rStyle w:val="a3"/>
            </w:rPr>
            <w:t>[Категория]</w:t>
          </w:r>
        </w:p>
      </w:docPartBody>
    </w:docPart>
    <w:docPart>
      <w:docPartPr>
        <w:name w:val="C9E532E8CD2849AA8E92E7A1B20F8D1B"/>
        <w:category>
          <w:name w:val="Общие"/>
          <w:gallery w:val="placeholder"/>
        </w:category>
        <w:types>
          <w:type w:val="bbPlcHdr"/>
        </w:types>
        <w:behaviors>
          <w:behavior w:val="content"/>
        </w:behaviors>
        <w:guid w:val="{6CCBFB25-96FB-4F4E-8CF9-D1119AE40F3C}"/>
      </w:docPartPr>
      <w:docPartBody>
        <w:p w:rsidR="00C338A4" w:rsidRDefault="008E6764" w:rsidP="008E6764">
          <w:pPr>
            <w:pStyle w:val="C9E532E8CD2849AA8E92E7A1B20F8D1B"/>
          </w:pPr>
          <w:r w:rsidRPr="0097144C">
            <w:rPr>
              <w:rStyle w:val="a3"/>
            </w:rPr>
            <w:t>[Факс организации]</w:t>
          </w:r>
        </w:p>
      </w:docPartBody>
    </w:docPart>
    <w:docPart>
      <w:docPartPr>
        <w:name w:val="02E2AF2675804E6DA535B12B7636FAA6"/>
        <w:category>
          <w:name w:val="Общие"/>
          <w:gallery w:val="placeholder"/>
        </w:category>
        <w:types>
          <w:type w:val="bbPlcHdr"/>
        </w:types>
        <w:behaviors>
          <w:behavior w:val="content"/>
        </w:behaviors>
        <w:guid w:val="{5987F013-D19C-497C-8FD4-7CC2C263C0FB}"/>
      </w:docPartPr>
      <w:docPartBody>
        <w:p w:rsidR="00C338A4" w:rsidRDefault="008E6764" w:rsidP="008E6764">
          <w:pPr>
            <w:pStyle w:val="02E2AF2675804E6DA535B12B7636FAA6"/>
          </w:pPr>
          <w:r w:rsidRPr="003130EB">
            <w:rPr>
              <w:rStyle w:val="a3"/>
            </w:rPr>
            <w:t>[Состояние]</w:t>
          </w:r>
        </w:p>
      </w:docPartBody>
    </w:docPart>
    <w:docPart>
      <w:docPartPr>
        <w:name w:val="D17A1C37A1D940528A10CAB0EC46EB54"/>
        <w:category>
          <w:name w:val="Общие"/>
          <w:gallery w:val="placeholder"/>
        </w:category>
        <w:types>
          <w:type w:val="bbPlcHdr"/>
        </w:types>
        <w:behaviors>
          <w:behavior w:val="content"/>
        </w:behaviors>
        <w:guid w:val="{58E102BB-E992-41CE-ADE6-A5F29208C47B}"/>
      </w:docPartPr>
      <w:docPartBody>
        <w:p w:rsidR="00FD43A8" w:rsidRDefault="00FD43A8" w:rsidP="00FD43A8">
          <w:pPr>
            <w:pStyle w:val="D17A1C37A1D940528A10CAB0EC46EB54"/>
          </w:pPr>
          <w:r w:rsidRPr="003D1C43">
            <w:rPr>
              <w:rStyle w:val="a3"/>
            </w:rPr>
            <w:t>[Руководитель]</w:t>
          </w:r>
        </w:p>
      </w:docPartBody>
    </w:docPart>
    <w:docPart>
      <w:docPartPr>
        <w:name w:val="AE7FE5C3B3594FB18655CBCD842D4550"/>
        <w:category>
          <w:name w:val="Общие"/>
          <w:gallery w:val="placeholder"/>
        </w:category>
        <w:types>
          <w:type w:val="bbPlcHdr"/>
        </w:types>
        <w:behaviors>
          <w:behavior w:val="content"/>
        </w:behaviors>
        <w:guid w:val="{BA8BC263-9D77-40AF-8D7A-E7C533B40461}"/>
      </w:docPartPr>
      <w:docPartBody>
        <w:p w:rsidR="00FD43A8" w:rsidRDefault="00FD43A8" w:rsidP="00FD43A8">
          <w:pPr>
            <w:pStyle w:val="AE7FE5C3B3594FB18655CBCD842D4550"/>
          </w:pPr>
          <w:r w:rsidRPr="003D1C43">
            <w:rPr>
              <w:rStyle w:val="a3"/>
            </w:rPr>
            <w:t>[Автор]</w:t>
          </w:r>
        </w:p>
      </w:docPartBody>
    </w:docPart>
    <w:docPart>
      <w:docPartPr>
        <w:name w:val="420EDB8DFE7D4CA8AFABF08A9E2B77B9"/>
        <w:category>
          <w:name w:val="Общие"/>
          <w:gallery w:val="placeholder"/>
        </w:category>
        <w:types>
          <w:type w:val="bbPlcHdr"/>
        </w:types>
        <w:behaviors>
          <w:behavior w:val="content"/>
        </w:behaviors>
        <w:guid w:val="{BFD80220-9CC6-48E5-B36E-01DB5AABEC27}"/>
      </w:docPartPr>
      <w:docPartBody>
        <w:p w:rsidR="007D36F2" w:rsidRDefault="00BD0677" w:rsidP="00BD0677">
          <w:pPr>
            <w:pStyle w:val="420EDB8DFE7D4CA8AFABF08A9E2B77B9"/>
          </w:pPr>
          <w:r w:rsidRPr="003130EB">
            <w:rPr>
              <w:rStyle w:val="a3"/>
            </w:rPr>
            <w:t>[Категория]</w:t>
          </w:r>
        </w:p>
      </w:docPartBody>
    </w:docPart>
    <w:docPart>
      <w:docPartPr>
        <w:name w:val="2242BD0E56784D5494A01ADC554115DC"/>
        <w:category>
          <w:name w:val="Общие"/>
          <w:gallery w:val="placeholder"/>
        </w:category>
        <w:types>
          <w:type w:val="bbPlcHdr"/>
        </w:types>
        <w:behaviors>
          <w:behavior w:val="content"/>
        </w:behaviors>
        <w:guid w:val="{16BD0CF7-54FC-4E5E-8388-BB1A511284D2}"/>
      </w:docPartPr>
      <w:docPartBody>
        <w:p w:rsidR="00000000" w:rsidRDefault="00F23CFC" w:rsidP="00F23CFC">
          <w:pPr>
            <w:pStyle w:val="2242BD0E56784D5494A01ADC554115DC"/>
          </w:pPr>
          <w:r w:rsidRPr="003130EB">
            <w:rPr>
              <w:rStyle w:val="a3"/>
            </w:rPr>
            <w:t>[Категория]</w:t>
          </w:r>
        </w:p>
      </w:docPartBody>
    </w:docPart>
    <w:docPart>
      <w:docPartPr>
        <w:name w:val="C8CA2F71A0B5439E8B453E41E8ECF3D8"/>
        <w:category>
          <w:name w:val="Общие"/>
          <w:gallery w:val="placeholder"/>
        </w:category>
        <w:types>
          <w:type w:val="bbPlcHdr"/>
        </w:types>
        <w:behaviors>
          <w:behavior w:val="content"/>
        </w:behaviors>
        <w:guid w:val="{25B35930-B8EA-4398-A2D2-C2A2AE512D45}"/>
      </w:docPartPr>
      <w:docPartBody>
        <w:p w:rsidR="00000000" w:rsidRDefault="00F23CFC" w:rsidP="00F23CFC">
          <w:pPr>
            <w:pStyle w:val="C8CA2F71A0B5439E8B453E41E8ECF3D8"/>
          </w:pPr>
          <w:r w:rsidRPr="003130EB">
            <w:rPr>
              <w:rStyle w:val="a3"/>
            </w:rPr>
            <w:t>[Категория]</w:t>
          </w:r>
        </w:p>
      </w:docPartBody>
    </w:docPart>
    <w:docPart>
      <w:docPartPr>
        <w:name w:val="05EB2E6E45574FDE99D8943F1956C246"/>
        <w:category>
          <w:name w:val="Общие"/>
          <w:gallery w:val="placeholder"/>
        </w:category>
        <w:types>
          <w:type w:val="bbPlcHdr"/>
        </w:types>
        <w:behaviors>
          <w:behavior w:val="content"/>
        </w:behaviors>
        <w:guid w:val="{FC0736EA-3D1C-4616-A1A7-DCDED829A786}"/>
      </w:docPartPr>
      <w:docPartBody>
        <w:p w:rsidR="00000000" w:rsidRDefault="00F23CFC" w:rsidP="00F23CFC">
          <w:pPr>
            <w:pStyle w:val="05EB2E6E45574FDE99D8943F1956C246"/>
          </w:pPr>
          <w:r w:rsidRPr="003130EB">
            <w:rPr>
              <w:rStyle w:val="a3"/>
            </w:rPr>
            <w:t>[Категория]</w:t>
          </w:r>
        </w:p>
      </w:docPartBody>
    </w:docPart>
    <w:docPart>
      <w:docPartPr>
        <w:name w:val="967DB266C8404455B44CB72ECC86DFFA"/>
        <w:category>
          <w:name w:val="Общие"/>
          <w:gallery w:val="placeholder"/>
        </w:category>
        <w:types>
          <w:type w:val="bbPlcHdr"/>
        </w:types>
        <w:behaviors>
          <w:behavior w:val="content"/>
        </w:behaviors>
        <w:guid w:val="{77AE4E3A-4DF1-4071-B381-0366465B0FFA}"/>
      </w:docPartPr>
      <w:docPartBody>
        <w:p w:rsidR="00000000" w:rsidRDefault="00F23CFC" w:rsidP="00F23CFC">
          <w:pPr>
            <w:pStyle w:val="967DB266C8404455B44CB72ECC86DFFA"/>
          </w:pPr>
          <w:r w:rsidRPr="003130EB">
            <w:rPr>
              <w:rStyle w:val="a3"/>
            </w:rPr>
            <w:t>[Категория]</w:t>
          </w:r>
        </w:p>
      </w:docPartBody>
    </w:docPart>
    <w:docPart>
      <w:docPartPr>
        <w:name w:val="0E5C85C733994D3D8D936AF1319B7C32"/>
        <w:category>
          <w:name w:val="Общие"/>
          <w:gallery w:val="placeholder"/>
        </w:category>
        <w:types>
          <w:type w:val="bbPlcHdr"/>
        </w:types>
        <w:behaviors>
          <w:behavior w:val="content"/>
        </w:behaviors>
        <w:guid w:val="{12BEDFAE-6899-406F-955E-E9987ABA0A1B}"/>
      </w:docPartPr>
      <w:docPartBody>
        <w:p w:rsidR="00000000" w:rsidRDefault="00F23CFC" w:rsidP="00F23CFC">
          <w:pPr>
            <w:pStyle w:val="0E5C85C733994D3D8D936AF1319B7C32"/>
          </w:pPr>
          <w:r w:rsidRPr="003130EB">
            <w:rPr>
              <w:rStyle w:val="a3"/>
            </w:rPr>
            <w:t>[Категория]</w:t>
          </w:r>
        </w:p>
      </w:docPartBody>
    </w:docPart>
    <w:docPart>
      <w:docPartPr>
        <w:name w:val="6A5ACDA271464480A7C2B6DA3051A662"/>
        <w:category>
          <w:name w:val="Общие"/>
          <w:gallery w:val="placeholder"/>
        </w:category>
        <w:types>
          <w:type w:val="bbPlcHdr"/>
        </w:types>
        <w:behaviors>
          <w:behavior w:val="content"/>
        </w:behaviors>
        <w:guid w:val="{95743613-D4E1-4B25-9E25-F99287D3B63C}"/>
      </w:docPartPr>
      <w:docPartBody>
        <w:p w:rsidR="00000000" w:rsidRDefault="00F23CFC" w:rsidP="00F23CFC">
          <w:pPr>
            <w:pStyle w:val="6A5ACDA271464480A7C2B6DA3051A662"/>
          </w:pPr>
          <w:r w:rsidRPr="003130EB">
            <w:rPr>
              <w:rStyle w:val="a3"/>
            </w:rPr>
            <w:t>[Категория]</w:t>
          </w:r>
        </w:p>
      </w:docPartBody>
    </w:docPart>
    <w:docPart>
      <w:docPartPr>
        <w:name w:val="46F8811F2D1E4B03932CB9AD98F7A09C"/>
        <w:category>
          <w:name w:val="Общие"/>
          <w:gallery w:val="placeholder"/>
        </w:category>
        <w:types>
          <w:type w:val="bbPlcHdr"/>
        </w:types>
        <w:behaviors>
          <w:behavior w:val="content"/>
        </w:behaviors>
        <w:guid w:val="{89ACD982-7E92-4F6B-9CF9-DF8D32FDCF20}"/>
      </w:docPartPr>
      <w:docPartBody>
        <w:p w:rsidR="00000000" w:rsidRDefault="00F23CFC" w:rsidP="00F23CFC">
          <w:pPr>
            <w:pStyle w:val="46F8811F2D1E4B03932CB9AD98F7A09C"/>
          </w:pPr>
          <w:r w:rsidRPr="003130EB">
            <w:rPr>
              <w:rStyle w:val="a3"/>
            </w:rPr>
            <w:t>[Категория]</w:t>
          </w:r>
        </w:p>
      </w:docPartBody>
    </w:docPart>
    <w:docPart>
      <w:docPartPr>
        <w:name w:val="449FCF6FBD17410FA10A65E97382D8A0"/>
        <w:category>
          <w:name w:val="Общие"/>
          <w:gallery w:val="placeholder"/>
        </w:category>
        <w:types>
          <w:type w:val="bbPlcHdr"/>
        </w:types>
        <w:behaviors>
          <w:behavior w:val="content"/>
        </w:behaviors>
        <w:guid w:val="{6CE1ADAF-5F85-4276-91D7-CBB19864E7EF}"/>
      </w:docPartPr>
      <w:docPartBody>
        <w:p w:rsidR="00000000" w:rsidRDefault="00F23CFC" w:rsidP="00F23CFC">
          <w:pPr>
            <w:pStyle w:val="449FCF6FBD17410FA10A65E97382D8A0"/>
          </w:pPr>
          <w:r w:rsidRPr="003130EB">
            <w:rPr>
              <w:rStyle w:val="a3"/>
            </w:rPr>
            <w:t>[Категория]</w:t>
          </w:r>
        </w:p>
      </w:docPartBody>
    </w:docPart>
    <w:docPart>
      <w:docPartPr>
        <w:name w:val="DD5FED1CFA364A8093D2381AC7C90945"/>
        <w:category>
          <w:name w:val="Общие"/>
          <w:gallery w:val="placeholder"/>
        </w:category>
        <w:types>
          <w:type w:val="bbPlcHdr"/>
        </w:types>
        <w:behaviors>
          <w:behavior w:val="content"/>
        </w:behaviors>
        <w:guid w:val="{2FD4F694-FA7D-444B-995B-16A0479D1184}"/>
      </w:docPartPr>
      <w:docPartBody>
        <w:p w:rsidR="00000000" w:rsidRDefault="00F23CFC" w:rsidP="00F23CFC">
          <w:pPr>
            <w:pStyle w:val="DD5FED1CFA364A8093D2381AC7C90945"/>
          </w:pPr>
          <w:r w:rsidRPr="003130EB">
            <w:rPr>
              <w:rStyle w:val="a3"/>
            </w:rPr>
            <w:t>[Категория]</w:t>
          </w:r>
        </w:p>
      </w:docPartBody>
    </w:docPart>
    <w:docPart>
      <w:docPartPr>
        <w:name w:val="82DD840436474F52A6AE318C209CE34D"/>
        <w:category>
          <w:name w:val="Общие"/>
          <w:gallery w:val="placeholder"/>
        </w:category>
        <w:types>
          <w:type w:val="bbPlcHdr"/>
        </w:types>
        <w:behaviors>
          <w:behavior w:val="content"/>
        </w:behaviors>
        <w:guid w:val="{3487F0AE-4333-4048-ABE7-D082AD3EF1E6}"/>
      </w:docPartPr>
      <w:docPartBody>
        <w:p w:rsidR="00000000" w:rsidRDefault="00F23CFC" w:rsidP="00F23CFC">
          <w:pPr>
            <w:pStyle w:val="82DD840436474F52A6AE318C209CE34D"/>
          </w:pPr>
          <w:r w:rsidRPr="003130EB">
            <w:rPr>
              <w:rStyle w:val="a3"/>
            </w:rPr>
            <w:t>[Категория]</w:t>
          </w:r>
        </w:p>
      </w:docPartBody>
    </w:docPart>
    <w:docPart>
      <w:docPartPr>
        <w:name w:val="180762C45AF24E508A5F1345D8186D2B"/>
        <w:category>
          <w:name w:val="Общие"/>
          <w:gallery w:val="placeholder"/>
        </w:category>
        <w:types>
          <w:type w:val="bbPlcHdr"/>
        </w:types>
        <w:behaviors>
          <w:behavior w:val="content"/>
        </w:behaviors>
        <w:guid w:val="{D88C7681-0732-4D55-9CE9-80D0AE5E5411}"/>
      </w:docPartPr>
      <w:docPartBody>
        <w:p w:rsidR="00000000" w:rsidRDefault="00F23CFC" w:rsidP="00F23CFC">
          <w:pPr>
            <w:pStyle w:val="180762C45AF24E508A5F1345D8186D2B"/>
          </w:pPr>
          <w:r w:rsidRPr="003130EB">
            <w:rPr>
              <w:rStyle w:val="a3"/>
            </w:rPr>
            <w:t>[Категория]</w:t>
          </w:r>
        </w:p>
      </w:docPartBody>
    </w:docPart>
    <w:docPart>
      <w:docPartPr>
        <w:name w:val="13D7E0915FBB481B9BFA5C225832EA0B"/>
        <w:category>
          <w:name w:val="Общие"/>
          <w:gallery w:val="placeholder"/>
        </w:category>
        <w:types>
          <w:type w:val="bbPlcHdr"/>
        </w:types>
        <w:behaviors>
          <w:behavior w:val="content"/>
        </w:behaviors>
        <w:guid w:val="{70464A2A-6CEC-445D-BA49-31898B3F6427}"/>
      </w:docPartPr>
      <w:docPartBody>
        <w:p w:rsidR="00000000" w:rsidRDefault="00F23CFC" w:rsidP="00F23CFC">
          <w:pPr>
            <w:pStyle w:val="13D7E0915FBB481B9BFA5C225832EA0B"/>
          </w:pPr>
          <w:r w:rsidRPr="003130EB">
            <w:rPr>
              <w:rStyle w:val="a3"/>
            </w:rPr>
            <w:t>[Категория]</w:t>
          </w:r>
        </w:p>
      </w:docPartBody>
    </w:docPart>
    <w:docPart>
      <w:docPartPr>
        <w:name w:val="3AEC494A785E426CA609090BD2224D97"/>
        <w:category>
          <w:name w:val="Общие"/>
          <w:gallery w:val="placeholder"/>
        </w:category>
        <w:types>
          <w:type w:val="bbPlcHdr"/>
        </w:types>
        <w:behaviors>
          <w:behavior w:val="content"/>
        </w:behaviors>
        <w:guid w:val="{2F460BB2-F97A-4D61-BC25-E267297A4FF0}"/>
      </w:docPartPr>
      <w:docPartBody>
        <w:p w:rsidR="00000000" w:rsidRDefault="00F23CFC" w:rsidP="00F23CFC">
          <w:pPr>
            <w:pStyle w:val="3AEC494A785E426CA609090BD2224D97"/>
          </w:pPr>
          <w:r w:rsidRPr="003130EB">
            <w:rPr>
              <w:rStyle w:val="a3"/>
            </w:rPr>
            <w:t>[Категория]</w:t>
          </w:r>
        </w:p>
      </w:docPartBody>
    </w:docPart>
    <w:docPart>
      <w:docPartPr>
        <w:name w:val="A985A47D7D9A4B0092E2F5A7BF446C2D"/>
        <w:category>
          <w:name w:val="Общие"/>
          <w:gallery w:val="placeholder"/>
        </w:category>
        <w:types>
          <w:type w:val="bbPlcHdr"/>
        </w:types>
        <w:behaviors>
          <w:behavior w:val="content"/>
        </w:behaviors>
        <w:guid w:val="{1F3E60E7-5C8B-4FA4-B75F-7AE44B66F5E2}"/>
      </w:docPartPr>
      <w:docPartBody>
        <w:p w:rsidR="00000000" w:rsidRDefault="00F23CFC" w:rsidP="00F23CFC">
          <w:pPr>
            <w:pStyle w:val="A985A47D7D9A4B0092E2F5A7BF446C2D"/>
          </w:pPr>
          <w:r w:rsidRPr="003130EB">
            <w:rPr>
              <w:rStyle w:val="a3"/>
            </w:rPr>
            <w:t>[Категория]</w:t>
          </w:r>
        </w:p>
      </w:docPartBody>
    </w:docPart>
    <w:docPart>
      <w:docPartPr>
        <w:name w:val="EDFADC8AF1454E47B4CD50060F4F0351"/>
        <w:category>
          <w:name w:val="Общие"/>
          <w:gallery w:val="placeholder"/>
        </w:category>
        <w:types>
          <w:type w:val="bbPlcHdr"/>
        </w:types>
        <w:behaviors>
          <w:behavior w:val="content"/>
        </w:behaviors>
        <w:guid w:val="{EDB7C745-2F30-4961-94D7-1B6A65894770}"/>
      </w:docPartPr>
      <w:docPartBody>
        <w:p w:rsidR="00000000" w:rsidRDefault="00F23CFC" w:rsidP="00F23CFC">
          <w:pPr>
            <w:pStyle w:val="EDFADC8AF1454E47B4CD50060F4F0351"/>
          </w:pPr>
          <w:r w:rsidRPr="003130EB">
            <w:rPr>
              <w:rStyle w:val="a3"/>
            </w:rPr>
            <w:t>[Категория]</w:t>
          </w:r>
        </w:p>
      </w:docPartBody>
    </w:docPart>
    <w:docPart>
      <w:docPartPr>
        <w:name w:val="D7FA388C6E0F48749A62E03A75EA659D"/>
        <w:category>
          <w:name w:val="Общие"/>
          <w:gallery w:val="placeholder"/>
        </w:category>
        <w:types>
          <w:type w:val="bbPlcHdr"/>
        </w:types>
        <w:behaviors>
          <w:behavior w:val="content"/>
        </w:behaviors>
        <w:guid w:val="{F1802030-832A-430C-8B4A-F16CCAB89FA6}"/>
      </w:docPartPr>
      <w:docPartBody>
        <w:p w:rsidR="00000000" w:rsidRDefault="00F23CFC" w:rsidP="00F23CFC">
          <w:pPr>
            <w:pStyle w:val="D7FA388C6E0F48749A62E03A75EA659D"/>
          </w:pPr>
          <w:r w:rsidRPr="003130EB">
            <w:rPr>
              <w:rStyle w:val="a3"/>
            </w:rPr>
            <w:t>[Категория]</w:t>
          </w:r>
        </w:p>
      </w:docPartBody>
    </w:docPart>
    <w:docPart>
      <w:docPartPr>
        <w:name w:val="09D601EB1BF5467398D2133782C472B5"/>
        <w:category>
          <w:name w:val="Общие"/>
          <w:gallery w:val="placeholder"/>
        </w:category>
        <w:types>
          <w:type w:val="bbPlcHdr"/>
        </w:types>
        <w:behaviors>
          <w:behavior w:val="content"/>
        </w:behaviors>
        <w:guid w:val="{BDE5F3E7-61E3-4F90-9F13-25EE27462A3D}"/>
      </w:docPartPr>
      <w:docPartBody>
        <w:p w:rsidR="00000000" w:rsidRDefault="00F23CFC" w:rsidP="00F23CFC">
          <w:pPr>
            <w:pStyle w:val="09D601EB1BF5467398D2133782C472B5"/>
          </w:pPr>
          <w:r w:rsidRPr="003130EB">
            <w:rPr>
              <w:rStyle w:val="a3"/>
            </w:rPr>
            <w:t>[Категория]</w:t>
          </w:r>
        </w:p>
      </w:docPartBody>
    </w:docPart>
    <w:docPart>
      <w:docPartPr>
        <w:name w:val="BF097002BF7B4F9B8AC6120101A4A0A3"/>
        <w:category>
          <w:name w:val="Общие"/>
          <w:gallery w:val="placeholder"/>
        </w:category>
        <w:types>
          <w:type w:val="bbPlcHdr"/>
        </w:types>
        <w:behaviors>
          <w:behavior w:val="content"/>
        </w:behaviors>
        <w:guid w:val="{7F5F8F07-31BC-4656-939D-05EF65C66B82}"/>
      </w:docPartPr>
      <w:docPartBody>
        <w:p w:rsidR="00000000" w:rsidRDefault="00F23CFC" w:rsidP="00F23CFC">
          <w:pPr>
            <w:pStyle w:val="BF097002BF7B4F9B8AC6120101A4A0A3"/>
          </w:pPr>
          <w:r w:rsidRPr="003130EB">
            <w:rPr>
              <w:rStyle w:val="a3"/>
            </w:rPr>
            <w:t>[Категория]</w:t>
          </w:r>
        </w:p>
      </w:docPartBody>
    </w:docPart>
    <w:docPart>
      <w:docPartPr>
        <w:name w:val="86B66BA2092D4672B016349DA3911440"/>
        <w:category>
          <w:name w:val="Общие"/>
          <w:gallery w:val="placeholder"/>
        </w:category>
        <w:types>
          <w:type w:val="bbPlcHdr"/>
        </w:types>
        <w:behaviors>
          <w:behavior w:val="content"/>
        </w:behaviors>
        <w:guid w:val="{845C1E4A-674F-42DC-A630-67564C20020F}"/>
      </w:docPartPr>
      <w:docPartBody>
        <w:p w:rsidR="00000000" w:rsidRDefault="00F23CFC" w:rsidP="00F23CFC">
          <w:pPr>
            <w:pStyle w:val="86B66BA2092D4672B016349DA3911440"/>
          </w:pPr>
          <w:r w:rsidRPr="003130EB">
            <w:rPr>
              <w:rStyle w:val="a3"/>
            </w:rPr>
            <w:t>[Категория]</w:t>
          </w:r>
        </w:p>
      </w:docPartBody>
    </w:docPart>
    <w:docPart>
      <w:docPartPr>
        <w:name w:val="2DA8A0E376A64A589C08CBCEB672AC12"/>
        <w:category>
          <w:name w:val="Общие"/>
          <w:gallery w:val="placeholder"/>
        </w:category>
        <w:types>
          <w:type w:val="bbPlcHdr"/>
        </w:types>
        <w:behaviors>
          <w:behavior w:val="content"/>
        </w:behaviors>
        <w:guid w:val="{0F358C86-15B4-4D00-8430-409ED07FA751}"/>
      </w:docPartPr>
      <w:docPartBody>
        <w:p w:rsidR="00000000" w:rsidRDefault="00F23CFC" w:rsidP="00F23CFC">
          <w:pPr>
            <w:pStyle w:val="2DA8A0E376A64A589C08CBCEB672AC12"/>
          </w:pPr>
          <w:r w:rsidRPr="003130EB">
            <w:rPr>
              <w:rStyle w:val="a3"/>
            </w:rPr>
            <w:t>[Категория]</w:t>
          </w:r>
        </w:p>
      </w:docPartBody>
    </w:docPart>
    <w:docPart>
      <w:docPartPr>
        <w:name w:val="FE297EE44D9B40D6BC5DEE973A055C84"/>
        <w:category>
          <w:name w:val="Общие"/>
          <w:gallery w:val="placeholder"/>
        </w:category>
        <w:types>
          <w:type w:val="bbPlcHdr"/>
        </w:types>
        <w:behaviors>
          <w:behavior w:val="content"/>
        </w:behaviors>
        <w:guid w:val="{062D4E2C-C2AD-4235-8A85-17F3CB3D5516}"/>
      </w:docPartPr>
      <w:docPartBody>
        <w:p w:rsidR="00000000" w:rsidRDefault="00F23CFC" w:rsidP="00F23CFC">
          <w:pPr>
            <w:pStyle w:val="FE297EE44D9B40D6BC5DEE973A055C84"/>
          </w:pPr>
          <w:r w:rsidRPr="003130EB">
            <w:rPr>
              <w:rStyle w:val="a3"/>
            </w:rPr>
            <w:t>[Категория]</w:t>
          </w:r>
        </w:p>
      </w:docPartBody>
    </w:docPart>
    <w:docPart>
      <w:docPartPr>
        <w:name w:val="19307B0AAF184242B66159FCD179A961"/>
        <w:category>
          <w:name w:val="Общие"/>
          <w:gallery w:val="placeholder"/>
        </w:category>
        <w:types>
          <w:type w:val="bbPlcHdr"/>
        </w:types>
        <w:behaviors>
          <w:behavior w:val="content"/>
        </w:behaviors>
        <w:guid w:val="{2D666162-FF68-4A7E-B19B-534FF6837F0F}"/>
      </w:docPartPr>
      <w:docPartBody>
        <w:p w:rsidR="00000000" w:rsidRDefault="00F23CFC" w:rsidP="00F23CFC">
          <w:pPr>
            <w:pStyle w:val="19307B0AAF184242B66159FCD179A961"/>
          </w:pPr>
          <w:r w:rsidRPr="003130EB">
            <w:rPr>
              <w:rStyle w:val="a3"/>
            </w:rPr>
            <w:t>[Категория]</w:t>
          </w:r>
        </w:p>
      </w:docPartBody>
    </w:docPart>
    <w:docPart>
      <w:docPartPr>
        <w:name w:val="2215E8811E4F4D7F9B06C42FF07D9903"/>
        <w:category>
          <w:name w:val="Общие"/>
          <w:gallery w:val="placeholder"/>
        </w:category>
        <w:types>
          <w:type w:val="bbPlcHdr"/>
        </w:types>
        <w:behaviors>
          <w:behavior w:val="content"/>
        </w:behaviors>
        <w:guid w:val="{98CCF2BA-720D-4228-83F5-B3CF72AFC8E1}"/>
      </w:docPartPr>
      <w:docPartBody>
        <w:p w:rsidR="00000000" w:rsidRDefault="00F23CFC" w:rsidP="00F23CFC">
          <w:pPr>
            <w:pStyle w:val="2215E8811E4F4D7F9B06C42FF07D9903"/>
          </w:pPr>
          <w:r w:rsidRPr="003130EB">
            <w:rPr>
              <w:rStyle w:val="a3"/>
            </w:rPr>
            <w:t>[Категория]</w:t>
          </w:r>
        </w:p>
      </w:docPartBody>
    </w:docPart>
    <w:docPart>
      <w:docPartPr>
        <w:name w:val="1AD94FD78ED54B50AB74F937311BE258"/>
        <w:category>
          <w:name w:val="Общие"/>
          <w:gallery w:val="placeholder"/>
        </w:category>
        <w:types>
          <w:type w:val="bbPlcHdr"/>
        </w:types>
        <w:behaviors>
          <w:behavior w:val="content"/>
        </w:behaviors>
        <w:guid w:val="{FA2989DB-4086-47C0-90D4-B0C8576F4EF2}"/>
      </w:docPartPr>
      <w:docPartBody>
        <w:p w:rsidR="00000000" w:rsidRDefault="00F23CFC" w:rsidP="00F23CFC">
          <w:pPr>
            <w:pStyle w:val="1AD94FD78ED54B50AB74F937311BE258"/>
          </w:pPr>
          <w:r w:rsidRPr="003130EB">
            <w:rPr>
              <w:rStyle w:val="a3"/>
            </w:rPr>
            <w:t>[Категория]</w:t>
          </w:r>
        </w:p>
      </w:docPartBody>
    </w:docPart>
    <w:docPart>
      <w:docPartPr>
        <w:name w:val="28BB7707DC3C494BB1A385DA9A6EDFB2"/>
        <w:category>
          <w:name w:val="Общие"/>
          <w:gallery w:val="placeholder"/>
        </w:category>
        <w:types>
          <w:type w:val="bbPlcHdr"/>
        </w:types>
        <w:behaviors>
          <w:behavior w:val="content"/>
        </w:behaviors>
        <w:guid w:val="{37387AB5-01E5-4D67-81C1-44521FF2B38B}"/>
      </w:docPartPr>
      <w:docPartBody>
        <w:p w:rsidR="00000000" w:rsidRDefault="00F23CFC" w:rsidP="00F23CFC">
          <w:pPr>
            <w:pStyle w:val="28BB7707DC3C494BB1A385DA9A6EDFB2"/>
          </w:pPr>
          <w:r w:rsidRPr="003130EB">
            <w:rPr>
              <w:rStyle w:val="a3"/>
            </w:rPr>
            <w:t>[Категория]</w:t>
          </w:r>
        </w:p>
      </w:docPartBody>
    </w:docPart>
    <w:docPart>
      <w:docPartPr>
        <w:name w:val="A10C3C0E57B34912BA843E18DA9CBD9E"/>
        <w:category>
          <w:name w:val="Общие"/>
          <w:gallery w:val="placeholder"/>
        </w:category>
        <w:types>
          <w:type w:val="bbPlcHdr"/>
        </w:types>
        <w:behaviors>
          <w:behavior w:val="content"/>
        </w:behaviors>
        <w:guid w:val="{E33F154F-8CAD-46B2-B6A7-B6869D6660C7}"/>
      </w:docPartPr>
      <w:docPartBody>
        <w:p w:rsidR="00000000" w:rsidRDefault="00F23CFC" w:rsidP="00F23CFC">
          <w:pPr>
            <w:pStyle w:val="A10C3C0E57B34912BA843E18DA9CBD9E"/>
          </w:pPr>
          <w:r w:rsidRPr="003130EB">
            <w:rPr>
              <w:rStyle w:val="a3"/>
            </w:rPr>
            <w:t>[Категория]</w:t>
          </w:r>
        </w:p>
      </w:docPartBody>
    </w:docPart>
    <w:docPart>
      <w:docPartPr>
        <w:name w:val="AF6B339DBC6544E887BC4418ADA8B7E9"/>
        <w:category>
          <w:name w:val="Общие"/>
          <w:gallery w:val="placeholder"/>
        </w:category>
        <w:types>
          <w:type w:val="bbPlcHdr"/>
        </w:types>
        <w:behaviors>
          <w:behavior w:val="content"/>
        </w:behaviors>
        <w:guid w:val="{3267567B-9C03-47B9-808E-FE2AA443EFD3}"/>
      </w:docPartPr>
      <w:docPartBody>
        <w:p w:rsidR="00000000" w:rsidRDefault="00F23CFC" w:rsidP="00F23CFC">
          <w:pPr>
            <w:pStyle w:val="AF6B339DBC6544E887BC4418ADA8B7E9"/>
          </w:pPr>
          <w:r w:rsidRPr="003130EB">
            <w:rPr>
              <w:rStyle w:val="a3"/>
            </w:rPr>
            <w:t>[Категория]</w:t>
          </w:r>
        </w:p>
      </w:docPartBody>
    </w:docPart>
    <w:docPart>
      <w:docPartPr>
        <w:name w:val="47A6CFD5CE77463BBA6C059E833990B1"/>
        <w:category>
          <w:name w:val="Общие"/>
          <w:gallery w:val="placeholder"/>
        </w:category>
        <w:types>
          <w:type w:val="bbPlcHdr"/>
        </w:types>
        <w:behaviors>
          <w:behavior w:val="content"/>
        </w:behaviors>
        <w:guid w:val="{32B7C664-48A5-4FDD-8D55-8FD5D9B1145F}"/>
      </w:docPartPr>
      <w:docPartBody>
        <w:p w:rsidR="00000000" w:rsidRDefault="00F23CFC" w:rsidP="00F23CFC">
          <w:pPr>
            <w:pStyle w:val="47A6CFD5CE77463BBA6C059E833990B1"/>
          </w:pPr>
          <w:r w:rsidRPr="003130EB">
            <w:rPr>
              <w:rStyle w:val="a3"/>
            </w:rPr>
            <w:t>[Категория]</w:t>
          </w:r>
        </w:p>
      </w:docPartBody>
    </w:docPart>
    <w:docPart>
      <w:docPartPr>
        <w:name w:val="42D75CCCAFF5421A9DCD7FD8DB95A362"/>
        <w:category>
          <w:name w:val="Общие"/>
          <w:gallery w:val="placeholder"/>
        </w:category>
        <w:types>
          <w:type w:val="bbPlcHdr"/>
        </w:types>
        <w:behaviors>
          <w:behavior w:val="content"/>
        </w:behaviors>
        <w:guid w:val="{3FA3FFD3-57D2-4225-B4A8-8D108B3C69D4}"/>
      </w:docPartPr>
      <w:docPartBody>
        <w:p w:rsidR="00000000" w:rsidRDefault="00F23CFC" w:rsidP="00F23CFC">
          <w:pPr>
            <w:pStyle w:val="42D75CCCAFF5421A9DCD7FD8DB95A362"/>
          </w:pPr>
          <w:r w:rsidRPr="003130EB">
            <w:rPr>
              <w:rStyle w:val="a3"/>
            </w:rPr>
            <w:t>[Категория]</w:t>
          </w:r>
        </w:p>
      </w:docPartBody>
    </w:docPart>
    <w:docPart>
      <w:docPartPr>
        <w:name w:val="AB4D1F585CDF417A9F05552DE9CF3FB0"/>
        <w:category>
          <w:name w:val="Общие"/>
          <w:gallery w:val="placeholder"/>
        </w:category>
        <w:types>
          <w:type w:val="bbPlcHdr"/>
        </w:types>
        <w:behaviors>
          <w:behavior w:val="content"/>
        </w:behaviors>
        <w:guid w:val="{B1AC36F7-A07B-4057-AA97-3E12C9B88D47}"/>
      </w:docPartPr>
      <w:docPartBody>
        <w:p w:rsidR="00000000" w:rsidRDefault="00F23CFC" w:rsidP="00F23CFC">
          <w:pPr>
            <w:pStyle w:val="AB4D1F585CDF417A9F05552DE9CF3FB0"/>
          </w:pPr>
          <w:r w:rsidRPr="003130EB">
            <w:rPr>
              <w:rStyle w:val="a3"/>
            </w:rPr>
            <w:t>[Категория]</w:t>
          </w:r>
        </w:p>
      </w:docPartBody>
    </w:docPart>
    <w:docPart>
      <w:docPartPr>
        <w:name w:val="2A7A9842A9964D39AB1A94D8762D0FC9"/>
        <w:category>
          <w:name w:val="Общие"/>
          <w:gallery w:val="placeholder"/>
        </w:category>
        <w:types>
          <w:type w:val="bbPlcHdr"/>
        </w:types>
        <w:behaviors>
          <w:behavior w:val="content"/>
        </w:behaviors>
        <w:guid w:val="{EC9F5E5C-0B05-4EF7-A552-BD0E1DB0A612}"/>
      </w:docPartPr>
      <w:docPartBody>
        <w:p w:rsidR="00000000" w:rsidRDefault="00F23CFC" w:rsidP="00F23CFC">
          <w:pPr>
            <w:pStyle w:val="2A7A9842A9964D39AB1A94D8762D0FC9"/>
          </w:pPr>
          <w:r w:rsidRPr="003130EB">
            <w:rPr>
              <w:rStyle w:val="a3"/>
            </w:rPr>
            <w:t>[Категория]</w:t>
          </w:r>
        </w:p>
      </w:docPartBody>
    </w:docPart>
    <w:docPart>
      <w:docPartPr>
        <w:name w:val="75DDF0A9C363439CA81977D25B70FB02"/>
        <w:category>
          <w:name w:val="Общие"/>
          <w:gallery w:val="placeholder"/>
        </w:category>
        <w:types>
          <w:type w:val="bbPlcHdr"/>
        </w:types>
        <w:behaviors>
          <w:behavior w:val="content"/>
        </w:behaviors>
        <w:guid w:val="{5014AD13-B645-44A0-BDC8-BEDC342AE5CC}"/>
      </w:docPartPr>
      <w:docPartBody>
        <w:p w:rsidR="00000000" w:rsidRDefault="00F23CFC" w:rsidP="00F23CFC">
          <w:pPr>
            <w:pStyle w:val="75DDF0A9C363439CA81977D25B70FB02"/>
          </w:pPr>
          <w:r w:rsidRPr="003130EB">
            <w:rPr>
              <w:rStyle w:val="a3"/>
            </w:rPr>
            <w:t>[Категория]</w:t>
          </w:r>
        </w:p>
      </w:docPartBody>
    </w:docPart>
    <w:docPart>
      <w:docPartPr>
        <w:name w:val="0C5361F316E04FE583A467AA7BD2D8A0"/>
        <w:category>
          <w:name w:val="Общие"/>
          <w:gallery w:val="placeholder"/>
        </w:category>
        <w:types>
          <w:type w:val="bbPlcHdr"/>
        </w:types>
        <w:behaviors>
          <w:behavior w:val="content"/>
        </w:behaviors>
        <w:guid w:val="{659E4EFD-139C-497E-8A56-5CA9EFCE1671}"/>
      </w:docPartPr>
      <w:docPartBody>
        <w:p w:rsidR="00000000" w:rsidRDefault="00F23CFC" w:rsidP="00F23CFC">
          <w:pPr>
            <w:pStyle w:val="0C5361F316E04FE583A467AA7BD2D8A0"/>
          </w:pPr>
          <w:r w:rsidRPr="003130EB">
            <w:rPr>
              <w:rStyle w:val="a3"/>
            </w:rPr>
            <w:t>[Категория]</w:t>
          </w:r>
        </w:p>
      </w:docPartBody>
    </w:docPart>
    <w:docPart>
      <w:docPartPr>
        <w:name w:val="D622308E315F43BEA27E8AB0F663ADEA"/>
        <w:category>
          <w:name w:val="Общие"/>
          <w:gallery w:val="placeholder"/>
        </w:category>
        <w:types>
          <w:type w:val="bbPlcHdr"/>
        </w:types>
        <w:behaviors>
          <w:behavior w:val="content"/>
        </w:behaviors>
        <w:guid w:val="{03DA4025-D0DB-4A04-84A8-800D78DE2038}"/>
      </w:docPartPr>
      <w:docPartBody>
        <w:p w:rsidR="00000000" w:rsidRDefault="00F23CFC" w:rsidP="00F23CFC">
          <w:pPr>
            <w:pStyle w:val="D622308E315F43BEA27E8AB0F663ADEA"/>
          </w:pPr>
          <w:r w:rsidRPr="003130EB">
            <w:rPr>
              <w:rStyle w:val="a3"/>
            </w:rPr>
            <w:t>[Категория]</w:t>
          </w:r>
        </w:p>
      </w:docPartBody>
    </w:docPart>
    <w:docPart>
      <w:docPartPr>
        <w:name w:val="FEDE93CD13F344D7BB624F3E60967A45"/>
        <w:category>
          <w:name w:val="Общие"/>
          <w:gallery w:val="placeholder"/>
        </w:category>
        <w:types>
          <w:type w:val="bbPlcHdr"/>
        </w:types>
        <w:behaviors>
          <w:behavior w:val="content"/>
        </w:behaviors>
        <w:guid w:val="{E6786DD9-E9BF-4451-A8BA-8A527CF0E0E1}"/>
      </w:docPartPr>
      <w:docPartBody>
        <w:p w:rsidR="00000000" w:rsidRDefault="00F23CFC" w:rsidP="00F23CFC">
          <w:pPr>
            <w:pStyle w:val="FEDE93CD13F344D7BB624F3E60967A45"/>
          </w:pPr>
          <w:r w:rsidRPr="003130EB">
            <w:rPr>
              <w:rStyle w:val="a3"/>
            </w:rPr>
            <w:t>[Категория]</w:t>
          </w:r>
        </w:p>
      </w:docPartBody>
    </w:docPart>
    <w:docPart>
      <w:docPartPr>
        <w:name w:val="55B037D57A904A768387B8897E011C07"/>
        <w:category>
          <w:name w:val="Общие"/>
          <w:gallery w:val="placeholder"/>
        </w:category>
        <w:types>
          <w:type w:val="bbPlcHdr"/>
        </w:types>
        <w:behaviors>
          <w:behavior w:val="content"/>
        </w:behaviors>
        <w:guid w:val="{BAB12F20-F772-46DD-9E03-9FFEDD3DF3F2}"/>
      </w:docPartPr>
      <w:docPartBody>
        <w:p w:rsidR="00000000" w:rsidRDefault="00F23CFC" w:rsidP="00F23CFC">
          <w:pPr>
            <w:pStyle w:val="55B037D57A904A768387B8897E011C07"/>
          </w:pPr>
          <w:r w:rsidRPr="003130EB">
            <w:rPr>
              <w:rStyle w:val="a3"/>
            </w:rPr>
            <w:t>[Категория]</w:t>
          </w:r>
        </w:p>
      </w:docPartBody>
    </w:docPart>
    <w:docPart>
      <w:docPartPr>
        <w:name w:val="FA9FCBAC603B40CD82684E3512A808D3"/>
        <w:category>
          <w:name w:val="Общие"/>
          <w:gallery w:val="placeholder"/>
        </w:category>
        <w:types>
          <w:type w:val="bbPlcHdr"/>
        </w:types>
        <w:behaviors>
          <w:behavior w:val="content"/>
        </w:behaviors>
        <w:guid w:val="{195F8C2F-21B3-4C52-9A4C-4E74FE46AF47}"/>
      </w:docPartPr>
      <w:docPartBody>
        <w:p w:rsidR="00000000" w:rsidRDefault="00F23CFC" w:rsidP="00F23CFC">
          <w:pPr>
            <w:pStyle w:val="FA9FCBAC603B40CD82684E3512A808D3"/>
          </w:pPr>
          <w:r w:rsidRPr="003130EB">
            <w:rPr>
              <w:rStyle w:val="a3"/>
            </w:rPr>
            <w:t>[Категория]</w:t>
          </w:r>
        </w:p>
      </w:docPartBody>
    </w:docPart>
    <w:docPart>
      <w:docPartPr>
        <w:name w:val="68DDC6B2A743474FA18788443A1C4C2D"/>
        <w:category>
          <w:name w:val="Общие"/>
          <w:gallery w:val="placeholder"/>
        </w:category>
        <w:types>
          <w:type w:val="bbPlcHdr"/>
        </w:types>
        <w:behaviors>
          <w:behavior w:val="content"/>
        </w:behaviors>
        <w:guid w:val="{A6E44FC2-38D1-4907-851B-FFE3121EAA59}"/>
      </w:docPartPr>
      <w:docPartBody>
        <w:p w:rsidR="00000000" w:rsidRDefault="00F23CFC" w:rsidP="00F23CFC">
          <w:pPr>
            <w:pStyle w:val="68DDC6B2A743474FA18788443A1C4C2D"/>
          </w:pPr>
          <w:r w:rsidRPr="003130EB">
            <w:rPr>
              <w:rStyle w:val="a3"/>
            </w:rPr>
            <w:t>[Категория]</w:t>
          </w:r>
        </w:p>
      </w:docPartBody>
    </w:docPart>
    <w:docPart>
      <w:docPartPr>
        <w:name w:val="10196B777BAF49DCABFAB122F7465151"/>
        <w:category>
          <w:name w:val="Общие"/>
          <w:gallery w:val="placeholder"/>
        </w:category>
        <w:types>
          <w:type w:val="bbPlcHdr"/>
        </w:types>
        <w:behaviors>
          <w:behavior w:val="content"/>
        </w:behaviors>
        <w:guid w:val="{65A5BA66-8B17-4B02-825D-127355350AE2}"/>
      </w:docPartPr>
      <w:docPartBody>
        <w:p w:rsidR="00000000" w:rsidRDefault="00F23CFC" w:rsidP="00F23CFC">
          <w:pPr>
            <w:pStyle w:val="10196B777BAF49DCABFAB122F7465151"/>
          </w:pPr>
          <w:r w:rsidRPr="003130EB">
            <w:rPr>
              <w:rStyle w:val="a3"/>
            </w:rPr>
            <w:t>[Категория]</w:t>
          </w:r>
        </w:p>
      </w:docPartBody>
    </w:docPart>
    <w:docPart>
      <w:docPartPr>
        <w:name w:val="BE2BE2AFD9FD4BBFA49910C29040AEF5"/>
        <w:category>
          <w:name w:val="Общие"/>
          <w:gallery w:val="placeholder"/>
        </w:category>
        <w:types>
          <w:type w:val="bbPlcHdr"/>
        </w:types>
        <w:behaviors>
          <w:behavior w:val="content"/>
        </w:behaviors>
        <w:guid w:val="{25732F05-B29E-42D3-A324-0B51413B7988}"/>
      </w:docPartPr>
      <w:docPartBody>
        <w:p w:rsidR="00000000" w:rsidRDefault="00F23CFC" w:rsidP="00F23CFC">
          <w:pPr>
            <w:pStyle w:val="BE2BE2AFD9FD4BBFA49910C29040AEF5"/>
          </w:pPr>
          <w:r w:rsidRPr="003130EB">
            <w:rPr>
              <w:rStyle w:val="a3"/>
            </w:rPr>
            <w:t>[Категория]</w:t>
          </w:r>
        </w:p>
      </w:docPartBody>
    </w:docPart>
    <w:docPart>
      <w:docPartPr>
        <w:name w:val="ECC156FEF98A44E699320412B5D84A66"/>
        <w:category>
          <w:name w:val="Общие"/>
          <w:gallery w:val="placeholder"/>
        </w:category>
        <w:types>
          <w:type w:val="bbPlcHdr"/>
        </w:types>
        <w:behaviors>
          <w:behavior w:val="content"/>
        </w:behaviors>
        <w:guid w:val="{7DEAC4CD-C5A5-4455-905A-653D93C62B03}"/>
      </w:docPartPr>
      <w:docPartBody>
        <w:p w:rsidR="00000000" w:rsidRDefault="00F23CFC" w:rsidP="00F23CFC">
          <w:pPr>
            <w:pStyle w:val="ECC156FEF98A44E699320412B5D84A66"/>
          </w:pPr>
          <w:r w:rsidRPr="003130EB">
            <w:rPr>
              <w:rStyle w:val="a3"/>
            </w:rPr>
            <w:t>[Категория]</w:t>
          </w:r>
        </w:p>
      </w:docPartBody>
    </w:docPart>
    <w:docPart>
      <w:docPartPr>
        <w:name w:val="3B1FF991557D4D22A4DFBE729EE4CD4A"/>
        <w:category>
          <w:name w:val="Общие"/>
          <w:gallery w:val="placeholder"/>
        </w:category>
        <w:types>
          <w:type w:val="bbPlcHdr"/>
        </w:types>
        <w:behaviors>
          <w:behavior w:val="content"/>
        </w:behaviors>
        <w:guid w:val="{F51A55EF-827F-49F6-AEED-96ACC65585C3}"/>
      </w:docPartPr>
      <w:docPartBody>
        <w:p w:rsidR="00000000" w:rsidRDefault="00F23CFC" w:rsidP="00F23CFC">
          <w:pPr>
            <w:pStyle w:val="3B1FF991557D4D22A4DFBE729EE4CD4A"/>
          </w:pPr>
          <w:r w:rsidRPr="003130EB">
            <w:rPr>
              <w:rStyle w:val="a3"/>
            </w:rPr>
            <w:t>[Категория]</w:t>
          </w:r>
        </w:p>
      </w:docPartBody>
    </w:docPart>
    <w:docPart>
      <w:docPartPr>
        <w:name w:val="B76E1F39B3C4402D9EAF022A69E122CB"/>
        <w:category>
          <w:name w:val="Общие"/>
          <w:gallery w:val="placeholder"/>
        </w:category>
        <w:types>
          <w:type w:val="bbPlcHdr"/>
        </w:types>
        <w:behaviors>
          <w:behavior w:val="content"/>
        </w:behaviors>
        <w:guid w:val="{5BA61B75-7840-4FEA-B2ED-16461D393406}"/>
      </w:docPartPr>
      <w:docPartBody>
        <w:p w:rsidR="00000000" w:rsidRDefault="00F23CFC" w:rsidP="00F23CFC">
          <w:pPr>
            <w:pStyle w:val="B76E1F39B3C4402D9EAF022A69E122CB"/>
          </w:pPr>
          <w:r w:rsidRPr="003130EB">
            <w:rPr>
              <w:rStyle w:val="a3"/>
            </w:rPr>
            <w:t>[Категория]</w:t>
          </w:r>
        </w:p>
      </w:docPartBody>
    </w:docPart>
    <w:docPart>
      <w:docPartPr>
        <w:name w:val="25CC5938F939434A9F4271502900C0D9"/>
        <w:category>
          <w:name w:val="Общие"/>
          <w:gallery w:val="placeholder"/>
        </w:category>
        <w:types>
          <w:type w:val="bbPlcHdr"/>
        </w:types>
        <w:behaviors>
          <w:behavior w:val="content"/>
        </w:behaviors>
        <w:guid w:val="{BFA3F276-8BA5-4A99-AF0B-1188C1E116DB}"/>
      </w:docPartPr>
      <w:docPartBody>
        <w:p w:rsidR="00000000" w:rsidRDefault="00F23CFC" w:rsidP="00F23CFC">
          <w:pPr>
            <w:pStyle w:val="25CC5938F939434A9F4271502900C0D9"/>
          </w:pPr>
          <w:r w:rsidRPr="003130EB">
            <w:rPr>
              <w:rStyle w:val="a3"/>
            </w:rPr>
            <w:t>[Категория]</w:t>
          </w:r>
        </w:p>
      </w:docPartBody>
    </w:docPart>
    <w:docPart>
      <w:docPartPr>
        <w:name w:val="EB30484ECA26430B9F07DF3B3F25562D"/>
        <w:category>
          <w:name w:val="Общие"/>
          <w:gallery w:val="placeholder"/>
        </w:category>
        <w:types>
          <w:type w:val="bbPlcHdr"/>
        </w:types>
        <w:behaviors>
          <w:behavior w:val="content"/>
        </w:behaviors>
        <w:guid w:val="{45A05567-AE8B-4623-8B49-370E244A4B1D}"/>
      </w:docPartPr>
      <w:docPartBody>
        <w:p w:rsidR="00000000" w:rsidRDefault="00F23CFC" w:rsidP="00F23CFC">
          <w:pPr>
            <w:pStyle w:val="EB30484ECA26430B9F07DF3B3F25562D"/>
          </w:pPr>
          <w:r w:rsidRPr="003130EB">
            <w:rPr>
              <w:rStyle w:val="a3"/>
            </w:rPr>
            <w:t>[Категория]</w:t>
          </w:r>
        </w:p>
      </w:docPartBody>
    </w:docPart>
    <w:docPart>
      <w:docPartPr>
        <w:name w:val="F640E44B32204D56B054E1BC99F093B1"/>
        <w:category>
          <w:name w:val="Общие"/>
          <w:gallery w:val="placeholder"/>
        </w:category>
        <w:types>
          <w:type w:val="bbPlcHdr"/>
        </w:types>
        <w:behaviors>
          <w:behavior w:val="content"/>
        </w:behaviors>
        <w:guid w:val="{F53D6C13-5E9B-4DD5-A596-4C66527DB4E5}"/>
      </w:docPartPr>
      <w:docPartBody>
        <w:p w:rsidR="00000000" w:rsidRDefault="00F23CFC" w:rsidP="00F23CFC">
          <w:pPr>
            <w:pStyle w:val="F640E44B32204D56B054E1BC99F093B1"/>
          </w:pPr>
          <w:r w:rsidRPr="003130EB">
            <w:rPr>
              <w:rStyle w:val="a3"/>
            </w:rPr>
            <w:t>[Категория]</w:t>
          </w:r>
        </w:p>
      </w:docPartBody>
    </w:docPart>
    <w:docPart>
      <w:docPartPr>
        <w:name w:val="DAE621D6268A48B4B28B5FD861D04D1E"/>
        <w:category>
          <w:name w:val="Общие"/>
          <w:gallery w:val="placeholder"/>
        </w:category>
        <w:types>
          <w:type w:val="bbPlcHdr"/>
        </w:types>
        <w:behaviors>
          <w:behavior w:val="content"/>
        </w:behaviors>
        <w:guid w:val="{8B02A6A1-3157-4211-9537-A53BCE0F7055}"/>
      </w:docPartPr>
      <w:docPartBody>
        <w:p w:rsidR="00000000" w:rsidRDefault="00F23CFC" w:rsidP="00F23CFC">
          <w:pPr>
            <w:pStyle w:val="DAE621D6268A48B4B28B5FD861D04D1E"/>
          </w:pPr>
          <w:r w:rsidRPr="003130EB">
            <w:rPr>
              <w:rStyle w:val="a3"/>
            </w:rPr>
            <w:t>[Категория]</w:t>
          </w:r>
        </w:p>
      </w:docPartBody>
    </w:docPart>
    <w:docPart>
      <w:docPartPr>
        <w:name w:val="318BCA5F363144D0840F6C763DED3CC1"/>
        <w:category>
          <w:name w:val="Общие"/>
          <w:gallery w:val="placeholder"/>
        </w:category>
        <w:types>
          <w:type w:val="bbPlcHdr"/>
        </w:types>
        <w:behaviors>
          <w:behavior w:val="content"/>
        </w:behaviors>
        <w:guid w:val="{0321FFB1-2285-4B9A-B4C9-51C025BB6C4C}"/>
      </w:docPartPr>
      <w:docPartBody>
        <w:p w:rsidR="00000000" w:rsidRDefault="00F23CFC" w:rsidP="00F23CFC">
          <w:pPr>
            <w:pStyle w:val="318BCA5F363144D0840F6C763DED3CC1"/>
          </w:pPr>
          <w:r w:rsidRPr="003130EB">
            <w:rPr>
              <w:rStyle w:val="a3"/>
            </w:rPr>
            <w:t>[Категория]</w:t>
          </w:r>
        </w:p>
      </w:docPartBody>
    </w:docPart>
    <w:docPart>
      <w:docPartPr>
        <w:name w:val="B9D2B74F019443F7B639CFED0625C511"/>
        <w:category>
          <w:name w:val="Общие"/>
          <w:gallery w:val="placeholder"/>
        </w:category>
        <w:types>
          <w:type w:val="bbPlcHdr"/>
        </w:types>
        <w:behaviors>
          <w:behavior w:val="content"/>
        </w:behaviors>
        <w:guid w:val="{16373DF8-7D2A-48B4-9983-C34CB2A46294}"/>
      </w:docPartPr>
      <w:docPartBody>
        <w:p w:rsidR="00000000" w:rsidRDefault="00F23CFC" w:rsidP="00F23CFC">
          <w:pPr>
            <w:pStyle w:val="B9D2B74F019443F7B639CFED0625C511"/>
          </w:pPr>
          <w:r w:rsidRPr="003130EB">
            <w:rPr>
              <w:rStyle w:val="a3"/>
            </w:rPr>
            <w:t>[Категория]</w:t>
          </w:r>
        </w:p>
      </w:docPartBody>
    </w:docPart>
    <w:docPart>
      <w:docPartPr>
        <w:name w:val="7CEF1DC8B8F9469689C9593D64ACE432"/>
        <w:category>
          <w:name w:val="Общие"/>
          <w:gallery w:val="placeholder"/>
        </w:category>
        <w:types>
          <w:type w:val="bbPlcHdr"/>
        </w:types>
        <w:behaviors>
          <w:behavior w:val="content"/>
        </w:behaviors>
        <w:guid w:val="{C40332F6-9F5D-4A3A-951D-D2AB7DE1D091}"/>
      </w:docPartPr>
      <w:docPartBody>
        <w:p w:rsidR="00000000" w:rsidRDefault="00F23CFC" w:rsidP="00F23CFC">
          <w:pPr>
            <w:pStyle w:val="7CEF1DC8B8F9469689C9593D64ACE432"/>
          </w:pPr>
          <w:r w:rsidRPr="003130EB">
            <w:rPr>
              <w:rStyle w:val="a3"/>
            </w:rPr>
            <w:t>[Категория]</w:t>
          </w:r>
        </w:p>
      </w:docPartBody>
    </w:docPart>
    <w:docPart>
      <w:docPartPr>
        <w:name w:val="B98615B7662A497E9D96B29BCC8DA385"/>
        <w:category>
          <w:name w:val="Общие"/>
          <w:gallery w:val="placeholder"/>
        </w:category>
        <w:types>
          <w:type w:val="bbPlcHdr"/>
        </w:types>
        <w:behaviors>
          <w:behavior w:val="content"/>
        </w:behaviors>
        <w:guid w:val="{C0A9CA73-9D78-4029-9AE3-65859F6FD759}"/>
      </w:docPartPr>
      <w:docPartBody>
        <w:p w:rsidR="00000000" w:rsidRDefault="00F23CFC" w:rsidP="00F23CFC">
          <w:pPr>
            <w:pStyle w:val="B98615B7662A497E9D96B29BCC8DA385"/>
          </w:pPr>
          <w:r w:rsidRPr="003130EB">
            <w:rPr>
              <w:rStyle w:val="a3"/>
            </w:rPr>
            <w:t>[Категория]</w:t>
          </w:r>
        </w:p>
      </w:docPartBody>
    </w:docPart>
    <w:docPart>
      <w:docPartPr>
        <w:name w:val="B2EABE2E4D864B24BA4341F087752FB7"/>
        <w:category>
          <w:name w:val="Общие"/>
          <w:gallery w:val="placeholder"/>
        </w:category>
        <w:types>
          <w:type w:val="bbPlcHdr"/>
        </w:types>
        <w:behaviors>
          <w:behavior w:val="content"/>
        </w:behaviors>
        <w:guid w:val="{56841AC1-8457-4F65-9E56-6CDDEB79937F}"/>
      </w:docPartPr>
      <w:docPartBody>
        <w:p w:rsidR="00000000" w:rsidRDefault="00F23CFC" w:rsidP="00F23CFC">
          <w:pPr>
            <w:pStyle w:val="B2EABE2E4D864B24BA4341F087752FB7"/>
          </w:pPr>
          <w:r w:rsidRPr="003130EB">
            <w:rPr>
              <w:rStyle w:val="a3"/>
            </w:rPr>
            <w:t>[Категория]</w:t>
          </w:r>
        </w:p>
      </w:docPartBody>
    </w:docPart>
    <w:docPart>
      <w:docPartPr>
        <w:name w:val="C4553D0DD1FF4ADCA3C5D1242B08F3C6"/>
        <w:category>
          <w:name w:val="Общие"/>
          <w:gallery w:val="placeholder"/>
        </w:category>
        <w:types>
          <w:type w:val="bbPlcHdr"/>
        </w:types>
        <w:behaviors>
          <w:behavior w:val="content"/>
        </w:behaviors>
        <w:guid w:val="{21A163FA-23DD-40D8-A897-E21A80D71D4C}"/>
      </w:docPartPr>
      <w:docPartBody>
        <w:p w:rsidR="00000000" w:rsidRDefault="00F23CFC" w:rsidP="00F23CFC">
          <w:pPr>
            <w:pStyle w:val="C4553D0DD1FF4ADCA3C5D1242B08F3C6"/>
          </w:pPr>
          <w:r w:rsidRPr="003130EB">
            <w:rPr>
              <w:rStyle w:val="a3"/>
            </w:rPr>
            <w:t>[Категория]</w:t>
          </w:r>
        </w:p>
      </w:docPartBody>
    </w:docPart>
    <w:docPart>
      <w:docPartPr>
        <w:name w:val="A3B8A67F275B4CB5AE2F30634BBD1F0E"/>
        <w:category>
          <w:name w:val="Общие"/>
          <w:gallery w:val="placeholder"/>
        </w:category>
        <w:types>
          <w:type w:val="bbPlcHdr"/>
        </w:types>
        <w:behaviors>
          <w:behavior w:val="content"/>
        </w:behaviors>
        <w:guid w:val="{10AE839A-A9C0-43E3-B843-ACEACB826F7A}"/>
      </w:docPartPr>
      <w:docPartBody>
        <w:p w:rsidR="00000000" w:rsidRDefault="00F23CFC" w:rsidP="00F23CFC">
          <w:pPr>
            <w:pStyle w:val="A3B8A67F275B4CB5AE2F30634BBD1F0E"/>
          </w:pPr>
          <w:r w:rsidRPr="003130EB">
            <w:rPr>
              <w:rStyle w:val="a3"/>
            </w:rPr>
            <w:t>[Категория]</w:t>
          </w:r>
        </w:p>
      </w:docPartBody>
    </w:docPart>
    <w:docPart>
      <w:docPartPr>
        <w:name w:val="30E3D50AD59144DE9C14114C08857558"/>
        <w:category>
          <w:name w:val="Общие"/>
          <w:gallery w:val="placeholder"/>
        </w:category>
        <w:types>
          <w:type w:val="bbPlcHdr"/>
        </w:types>
        <w:behaviors>
          <w:behavior w:val="content"/>
        </w:behaviors>
        <w:guid w:val="{F59A0E61-F0C2-48A7-88FB-AA2B21CA6F29}"/>
      </w:docPartPr>
      <w:docPartBody>
        <w:p w:rsidR="00000000" w:rsidRDefault="00F23CFC" w:rsidP="00F23CFC">
          <w:pPr>
            <w:pStyle w:val="30E3D50AD59144DE9C14114C08857558"/>
          </w:pPr>
          <w:r w:rsidRPr="003130EB">
            <w:rPr>
              <w:rStyle w:val="a3"/>
            </w:rPr>
            <w:t>[Категория]</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Viner Hand ITC">
    <w:panose1 w:val="03070502030502020203"/>
    <w:charset w:val="00"/>
    <w:family w:val="script"/>
    <w:pitch w:val="variable"/>
    <w:sig w:usb0="00000003" w:usb1="00000000" w:usb2="00000000" w:usb3="00000000" w:csb0="00000001"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ESKDa">
    <w:altName w:val="Times New Roman"/>
    <w:charset w:val="CC"/>
    <w:family w:val="roman"/>
    <w:pitch w:val="variable"/>
    <w:sig w:usb0="00000207" w:usb1="00000000" w:usb2="00000000" w:usb3="00000000" w:csb0="00000007"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TimesNewRomanPSMT">
    <w:altName w:val="Arial Unicode MS"/>
    <w:panose1 w:val="00000000000000000000"/>
    <w:charset w:val="80"/>
    <w:family w:val="auto"/>
    <w:notTrueType/>
    <w:pitch w:val="default"/>
    <w:sig w:usb0="00000201" w:usb1="09070000" w:usb2="00000010" w:usb3="00000000" w:csb0="000A0005" w:csb1="00000000"/>
  </w:font>
  <w:font w:name="ISOCPEUR">
    <w:panose1 w:val="020B06040202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comments="0" w:inkAnnotations="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3342"/>
    <w:rsid w:val="000617E9"/>
    <w:rsid w:val="00064A70"/>
    <w:rsid w:val="000C54BB"/>
    <w:rsid w:val="000E10D9"/>
    <w:rsid w:val="00134B05"/>
    <w:rsid w:val="0014566A"/>
    <w:rsid w:val="00162F99"/>
    <w:rsid w:val="001755CE"/>
    <w:rsid w:val="001D1835"/>
    <w:rsid w:val="0023195B"/>
    <w:rsid w:val="002A646F"/>
    <w:rsid w:val="002B26C7"/>
    <w:rsid w:val="002C68D4"/>
    <w:rsid w:val="002F1248"/>
    <w:rsid w:val="002F524C"/>
    <w:rsid w:val="0031615F"/>
    <w:rsid w:val="003223A4"/>
    <w:rsid w:val="0036087E"/>
    <w:rsid w:val="00446602"/>
    <w:rsid w:val="004602E3"/>
    <w:rsid w:val="004B00FC"/>
    <w:rsid w:val="004B2033"/>
    <w:rsid w:val="004F417C"/>
    <w:rsid w:val="00526DFA"/>
    <w:rsid w:val="005451DA"/>
    <w:rsid w:val="005B413F"/>
    <w:rsid w:val="005B6132"/>
    <w:rsid w:val="005D2A34"/>
    <w:rsid w:val="005D722A"/>
    <w:rsid w:val="005E2F9D"/>
    <w:rsid w:val="006560A0"/>
    <w:rsid w:val="006D6A4A"/>
    <w:rsid w:val="006F1107"/>
    <w:rsid w:val="007004BD"/>
    <w:rsid w:val="007004E7"/>
    <w:rsid w:val="00730FA9"/>
    <w:rsid w:val="00772DD3"/>
    <w:rsid w:val="00774B6C"/>
    <w:rsid w:val="00795F45"/>
    <w:rsid w:val="007D36F2"/>
    <w:rsid w:val="007F74DC"/>
    <w:rsid w:val="00892FEF"/>
    <w:rsid w:val="00896D0F"/>
    <w:rsid w:val="008E6764"/>
    <w:rsid w:val="009921F7"/>
    <w:rsid w:val="009979DF"/>
    <w:rsid w:val="009A39B9"/>
    <w:rsid w:val="00A02545"/>
    <w:rsid w:val="00A6354F"/>
    <w:rsid w:val="00A702D0"/>
    <w:rsid w:val="00A8503E"/>
    <w:rsid w:val="00A97BC6"/>
    <w:rsid w:val="00AA3342"/>
    <w:rsid w:val="00AA7A7F"/>
    <w:rsid w:val="00AB350F"/>
    <w:rsid w:val="00B5550E"/>
    <w:rsid w:val="00B91D6C"/>
    <w:rsid w:val="00BA306F"/>
    <w:rsid w:val="00BB5729"/>
    <w:rsid w:val="00BB7832"/>
    <w:rsid w:val="00BD0677"/>
    <w:rsid w:val="00BF1FDD"/>
    <w:rsid w:val="00C338A4"/>
    <w:rsid w:val="00C6129A"/>
    <w:rsid w:val="00CB0153"/>
    <w:rsid w:val="00CE6F26"/>
    <w:rsid w:val="00DC5FBB"/>
    <w:rsid w:val="00DD0F0F"/>
    <w:rsid w:val="00DE4C37"/>
    <w:rsid w:val="00E10A88"/>
    <w:rsid w:val="00E664B4"/>
    <w:rsid w:val="00E758BE"/>
    <w:rsid w:val="00E76EB2"/>
    <w:rsid w:val="00ED6789"/>
    <w:rsid w:val="00F21CEA"/>
    <w:rsid w:val="00F23CFC"/>
    <w:rsid w:val="00F63B38"/>
    <w:rsid w:val="00F8368D"/>
    <w:rsid w:val="00F8750A"/>
    <w:rsid w:val="00FB177A"/>
    <w:rsid w:val="00FD1052"/>
    <w:rsid w:val="00FD43A8"/>
    <w:rsid w:val="00FE7AF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60" w:line="259" w:lineRule="auto"/>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uiPriority w:val="99"/>
    <w:semiHidden/>
    <w:rsid w:val="00F23CFC"/>
    <w:rPr>
      <w:color w:val="808080"/>
    </w:rPr>
  </w:style>
  <w:style w:type="paragraph" w:customStyle="1" w:styleId="1877F35243C142BBA232B56B45BFD99C">
    <w:name w:val="1877F35243C142BBA232B56B45BFD99C"/>
    <w:rsid w:val="00AA3342"/>
    <w:pPr>
      <w:spacing w:after="160" w:line="259" w:lineRule="auto"/>
    </w:pPr>
    <w:rPr>
      <w:sz w:val="22"/>
      <w:szCs w:val="22"/>
    </w:rPr>
  </w:style>
  <w:style w:type="paragraph" w:customStyle="1" w:styleId="363177A8F0A340B2934F3BED80F4A08F">
    <w:name w:val="363177A8F0A340B2934F3BED80F4A08F"/>
    <w:rsid w:val="00AA3342"/>
    <w:pPr>
      <w:spacing w:after="160" w:line="259" w:lineRule="auto"/>
    </w:pPr>
    <w:rPr>
      <w:rFonts w:asciiTheme="minorHAnsi" w:eastAsiaTheme="minorEastAsia" w:hAnsiTheme="minorHAnsi" w:cstheme="minorBidi"/>
      <w:sz w:val="22"/>
      <w:szCs w:val="22"/>
    </w:rPr>
  </w:style>
  <w:style w:type="paragraph" w:customStyle="1" w:styleId="58DECB3EACF64ABDB1EB3269F9DA3A58">
    <w:name w:val="58DECB3EACF64ABDB1EB3269F9DA3A58"/>
    <w:rsid w:val="00AA3342"/>
    <w:pPr>
      <w:spacing w:after="160" w:line="259" w:lineRule="auto"/>
    </w:pPr>
    <w:rPr>
      <w:rFonts w:asciiTheme="minorHAnsi" w:eastAsiaTheme="minorEastAsia" w:hAnsiTheme="minorHAnsi" w:cstheme="minorBidi"/>
      <w:sz w:val="22"/>
      <w:szCs w:val="22"/>
    </w:rPr>
  </w:style>
  <w:style w:type="paragraph" w:customStyle="1" w:styleId="E061BD2E16FE40AE912F96EE00A67812">
    <w:name w:val="E061BD2E16FE40AE912F96EE00A67812"/>
    <w:rsid w:val="00AA3342"/>
    <w:pPr>
      <w:spacing w:after="160" w:line="259" w:lineRule="auto"/>
    </w:pPr>
    <w:rPr>
      <w:rFonts w:asciiTheme="minorHAnsi" w:eastAsiaTheme="minorEastAsia" w:hAnsiTheme="minorHAnsi" w:cstheme="minorBidi"/>
      <w:sz w:val="22"/>
      <w:szCs w:val="22"/>
    </w:rPr>
  </w:style>
  <w:style w:type="paragraph" w:customStyle="1" w:styleId="A8E45E1696C64A89A60B46691D2D7DC5">
    <w:name w:val="A8E45E1696C64A89A60B46691D2D7DC5"/>
    <w:rsid w:val="00AA3342"/>
    <w:pPr>
      <w:spacing w:after="160" w:line="259" w:lineRule="auto"/>
    </w:pPr>
    <w:rPr>
      <w:rFonts w:asciiTheme="minorHAnsi" w:eastAsiaTheme="minorEastAsia" w:hAnsiTheme="minorHAnsi" w:cstheme="minorBidi"/>
      <w:sz w:val="22"/>
      <w:szCs w:val="22"/>
    </w:rPr>
  </w:style>
  <w:style w:type="paragraph" w:customStyle="1" w:styleId="0423893D67284ED89681EB5B2AC9B1E4">
    <w:name w:val="0423893D67284ED89681EB5B2AC9B1E4"/>
    <w:rsid w:val="00AA3342"/>
    <w:pPr>
      <w:spacing w:after="160" w:line="259" w:lineRule="auto"/>
    </w:pPr>
    <w:rPr>
      <w:rFonts w:asciiTheme="minorHAnsi" w:eastAsiaTheme="minorEastAsia" w:hAnsiTheme="minorHAnsi" w:cstheme="minorBidi"/>
      <w:sz w:val="22"/>
      <w:szCs w:val="22"/>
    </w:rPr>
  </w:style>
  <w:style w:type="paragraph" w:customStyle="1" w:styleId="C5E635A8E77241A3B76F91805F71C0D3">
    <w:name w:val="C5E635A8E77241A3B76F91805F71C0D3"/>
    <w:rsid w:val="00AA3342"/>
    <w:pPr>
      <w:spacing w:after="160" w:line="259" w:lineRule="auto"/>
    </w:pPr>
    <w:rPr>
      <w:rFonts w:asciiTheme="minorHAnsi" w:eastAsiaTheme="minorEastAsia" w:hAnsiTheme="minorHAnsi" w:cstheme="minorBidi"/>
      <w:sz w:val="22"/>
      <w:szCs w:val="22"/>
    </w:rPr>
  </w:style>
  <w:style w:type="paragraph" w:customStyle="1" w:styleId="AF047E936BE644988A8A23F3A4A754D8">
    <w:name w:val="AF047E936BE644988A8A23F3A4A754D8"/>
    <w:rsid w:val="00AA3342"/>
    <w:pPr>
      <w:spacing w:after="160" w:line="259" w:lineRule="auto"/>
    </w:pPr>
    <w:rPr>
      <w:rFonts w:asciiTheme="minorHAnsi" w:eastAsiaTheme="minorEastAsia" w:hAnsiTheme="minorHAnsi" w:cstheme="minorBidi"/>
      <w:sz w:val="22"/>
      <w:szCs w:val="22"/>
    </w:rPr>
  </w:style>
  <w:style w:type="paragraph" w:customStyle="1" w:styleId="B6C5C3AD7DC147B590EE839179FE3F9F">
    <w:name w:val="B6C5C3AD7DC147B590EE839179FE3F9F"/>
    <w:rsid w:val="00AA3342"/>
    <w:pPr>
      <w:spacing w:after="160" w:line="259" w:lineRule="auto"/>
    </w:pPr>
    <w:rPr>
      <w:rFonts w:asciiTheme="minorHAnsi" w:eastAsiaTheme="minorEastAsia" w:hAnsiTheme="minorHAnsi" w:cstheme="minorBidi"/>
      <w:sz w:val="22"/>
      <w:szCs w:val="22"/>
    </w:rPr>
  </w:style>
  <w:style w:type="paragraph" w:customStyle="1" w:styleId="2F614B478547422AA5C143B3D867A3AA">
    <w:name w:val="2F614B478547422AA5C143B3D867A3AA"/>
    <w:rsid w:val="00AA3342"/>
    <w:pPr>
      <w:spacing w:after="160" w:line="259" w:lineRule="auto"/>
    </w:pPr>
    <w:rPr>
      <w:rFonts w:asciiTheme="minorHAnsi" w:eastAsiaTheme="minorEastAsia" w:hAnsiTheme="minorHAnsi" w:cstheme="minorBidi"/>
      <w:sz w:val="22"/>
      <w:szCs w:val="22"/>
    </w:rPr>
  </w:style>
  <w:style w:type="paragraph" w:customStyle="1" w:styleId="5F706A021BCD40008186BC5AB28FEBF9">
    <w:name w:val="5F706A021BCD40008186BC5AB28FEBF9"/>
    <w:rsid w:val="00AA3342"/>
    <w:pPr>
      <w:spacing w:after="160" w:line="259" w:lineRule="auto"/>
    </w:pPr>
    <w:rPr>
      <w:rFonts w:asciiTheme="minorHAnsi" w:eastAsiaTheme="minorEastAsia" w:hAnsiTheme="minorHAnsi" w:cstheme="minorBidi"/>
      <w:sz w:val="22"/>
      <w:szCs w:val="22"/>
    </w:rPr>
  </w:style>
  <w:style w:type="paragraph" w:customStyle="1" w:styleId="AA2B4DC281D642ED80AD948BBD3452CA">
    <w:name w:val="AA2B4DC281D642ED80AD948BBD3452CA"/>
    <w:rsid w:val="00B91D6C"/>
    <w:pPr>
      <w:spacing w:after="160" w:line="259" w:lineRule="auto"/>
    </w:pPr>
    <w:rPr>
      <w:rFonts w:asciiTheme="minorHAnsi" w:eastAsiaTheme="minorEastAsia" w:hAnsiTheme="minorHAnsi" w:cstheme="minorBidi"/>
      <w:sz w:val="22"/>
      <w:szCs w:val="22"/>
    </w:rPr>
  </w:style>
  <w:style w:type="paragraph" w:customStyle="1" w:styleId="B1B564FC7E22477C89A2AB6627E9D5DE">
    <w:name w:val="B1B564FC7E22477C89A2AB6627E9D5DE"/>
    <w:rsid w:val="00B91D6C"/>
    <w:pPr>
      <w:spacing w:after="160" w:line="259" w:lineRule="auto"/>
    </w:pPr>
    <w:rPr>
      <w:rFonts w:asciiTheme="minorHAnsi" w:eastAsiaTheme="minorEastAsia" w:hAnsiTheme="minorHAnsi" w:cstheme="minorBidi"/>
      <w:sz w:val="22"/>
      <w:szCs w:val="22"/>
    </w:rPr>
  </w:style>
  <w:style w:type="paragraph" w:customStyle="1" w:styleId="6CF9BE5E75BC42F387DCD377D4D12506">
    <w:name w:val="6CF9BE5E75BC42F387DCD377D4D12506"/>
    <w:rsid w:val="00B91D6C"/>
    <w:pPr>
      <w:spacing w:after="160" w:line="259" w:lineRule="auto"/>
    </w:pPr>
    <w:rPr>
      <w:rFonts w:asciiTheme="minorHAnsi" w:eastAsiaTheme="minorEastAsia" w:hAnsiTheme="minorHAnsi" w:cstheme="minorBidi"/>
      <w:sz w:val="22"/>
      <w:szCs w:val="22"/>
    </w:rPr>
  </w:style>
  <w:style w:type="paragraph" w:customStyle="1" w:styleId="E8A5F7D7173E45B7B1D073F9CE7B2E55">
    <w:name w:val="E8A5F7D7173E45B7B1D073F9CE7B2E55"/>
    <w:rsid w:val="00B91D6C"/>
    <w:pPr>
      <w:spacing w:after="160" w:line="259" w:lineRule="auto"/>
    </w:pPr>
    <w:rPr>
      <w:rFonts w:asciiTheme="minorHAnsi" w:eastAsiaTheme="minorEastAsia" w:hAnsiTheme="minorHAnsi" w:cstheme="minorBidi"/>
      <w:sz w:val="22"/>
      <w:szCs w:val="22"/>
    </w:rPr>
  </w:style>
  <w:style w:type="paragraph" w:customStyle="1" w:styleId="A746F58EE9194D6AAE2E2D00CEBB419F">
    <w:name w:val="A746F58EE9194D6AAE2E2D00CEBB419F"/>
    <w:rsid w:val="00B91D6C"/>
    <w:pPr>
      <w:spacing w:after="160" w:line="259" w:lineRule="auto"/>
    </w:pPr>
    <w:rPr>
      <w:rFonts w:asciiTheme="minorHAnsi" w:eastAsiaTheme="minorEastAsia" w:hAnsiTheme="minorHAnsi" w:cstheme="minorBidi"/>
      <w:sz w:val="22"/>
      <w:szCs w:val="22"/>
    </w:rPr>
  </w:style>
  <w:style w:type="paragraph" w:customStyle="1" w:styleId="A5CBA1C31DD64BF7BD01B29A04177F1B">
    <w:name w:val="A5CBA1C31DD64BF7BD01B29A04177F1B"/>
    <w:rsid w:val="00B91D6C"/>
    <w:pPr>
      <w:spacing w:after="160" w:line="259" w:lineRule="auto"/>
    </w:pPr>
    <w:rPr>
      <w:rFonts w:asciiTheme="minorHAnsi" w:eastAsiaTheme="minorEastAsia" w:hAnsiTheme="minorHAnsi" w:cstheme="minorBidi"/>
      <w:sz w:val="22"/>
      <w:szCs w:val="22"/>
    </w:rPr>
  </w:style>
  <w:style w:type="paragraph" w:customStyle="1" w:styleId="E407D260A94C46A7BAA6084B6FAF7CFC">
    <w:name w:val="E407D260A94C46A7BAA6084B6FAF7CFC"/>
    <w:rsid w:val="00B91D6C"/>
    <w:pPr>
      <w:spacing w:after="160" w:line="259" w:lineRule="auto"/>
    </w:pPr>
    <w:rPr>
      <w:rFonts w:asciiTheme="minorHAnsi" w:eastAsiaTheme="minorEastAsia" w:hAnsiTheme="minorHAnsi" w:cstheme="minorBidi"/>
      <w:sz w:val="22"/>
      <w:szCs w:val="22"/>
    </w:rPr>
  </w:style>
  <w:style w:type="paragraph" w:customStyle="1" w:styleId="8E91EAD3DD0B41B985700492751BF123">
    <w:name w:val="8E91EAD3DD0B41B985700492751BF123"/>
    <w:rsid w:val="00B91D6C"/>
    <w:pPr>
      <w:spacing w:after="160" w:line="259" w:lineRule="auto"/>
    </w:pPr>
    <w:rPr>
      <w:rFonts w:asciiTheme="minorHAnsi" w:eastAsiaTheme="minorEastAsia" w:hAnsiTheme="minorHAnsi" w:cstheme="minorBidi"/>
      <w:sz w:val="22"/>
      <w:szCs w:val="22"/>
    </w:rPr>
  </w:style>
  <w:style w:type="paragraph" w:customStyle="1" w:styleId="430CE7B7EF1E4757BF482E5AB545361D">
    <w:name w:val="430CE7B7EF1E4757BF482E5AB545361D"/>
    <w:rsid w:val="00B91D6C"/>
    <w:pPr>
      <w:spacing w:after="160" w:line="259" w:lineRule="auto"/>
    </w:pPr>
    <w:rPr>
      <w:rFonts w:asciiTheme="minorHAnsi" w:eastAsiaTheme="minorEastAsia" w:hAnsiTheme="minorHAnsi" w:cstheme="minorBidi"/>
      <w:sz w:val="22"/>
      <w:szCs w:val="22"/>
    </w:rPr>
  </w:style>
  <w:style w:type="paragraph" w:customStyle="1" w:styleId="7B212E43D40C47A7B4DE9C45FE8E407E">
    <w:name w:val="7B212E43D40C47A7B4DE9C45FE8E407E"/>
    <w:rsid w:val="00B91D6C"/>
    <w:pPr>
      <w:spacing w:after="160" w:line="259" w:lineRule="auto"/>
    </w:pPr>
    <w:rPr>
      <w:rFonts w:asciiTheme="minorHAnsi" w:eastAsiaTheme="minorEastAsia" w:hAnsiTheme="minorHAnsi" w:cstheme="minorBidi"/>
      <w:sz w:val="22"/>
      <w:szCs w:val="22"/>
    </w:rPr>
  </w:style>
  <w:style w:type="paragraph" w:customStyle="1" w:styleId="7B49AC1401BB45328D971B1C79ACBCAA">
    <w:name w:val="7B49AC1401BB45328D971B1C79ACBCAA"/>
    <w:rsid w:val="00B91D6C"/>
    <w:pPr>
      <w:spacing w:after="160" w:line="259" w:lineRule="auto"/>
    </w:pPr>
    <w:rPr>
      <w:rFonts w:asciiTheme="minorHAnsi" w:eastAsiaTheme="minorEastAsia" w:hAnsiTheme="minorHAnsi" w:cstheme="minorBidi"/>
      <w:sz w:val="22"/>
      <w:szCs w:val="22"/>
    </w:rPr>
  </w:style>
  <w:style w:type="paragraph" w:customStyle="1" w:styleId="4774A17C6BDD4B4AA295D74F6A3A2292">
    <w:name w:val="4774A17C6BDD4B4AA295D74F6A3A2292"/>
    <w:rsid w:val="00B91D6C"/>
    <w:pPr>
      <w:spacing w:after="160" w:line="259" w:lineRule="auto"/>
    </w:pPr>
    <w:rPr>
      <w:rFonts w:asciiTheme="minorHAnsi" w:eastAsiaTheme="minorEastAsia" w:hAnsiTheme="minorHAnsi" w:cstheme="minorBidi"/>
      <w:sz w:val="22"/>
      <w:szCs w:val="22"/>
    </w:rPr>
  </w:style>
  <w:style w:type="paragraph" w:customStyle="1" w:styleId="E90C3DF322504199862507E5341EF8CD">
    <w:name w:val="E90C3DF322504199862507E5341EF8CD"/>
    <w:rsid w:val="00B91D6C"/>
    <w:pPr>
      <w:spacing w:after="160" w:line="259" w:lineRule="auto"/>
    </w:pPr>
    <w:rPr>
      <w:rFonts w:asciiTheme="minorHAnsi" w:eastAsiaTheme="minorEastAsia" w:hAnsiTheme="minorHAnsi" w:cstheme="minorBidi"/>
      <w:sz w:val="22"/>
      <w:szCs w:val="22"/>
    </w:rPr>
  </w:style>
  <w:style w:type="paragraph" w:customStyle="1" w:styleId="522CDF095D9349098A242A2E7BEA1C72">
    <w:name w:val="522CDF095D9349098A242A2E7BEA1C72"/>
    <w:rsid w:val="00B91D6C"/>
    <w:pPr>
      <w:spacing w:after="160" w:line="259" w:lineRule="auto"/>
    </w:pPr>
    <w:rPr>
      <w:rFonts w:asciiTheme="minorHAnsi" w:eastAsiaTheme="minorEastAsia" w:hAnsiTheme="minorHAnsi" w:cstheme="minorBidi"/>
      <w:sz w:val="22"/>
      <w:szCs w:val="22"/>
    </w:rPr>
  </w:style>
  <w:style w:type="paragraph" w:customStyle="1" w:styleId="159C4863C07E4C118B8680AAF3CB5CDB">
    <w:name w:val="159C4863C07E4C118B8680AAF3CB5CDB"/>
    <w:rsid w:val="00B91D6C"/>
    <w:pPr>
      <w:spacing w:after="160" w:line="259" w:lineRule="auto"/>
    </w:pPr>
    <w:rPr>
      <w:rFonts w:asciiTheme="minorHAnsi" w:eastAsiaTheme="minorEastAsia" w:hAnsiTheme="minorHAnsi" w:cstheme="minorBidi"/>
      <w:sz w:val="22"/>
      <w:szCs w:val="22"/>
    </w:rPr>
  </w:style>
  <w:style w:type="paragraph" w:customStyle="1" w:styleId="CD1AA5C906774DED848B3183A3678C6D">
    <w:name w:val="CD1AA5C906774DED848B3183A3678C6D"/>
    <w:rsid w:val="00B91D6C"/>
    <w:pPr>
      <w:spacing w:after="160" w:line="259" w:lineRule="auto"/>
    </w:pPr>
    <w:rPr>
      <w:rFonts w:asciiTheme="minorHAnsi" w:eastAsiaTheme="minorEastAsia" w:hAnsiTheme="minorHAnsi" w:cstheme="minorBidi"/>
      <w:sz w:val="22"/>
      <w:szCs w:val="22"/>
    </w:rPr>
  </w:style>
  <w:style w:type="paragraph" w:customStyle="1" w:styleId="F5758574B924452D98D4300E1E9F5F36">
    <w:name w:val="F5758574B924452D98D4300E1E9F5F36"/>
    <w:rsid w:val="00B91D6C"/>
    <w:pPr>
      <w:spacing w:after="160" w:line="259" w:lineRule="auto"/>
    </w:pPr>
    <w:rPr>
      <w:rFonts w:asciiTheme="minorHAnsi" w:eastAsiaTheme="minorEastAsia" w:hAnsiTheme="minorHAnsi" w:cstheme="minorBidi"/>
      <w:sz w:val="22"/>
      <w:szCs w:val="22"/>
    </w:rPr>
  </w:style>
  <w:style w:type="paragraph" w:customStyle="1" w:styleId="F4261931C9264978BD39C50B245B6F27">
    <w:name w:val="F4261931C9264978BD39C50B245B6F27"/>
    <w:rsid w:val="00B91D6C"/>
    <w:pPr>
      <w:spacing w:after="160" w:line="259" w:lineRule="auto"/>
    </w:pPr>
    <w:rPr>
      <w:rFonts w:asciiTheme="minorHAnsi" w:eastAsiaTheme="minorEastAsia" w:hAnsiTheme="minorHAnsi" w:cstheme="minorBidi"/>
      <w:sz w:val="22"/>
      <w:szCs w:val="22"/>
    </w:rPr>
  </w:style>
  <w:style w:type="paragraph" w:customStyle="1" w:styleId="CA746AC3770C442A948D6E9D82A21475">
    <w:name w:val="CA746AC3770C442A948D6E9D82A21475"/>
    <w:rsid w:val="00B91D6C"/>
    <w:pPr>
      <w:spacing w:after="160" w:line="259" w:lineRule="auto"/>
    </w:pPr>
    <w:rPr>
      <w:rFonts w:asciiTheme="minorHAnsi" w:eastAsiaTheme="minorEastAsia" w:hAnsiTheme="minorHAnsi" w:cstheme="minorBidi"/>
      <w:sz w:val="22"/>
      <w:szCs w:val="22"/>
    </w:rPr>
  </w:style>
  <w:style w:type="paragraph" w:customStyle="1" w:styleId="E1208F27E707446F860F248C120521CA">
    <w:name w:val="E1208F27E707446F860F248C120521CA"/>
    <w:rsid w:val="00B91D6C"/>
    <w:pPr>
      <w:spacing w:after="160" w:line="259" w:lineRule="auto"/>
    </w:pPr>
    <w:rPr>
      <w:rFonts w:asciiTheme="minorHAnsi" w:eastAsiaTheme="minorEastAsia" w:hAnsiTheme="minorHAnsi" w:cstheme="minorBidi"/>
      <w:sz w:val="22"/>
      <w:szCs w:val="22"/>
    </w:rPr>
  </w:style>
  <w:style w:type="paragraph" w:customStyle="1" w:styleId="EFBAB56C357F4D01835AAC8D54513E1D">
    <w:name w:val="EFBAB56C357F4D01835AAC8D54513E1D"/>
    <w:rsid w:val="00B91D6C"/>
    <w:pPr>
      <w:spacing w:after="160" w:line="259" w:lineRule="auto"/>
    </w:pPr>
    <w:rPr>
      <w:rFonts w:asciiTheme="minorHAnsi" w:eastAsiaTheme="minorEastAsia" w:hAnsiTheme="minorHAnsi" w:cstheme="minorBidi"/>
      <w:sz w:val="22"/>
      <w:szCs w:val="22"/>
    </w:rPr>
  </w:style>
  <w:style w:type="paragraph" w:customStyle="1" w:styleId="02378C98A21744E9BBFDAB70E9580766">
    <w:name w:val="02378C98A21744E9BBFDAB70E9580766"/>
    <w:rsid w:val="00B91D6C"/>
    <w:pPr>
      <w:spacing w:after="160" w:line="259" w:lineRule="auto"/>
    </w:pPr>
    <w:rPr>
      <w:rFonts w:asciiTheme="minorHAnsi" w:eastAsiaTheme="minorEastAsia" w:hAnsiTheme="minorHAnsi" w:cstheme="minorBidi"/>
      <w:sz w:val="22"/>
      <w:szCs w:val="22"/>
    </w:rPr>
  </w:style>
  <w:style w:type="paragraph" w:customStyle="1" w:styleId="191325F3FF954B078C12A4C6A76381AD">
    <w:name w:val="191325F3FF954B078C12A4C6A76381AD"/>
    <w:rsid w:val="00B91D6C"/>
    <w:pPr>
      <w:spacing w:after="160" w:line="259" w:lineRule="auto"/>
    </w:pPr>
    <w:rPr>
      <w:rFonts w:asciiTheme="minorHAnsi" w:eastAsiaTheme="minorEastAsia" w:hAnsiTheme="minorHAnsi" w:cstheme="minorBidi"/>
      <w:sz w:val="22"/>
      <w:szCs w:val="22"/>
    </w:rPr>
  </w:style>
  <w:style w:type="paragraph" w:customStyle="1" w:styleId="5662E1B5EF0A493AB9212E6A0645DF5E">
    <w:name w:val="5662E1B5EF0A493AB9212E6A0645DF5E"/>
    <w:rsid w:val="00B91D6C"/>
    <w:pPr>
      <w:spacing w:after="160" w:line="259" w:lineRule="auto"/>
    </w:pPr>
    <w:rPr>
      <w:rFonts w:asciiTheme="minorHAnsi" w:eastAsiaTheme="minorEastAsia" w:hAnsiTheme="minorHAnsi" w:cstheme="minorBidi"/>
      <w:sz w:val="22"/>
      <w:szCs w:val="22"/>
    </w:rPr>
  </w:style>
  <w:style w:type="paragraph" w:customStyle="1" w:styleId="0A9C4B4793E84EDD971C4C5E4D3BA9AA">
    <w:name w:val="0A9C4B4793E84EDD971C4C5E4D3BA9AA"/>
    <w:rsid w:val="00B91D6C"/>
    <w:pPr>
      <w:spacing w:after="160" w:line="259" w:lineRule="auto"/>
    </w:pPr>
    <w:rPr>
      <w:rFonts w:asciiTheme="minorHAnsi" w:eastAsiaTheme="minorEastAsia" w:hAnsiTheme="minorHAnsi" w:cstheme="minorBidi"/>
      <w:sz w:val="22"/>
      <w:szCs w:val="22"/>
    </w:rPr>
  </w:style>
  <w:style w:type="paragraph" w:customStyle="1" w:styleId="F4D25CC803124F768BA1F6C780E49A5F">
    <w:name w:val="F4D25CC803124F768BA1F6C780E49A5F"/>
    <w:rsid w:val="00B91D6C"/>
    <w:pPr>
      <w:spacing w:after="160" w:line="259" w:lineRule="auto"/>
    </w:pPr>
    <w:rPr>
      <w:rFonts w:asciiTheme="minorHAnsi" w:eastAsiaTheme="minorEastAsia" w:hAnsiTheme="minorHAnsi" w:cstheme="minorBidi"/>
      <w:sz w:val="22"/>
      <w:szCs w:val="22"/>
    </w:rPr>
  </w:style>
  <w:style w:type="paragraph" w:customStyle="1" w:styleId="38884E5DAE0443639076ECA78349B9C0">
    <w:name w:val="38884E5DAE0443639076ECA78349B9C0"/>
    <w:rsid w:val="00B91D6C"/>
    <w:pPr>
      <w:spacing w:after="160" w:line="259" w:lineRule="auto"/>
    </w:pPr>
    <w:rPr>
      <w:rFonts w:asciiTheme="minorHAnsi" w:eastAsiaTheme="minorEastAsia" w:hAnsiTheme="minorHAnsi" w:cstheme="minorBidi"/>
      <w:sz w:val="22"/>
      <w:szCs w:val="22"/>
    </w:rPr>
  </w:style>
  <w:style w:type="paragraph" w:customStyle="1" w:styleId="DF17548FC04044CCA7B168CBB6175947">
    <w:name w:val="DF17548FC04044CCA7B168CBB6175947"/>
    <w:rsid w:val="00B91D6C"/>
    <w:pPr>
      <w:spacing w:after="160" w:line="259" w:lineRule="auto"/>
    </w:pPr>
    <w:rPr>
      <w:rFonts w:asciiTheme="minorHAnsi" w:eastAsiaTheme="minorEastAsia" w:hAnsiTheme="minorHAnsi" w:cstheme="minorBidi"/>
      <w:sz w:val="22"/>
      <w:szCs w:val="22"/>
    </w:rPr>
  </w:style>
  <w:style w:type="paragraph" w:customStyle="1" w:styleId="D55D30DFB1C546F281E7864290674BE0">
    <w:name w:val="D55D30DFB1C546F281E7864290674BE0"/>
    <w:rsid w:val="00B91D6C"/>
    <w:pPr>
      <w:spacing w:after="160" w:line="259" w:lineRule="auto"/>
    </w:pPr>
    <w:rPr>
      <w:rFonts w:asciiTheme="minorHAnsi" w:eastAsiaTheme="minorEastAsia" w:hAnsiTheme="minorHAnsi" w:cstheme="minorBidi"/>
      <w:sz w:val="22"/>
      <w:szCs w:val="22"/>
    </w:rPr>
  </w:style>
  <w:style w:type="paragraph" w:customStyle="1" w:styleId="45664BDE579F4159B62F98F314BA38BF">
    <w:name w:val="45664BDE579F4159B62F98F314BA38BF"/>
    <w:rsid w:val="00B91D6C"/>
    <w:pPr>
      <w:spacing w:after="160" w:line="259" w:lineRule="auto"/>
    </w:pPr>
    <w:rPr>
      <w:rFonts w:asciiTheme="minorHAnsi" w:eastAsiaTheme="minorEastAsia" w:hAnsiTheme="minorHAnsi" w:cstheme="minorBidi"/>
      <w:sz w:val="22"/>
      <w:szCs w:val="22"/>
    </w:rPr>
  </w:style>
  <w:style w:type="paragraph" w:customStyle="1" w:styleId="457993FC0230460C89F4B321E3A00B55">
    <w:name w:val="457993FC0230460C89F4B321E3A00B55"/>
    <w:rsid w:val="00A02545"/>
    <w:pPr>
      <w:spacing w:after="160" w:line="259" w:lineRule="auto"/>
    </w:pPr>
    <w:rPr>
      <w:rFonts w:asciiTheme="minorHAnsi" w:eastAsiaTheme="minorEastAsia" w:hAnsiTheme="minorHAnsi" w:cstheme="minorBidi"/>
      <w:sz w:val="22"/>
      <w:szCs w:val="22"/>
    </w:rPr>
  </w:style>
  <w:style w:type="paragraph" w:customStyle="1" w:styleId="CE51537B411546108CFF393F0B845FE9">
    <w:name w:val="CE51537B411546108CFF393F0B845FE9"/>
    <w:rsid w:val="007F74DC"/>
    <w:pPr>
      <w:spacing w:after="160" w:line="259" w:lineRule="auto"/>
    </w:pPr>
    <w:rPr>
      <w:rFonts w:asciiTheme="minorHAnsi" w:eastAsiaTheme="minorEastAsia" w:hAnsiTheme="minorHAnsi" w:cstheme="minorBidi"/>
      <w:sz w:val="22"/>
      <w:szCs w:val="22"/>
    </w:rPr>
  </w:style>
  <w:style w:type="paragraph" w:customStyle="1" w:styleId="64E6EE469916497C8E804F5E50270777">
    <w:name w:val="64E6EE469916497C8E804F5E50270777"/>
    <w:rsid w:val="007004BD"/>
    <w:pPr>
      <w:spacing w:after="160" w:line="259" w:lineRule="auto"/>
    </w:pPr>
    <w:rPr>
      <w:rFonts w:asciiTheme="minorHAnsi" w:eastAsiaTheme="minorEastAsia" w:hAnsiTheme="minorHAnsi" w:cstheme="minorBidi"/>
      <w:sz w:val="22"/>
      <w:szCs w:val="22"/>
    </w:rPr>
  </w:style>
  <w:style w:type="paragraph" w:customStyle="1" w:styleId="00B260055DCC44E79B7C527886CBF7A9">
    <w:name w:val="00B260055DCC44E79B7C527886CBF7A9"/>
    <w:rsid w:val="004F417C"/>
    <w:pPr>
      <w:spacing w:after="160" w:line="259" w:lineRule="auto"/>
    </w:pPr>
    <w:rPr>
      <w:rFonts w:asciiTheme="minorHAnsi" w:eastAsiaTheme="minorEastAsia" w:hAnsiTheme="minorHAnsi" w:cstheme="minorBidi"/>
      <w:sz w:val="22"/>
      <w:szCs w:val="22"/>
    </w:rPr>
  </w:style>
  <w:style w:type="paragraph" w:customStyle="1" w:styleId="1C89E6DB034C4F258C8D927F575A5F61">
    <w:name w:val="1C89E6DB034C4F258C8D927F575A5F61"/>
    <w:rsid w:val="004F417C"/>
    <w:pPr>
      <w:spacing w:after="160" w:line="259" w:lineRule="auto"/>
    </w:pPr>
    <w:rPr>
      <w:rFonts w:asciiTheme="minorHAnsi" w:eastAsiaTheme="minorEastAsia" w:hAnsiTheme="minorHAnsi" w:cstheme="minorBidi"/>
      <w:sz w:val="22"/>
      <w:szCs w:val="22"/>
    </w:rPr>
  </w:style>
  <w:style w:type="paragraph" w:customStyle="1" w:styleId="F59D77C5956A4ED6BFF9EA3D3E9DAFD3">
    <w:name w:val="F59D77C5956A4ED6BFF9EA3D3E9DAFD3"/>
    <w:rsid w:val="004F417C"/>
    <w:pPr>
      <w:spacing w:after="160" w:line="259" w:lineRule="auto"/>
    </w:pPr>
    <w:rPr>
      <w:rFonts w:asciiTheme="minorHAnsi" w:eastAsiaTheme="minorEastAsia" w:hAnsiTheme="minorHAnsi" w:cstheme="minorBidi"/>
      <w:sz w:val="22"/>
      <w:szCs w:val="22"/>
    </w:rPr>
  </w:style>
  <w:style w:type="paragraph" w:customStyle="1" w:styleId="EA6C9E10D971411EA991F085D8BE6535">
    <w:name w:val="EA6C9E10D971411EA991F085D8BE6535"/>
    <w:rsid w:val="004F417C"/>
    <w:pPr>
      <w:spacing w:after="160" w:line="259" w:lineRule="auto"/>
    </w:pPr>
    <w:rPr>
      <w:rFonts w:asciiTheme="minorHAnsi" w:eastAsiaTheme="minorEastAsia" w:hAnsiTheme="minorHAnsi" w:cstheme="minorBidi"/>
      <w:sz w:val="22"/>
      <w:szCs w:val="22"/>
    </w:rPr>
  </w:style>
  <w:style w:type="paragraph" w:customStyle="1" w:styleId="9B3BF95A88AA4B80A0C499D1E087D23C">
    <w:name w:val="9B3BF95A88AA4B80A0C499D1E087D23C"/>
    <w:rsid w:val="004F417C"/>
    <w:pPr>
      <w:spacing w:after="160" w:line="259" w:lineRule="auto"/>
    </w:pPr>
    <w:rPr>
      <w:rFonts w:asciiTheme="minorHAnsi" w:eastAsiaTheme="minorEastAsia" w:hAnsiTheme="minorHAnsi" w:cstheme="minorBidi"/>
      <w:sz w:val="22"/>
      <w:szCs w:val="22"/>
    </w:rPr>
  </w:style>
  <w:style w:type="paragraph" w:customStyle="1" w:styleId="B5548125CE704F71971F4DB7F27B1D03">
    <w:name w:val="B5548125CE704F71971F4DB7F27B1D03"/>
    <w:rsid w:val="004F417C"/>
    <w:pPr>
      <w:spacing w:after="160" w:line="259" w:lineRule="auto"/>
    </w:pPr>
    <w:rPr>
      <w:rFonts w:asciiTheme="minorHAnsi" w:eastAsiaTheme="minorEastAsia" w:hAnsiTheme="minorHAnsi" w:cstheme="minorBidi"/>
      <w:sz w:val="22"/>
      <w:szCs w:val="22"/>
    </w:rPr>
  </w:style>
  <w:style w:type="paragraph" w:customStyle="1" w:styleId="C82A61E05A2947E9890AD7E4C67AF7D3">
    <w:name w:val="C82A61E05A2947E9890AD7E4C67AF7D3"/>
    <w:rsid w:val="004F417C"/>
    <w:pPr>
      <w:spacing w:after="160" w:line="259" w:lineRule="auto"/>
    </w:pPr>
    <w:rPr>
      <w:rFonts w:asciiTheme="minorHAnsi" w:eastAsiaTheme="minorEastAsia" w:hAnsiTheme="minorHAnsi" w:cstheme="minorBidi"/>
      <w:sz w:val="22"/>
      <w:szCs w:val="22"/>
    </w:rPr>
  </w:style>
  <w:style w:type="paragraph" w:customStyle="1" w:styleId="2085F117E6D64966888B71D3110C64C3">
    <w:name w:val="2085F117E6D64966888B71D3110C64C3"/>
    <w:rsid w:val="004F417C"/>
    <w:pPr>
      <w:spacing w:after="160" w:line="259" w:lineRule="auto"/>
    </w:pPr>
    <w:rPr>
      <w:rFonts w:asciiTheme="minorHAnsi" w:eastAsiaTheme="minorEastAsia" w:hAnsiTheme="minorHAnsi" w:cstheme="minorBidi"/>
      <w:sz w:val="22"/>
      <w:szCs w:val="22"/>
    </w:rPr>
  </w:style>
  <w:style w:type="paragraph" w:customStyle="1" w:styleId="D37117A06DAE44ACA9D9A4CB8FFBD285">
    <w:name w:val="D37117A06DAE44ACA9D9A4CB8FFBD285"/>
    <w:rsid w:val="004F417C"/>
    <w:pPr>
      <w:spacing w:after="160" w:line="259" w:lineRule="auto"/>
    </w:pPr>
    <w:rPr>
      <w:rFonts w:asciiTheme="minorHAnsi" w:eastAsiaTheme="minorEastAsia" w:hAnsiTheme="minorHAnsi" w:cstheme="minorBidi"/>
      <w:sz w:val="22"/>
      <w:szCs w:val="22"/>
    </w:rPr>
  </w:style>
  <w:style w:type="paragraph" w:customStyle="1" w:styleId="F3FFE0E181954A3E93F773AC6CD0549A">
    <w:name w:val="F3FFE0E181954A3E93F773AC6CD0549A"/>
    <w:rsid w:val="004F417C"/>
    <w:pPr>
      <w:spacing w:after="160" w:line="259" w:lineRule="auto"/>
    </w:pPr>
    <w:rPr>
      <w:rFonts w:asciiTheme="minorHAnsi" w:eastAsiaTheme="minorEastAsia" w:hAnsiTheme="minorHAnsi" w:cstheme="minorBidi"/>
      <w:sz w:val="22"/>
      <w:szCs w:val="22"/>
    </w:rPr>
  </w:style>
  <w:style w:type="paragraph" w:customStyle="1" w:styleId="007E3CC4A9FB4D09A278312118A272F9">
    <w:name w:val="007E3CC4A9FB4D09A278312118A272F9"/>
    <w:rsid w:val="004F417C"/>
    <w:pPr>
      <w:spacing w:after="160" w:line="259" w:lineRule="auto"/>
    </w:pPr>
    <w:rPr>
      <w:rFonts w:asciiTheme="minorHAnsi" w:eastAsiaTheme="minorEastAsia" w:hAnsiTheme="minorHAnsi" w:cstheme="minorBidi"/>
      <w:sz w:val="22"/>
      <w:szCs w:val="22"/>
    </w:rPr>
  </w:style>
  <w:style w:type="paragraph" w:customStyle="1" w:styleId="0DCE4D8C727A427A95F7A583A13C837A">
    <w:name w:val="0DCE4D8C727A427A95F7A583A13C837A"/>
    <w:rsid w:val="004F417C"/>
    <w:pPr>
      <w:spacing w:after="160" w:line="259" w:lineRule="auto"/>
    </w:pPr>
    <w:rPr>
      <w:rFonts w:asciiTheme="minorHAnsi" w:eastAsiaTheme="minorEastAsia" w:hAnsiTheme="minorHAnsi" w:cstheme="minorBidi"/>
      <w:sz w:val="22"/>
      <w:szCs w:val="22"/>
    </w:rPr>
  </w:style>
  <w:style w:type="paragraph" w:customStyle="1" w:styleId="78C6B4E9F1A14A75B901415CEAD7B819">
    <w:name w:val="78C6B4E9F1A14A75B901415CEAD7B819"/>
    <w:rsid w:val="004F417C"/>
    <w:pPr>
      <w:spacing w:after="160" w:line="259" w:lineRule="auto"/>
    </w:pPr>
    <w:rPr>
      <w:rFonts w:asciiTheme="minorHAnsi" w:eastAsiaTheme="minorEastAsia" w:hAnsiTheme="minorHAnsi" w:cstheme="minorBidi"/>
      <w:sz w:val="22"/>
      <w:szCs w:val="22"/>
    </w:rPr>
  </w:style>
  <w:style w:type="paragraph" w:customStyle="1" w:styleId="7D3A61A8CD164B1691E5EF023054955A">
    <w:name w:val="7D3A61A8CD164B1691E5EF023054955A"/>
    <w:rsid w:val="004F417C"/>
    <w:pPr>
      <w:spacing w:after="160" w:line="259" w:lineRule="auto"/>
    </w:pPr>
    <w:rPr>
      <w:rFonts w:asciiTheme="minorHAnsi" w:eastAsiaTheme="minorEastAsia" w:hAnsiTheme="minorHAnsi" w:cstheme="minorBidi"/>
      <w:sz w:val="22"/>
      <w:szCs w:val="22"/>
    </w:rPr>
  </w:style>
  <w:style w:type="paragraph" w:customStyle="1" w:styleId="BA5593A30BE942B5B02248BEF4D9CF40">
    <w:name w:val="BA5593A30BE942B5B02248BEF4D9CF40"/>
    <w:rsid w:val="004F417C"/>
    <w:pPr>
      <w:spacing w:after="160" w:line="259" w:lineRule="auto"/>
    </w:pPr>
    <w:rPr>
      <w:rFonts w:asciiTheme="minorHAnsi" w:eastAsiaTheme="minorEastAsia" w:hAnsiTheme="minorHAnsi" w:cstheme="minorBidi"/>
      <w:sz w:val="22"/>
      <w:szCs w:val="22"/>
    </w:rPr>
  </w:style>
  <w:style w:type="paragraph" w:customStyle="1" w:styleId="9FA4176A79FC4458BDF71E6F47E73839">
    <w:name w:val="9FA4176A79FC4458BDF71E6F47E73839"/>
    <w:rsid w:val="004F417C"/>
    <w:pPr>
      <w:spacing w:after="160" w:line="259" w:lineRule="auto"/>
    </w:pPr>
    <w:rPr>
      <w:rFonts w:asciiTheme="minorHAnsi" w:eastAsiaTheme="minorEastAsia" w:hAnsiTheme="minorHAnsi" w:cstheme="minorBidi"/>
      <w:sz w:val="22"/>
      <w:szCs w:val="22"/>
    </w:rPr>
  </w:style>
  <w:style w:type="paragraph" w:customStyle="1" w:styleId="1FE8FA16428E41E08F1F191F8EF29215">
    <w:name w:val="1FE8FA16428E41E08F1F191F8EF29215"/>
    <w:rsid w:val="004F417C"/>
    <w:pPr>
      <w:spacing w:after="160" w:line="259" w:lineRule="auto"/>
    </w:pPr>
    <w:rPr>
      <w:rFonts w:asciiTheme="minorHAnsi" w:eastAsiaTheme="minorEastAsia" w:hAnsiTheme="minorHAnsi" w:cstheme="minorBidi"/>
      <w:sz w:val="22"/>
      <w:szCs w:val="22"/>
    </w:rPr>
  </w:style>
  <w:style w:type="paragraph" w:customStyle="1" w:styleId="CE13DAD6661F481EBC5A70F0140BC2BA">
    <w:name w:val="CE13DAD6661F481EBC5A70F0140BC2BA"/>
    <w:rsid w:val="004F417C"/>
    <w:pPr>
      <w:spacing w:after="160" w:line="259" w:lineRule="auto"/>
    </w:pPr>
    <w:rPr>
      <w:rFonts w:asciiTheme="minorHAnsi" w:eastAsiaTheme="minorEastAsia" w:hAnsiTheme="minorHAnsi" w:cstheme="minorBidi"/>
      <w:sz w:val="22"/>
      <w:szCs w:val="22"/>
    </w:rPr>
  </w:style>
  <w:style w:type="paragraph" w:customStyle="1" w:styleId="0C88F63028884B3085C48B906C4928F7">
    <w:name w:val="0C88F63028884B3085C48B906C4928F7"/>
    <w:rsid w:val="004F417C"/>
    <w:pPr>
      <w:spacing w:after="160" w:line="259" w:lineRule="auto"/>
    </w:pPr>
    <w:rPr>
      <w:rFonts w:asciiTheme="minorHAnsi" w:eastAsiaTheme="minorEastAsia" w:hAnsiTheme="minorHAnsi" w:cstheme="minorBidi"/>
      <w:sz w:val="22"/>
      <w:szCs w:val="22"/>
    </w:rPr>
  </w:style>
  <w:style w:type="paragraph" w:customStyle="1" w:styleId="04196CA0311042C1A30E1BEF16E733AD">
    <w:name w:val="04196CA0311042C1A30E1BEF16E733AD"/>
    <w:rsid w:val="004F417C"/>
    <w:pPr>
      <w:spacing w:after="160" w:line="259" w:lineRule="auto"/>
    </w:pPr>
    <w:rPr>
      <w:rFonts w:asciiTheme="minorHAnsi" w:eastAsiaTheme="minorEastAsia" w:hAnsiTheme="minorHAnsi" w:cstheme="minorBidi"/>
      <w:sz w:val="22"/>
      <w:szCs w:val="22"/>
    </w:rPr>
  </w:style>
  <w:style w:type="paragraph" w:customStyle="1" w:styleId="B92348C63BCA4B2EB91F6EA309950F2A">
    <w:name w:val="B92348C63BCA4B2EB91F6EA309950F2A"/>
    <w:rsid w:val="004F417C"/>
    <w:pPr>
      <w:spacing w:after="160" w:line="259" w:lineRule="auto"/>
    </w:pPr>
    <w:rPr>
      <w:rFonts w:asciiTheme="minorHAnsi" w:eastAsiaTheme="minorEastAsia" w:hAnsiTheme="minorHAnsi" w:cstheme="minorBidi"/>
      <w:sz w:val="22"/>
      <w:szCs w:val="22"/>
    </w:rPr>
  </w:style>
  <w:style w:type="paragraph" w:customStyle="1" w:styleId="E9141DA01A154062A1657799FA73951A">
    <w:name w:val="E9141DA01A154062A1657799FA73951A"/>
    <w:rsid w:val="004F417C"/>
    <w:pPr>
      <w:spacing w:after="160" w:line="259" w:lineRule="auto"/>
    </w:pPr>
    <w:rPr>
      <w:rFonts w:asciiTheme="minorHAnsi" w:eastAsiaTheme="minorEastAsia" w:hAnsiTheme="minorHAnsi" w:cstheme="minorBidi"/>
      <w:sz w:val="22"/>
      <w:szCs w:val="22"/>
    </w:rPr>
  </w:style>
  <w:style w:type="paragraph" w:customStyle="1" w:styleId="E29DAD0022A946C799C54BD073CBB7A2">
    <w:name w:val="E29DAD0022A946C799C54BD073CBB7A2"/>
    <w:rsid w:val="004F417C"/>
    <w:pPr>
      <w:spacing w:after="160" w:line="259" w:lineRule="auto"/>
    </w:pPr>
    <w:rPr>
      <w:rFonts w:asciiTheme="minorHAnsi" w:eastAsiaTheme="minorEastAsia" w:hAnsiTheme="minorHAnsi" w:cstheme="minorBidi"/>
      <w:sz w:val="22"/>
      <w:szCs w:val="22"/>
    </w:rPr>
  </w:style>
  <w:style w:type="paragraph" w:customStyle="1" w:styleId="52DA90C74AFC4DBEAB8C5449BE1D00BA">
    <w:name w:val="52DA90C74AFC4DBEAB8C5449BE1D00BA"/>
    <w:rsid w:val="004F417C"/>
    <w:pPr>
      <w:spacing w:after="160" w:line="259" w:lineRule="auto"/>
    </w:pPr>
    <w:rPr>
      <w:rFonts w:asciiTheme="minorHAnsi" w:eastAsiaTheme="minorEastAsia" w:hAnsiTheme="minorHAnsi" w:cstheme="minorBidi"/>
      <w:sz w:val="22"/>
      <w:szCs w:val="22"/>
    </w:rPr>
  </w:style>
  <w:style w:type="paragraph" w:customStyle="1" w:styleId="9C0D58D213C94FE9982B0FC78CE5A498">
    <w:name w:val="9C0D58D213C94FE9982B0FC78CE5A498"/>
    <w:rsid w:val="004F417C"/>
    <w:pPr>
      <w:spacing w:after="160" w:line="259" w:lineRule="auto"/>
    </w:pPr>
    <w:rPr>
      <w:rFonts w:asciiTheme="minorHAnsi" w:eastAsiaTheme="minorEastAsia" w:hAnsiTheme="minorHAnsi" w:cstheme="minorBidi"/>
      <w:sz w:val="22"/>
      <w:szCs w:val="22"/>
    </w:rPr>
  </w:style>
  <w:style w:type="paragraph" w:customStyle="1" w:styleId="3BCB33160DD543829D9BE89431D66DB2">
    <w:name w:val="3BCB33160DD543829D9BE89431D66DB2"/>
    <w:rsid w:val="004F417C"/>
    <w:pPr>
      <w:spacing w:after="160" w:line="259" w:lineRule="auto"/>
    </w:pPr>
    <w:rPr>
      <w:rFonts w:asciiTheme="minorHAnsi" w:eastAsiaTheme="minorEastAsia" w:hAnsiTheme="minorHAnsi" w:cstheme="minorBidi"/>
      <w:sz w:val="22"/>
      <w:szCs w:val="22"/>
    </w:rPr>
  </w:style>
  <w:style w:type="paragraph" w:customStyle="1" w:styleId="12B91A3E8FF643BD8FE7B82D3B1615B9">
    <w:name w:val="12B91A3E8FF643BD8FE7B82D3B1615B9"/>
    <w:rsid w:val="004F417C"/>
    <w:pPr>
      <w:spacing w:after="160" w:line="259" w:lineRule="auto"/>
    </w:pPr>
    <w:rPr>
      <w:rFonts w:asciiTheme="minorHAnsi" w:eastAsiaTheme="minorEastAsia" w:hAnsiTheme="minorHAnsi" w:cstheme="minorBidi"/>
      <w:sz w:val="22"/>
      <w:szCs w:val="22"/>
    </w:rPr>
  </w:style>
  <w:style w:type="paragraph" w:customStyle="1" w:styleId="BDA91AE6AADA4614B61C77EFA8C4ECF5">
    <w:name w:val="BDA91AE6AADA4614B61C77EFA8C4ECF5"/>
    <w:rsid w:val="004F417C"/>
    <w:pPr>
      <w:spacing w:after="160" w:line="259" w:lineRule="auto"/>
    </w:pPr>
    <w:rPr>
      <w:rFonts w:asciiTheme="minorHAnsi" w:eastAsiaTheme="minorEastAsia" w:hAnsiTheme="minorHAnsi" w:cstheme="minorBidi"/>
      <w:sz w:val="22"/>
      <w:szCs w:val="22"/>
    </w:rPr>
  </w:style>
  <w:style w:type="paragraph" w:customStyle="1" w:styleId="BAA1984784184FA885B8B70B51AACD33">
    <w:name w:val="BAA1984784184FA885B8B70B51AACD33"/>
    <w:rsid w:val="004F417C"/>
    <w:pPr>
      <w:spacing w:after="160" w:line="259" w:lineRule="auto"/>
    </w:pPr>
    <w:rPr>
      <w:rFonts w:asciiTheme="minorHAnsi" w:eastAsiaTheme="minorEastAsia" w:hAnsiTheme="minorHAnsi" w:cstheme="minorBidi"/>
      <w:sz w:val="22"/>
      <w:szCs w:val="22"/>
    </w:rPr>
  </w:style>
  <w:style w:type="paragraph" w:customStyle="1" w:styleId="F3F6EFCA04DB45E58B671F300DC7B194">
    <w:name w:val="F3F6EFCA04DB45E58B671F300DC7B194"/>
    <w:rsid w:val="004F417C"/>
    <w:pPr>
      <w:spacing w:after="160" w:line="259" w:lineRule="auto"/>
    </w:pPr>
    <w:rPr>
      <w:rFonts w:asciiTheme="minorHAnsi" w:eastAsiaTheme="minorEastAsia" w:hAnsiTheme="minorHAnsi" w:cstheme="minorBidi"/>
      <w:sz w:val="22"/>
      <w:szCs w:val="22"/>
    </w:rPr>
  </w:style>
  <w:style w:type="paragraph" w:customStyle="1" w:styleId="C622935B234F41A6A921C92077EC98DE">
    <w:name w:val="C622935B234F41A6A921C92077EC98DE"/>
    <w:rsid w:val="004F417C"/>
    <w:pPr>
      <w:spacing w:after="160" w:line="259" w:lineRule="auto"/>
    </w:pPr>
    <w:rPr>
      <w:rFonts w:asciiTheme="minorHAnsi" w:eastAsiaTheme="minorEastAsia" w:hAnsiTheme="minorHAnsi" w:cstheme="minorBidi"/>
      <w:sz w:val="22"/>
      <w:szCs w:val="22"/>
    </w:rPr>
  </w:style>
  <w:style w:type="paragraph" w:customStyle="1" w:styleId="B79AEEE0E0D545B2B022877054C9AE2D">
    <w:name w:val="B79AEEE0E0D545B2B022877054C9AE2D"/>
    <w:rsid w:val="00ED6789"/>
    <w:pPr>
      <w:spacing w:after="160" w:line="259" w:lineRule="auto"/>
    </w:pPr>
    <w:rPr>
      <w:rFonts w:asciiTheme="minorHAnsi" w:eastAsiaTheme="minorEastAsia" w:hAnsiTheme="minorHAnsi" w:cstheme="minorBidi"/>
      <w:sz w:val="22"/>
      <w:szCs w:val="22"/>
    </w:rPr>
  </w:style>
  <w:style w:type="paragraph" w:customStyle="1" w:styleId="BDF576D89ECA4F3090FA57A8183256F5">
    <w:name w:val="BDF576D89ECA4F3090FA57A8183256F5"/>
    <w:rsid w:val="00ED6789"/>
    <w:pPr>
      <w:spacing w:after="160" w:line="259" w:lineRule="auto"/>
    </w:pPr>
    <w:rPr>
      <w:rFonts w:asciiTheme="minorHAnsi" w:eastAsiaTheme="minorEastAsia" w:hAnsiTheme="minorHAnsi" w:cstheme="minorBidi"/>
      <w:sz w:val="22"/>
      <w:szCs w:val="22"/>
    </w:rPr>
  </w:style>
  <w:style w:type="paragraph" w:customStyle="1" w:styleId="8E67351F4E3B465C9B6E608ECCD3FAD1">
    <w:name w:val="8E67351F4E3B465C9B6E608ECCD3FAD1"/>
    <w:rsid w:val="00ED6789"/>
    <w:pPr>
      <w:spacing w:after="160" w:line="259" w:lineRule="auto"/>
    </w:pPr>
    <w:rPr>
      <w:rFonts w:asciiTheme="minorHAnsi" w:eastAsiaTheme="minorEastAsia" w:hAnsiTheme="minorHAnsi" w:cstheme="minorBidi"/>
      <w:sz w:val="22"/>
      <w:szCs w:val="22"/>
    </w:rPr>
  </w:style>
  <w:style w:type="paragraph" w:customStyle="1" w:styleId="8A4BE278813E4A29B739BFE30942E88C">
    <w:name w:val="8A4BE278813E4A29B739BFE30942E88C"/>
    <w:rsid w:val="00ED6789"/>
    <w:pPr>
      <w:spacing w:after="160" w:line="259" w:lineRule="auto"/>
    </w:pPr>
    <w:rPr>
      <w:rFonts w:asciiTheme="minorHAnsi" w:eastAsiaTheme="minorEastAsia" w:hAnsiTheme="minorHAnsi" w:cstheme="minorBidi"/>
      <w:sz w:val="22"/>
      <w:szCs w:val="22"/>
    </w:rPr>
  </w:style>
  <w:style w:type="paragraph" w:customStyle="1" w:styleId="29FED4B141704F16895597079986DF33">
    <w:name w:val="29FED4B141704F16895597079986DF33"/>
    <w:rsid w:val="00ED6789"/>
    <w:pPr>
      <w:spacing w:after="160" w:line="259" w:lineRule="auto"/>
    </w:pPr>
    <w:rPr>
      <w:rFonts w:asciiTheme="minorHAnsi" w:eastAsiaTheme="minorEastAsia" w:hAnsiTheme="minorHAnsi" w:cstheme="minorBidi"/>
      <w:sz w:val="22"/>
      <w:szCs w:val="22"/>
    </w:rPr>
  </w:style>
  <w:style w:type="paragraph" w:customStyle="1" w:styleId="74008BFADEF24F67A04F22912F8CB8E4">
    <w:name w:val="74008BFADEF24F67A04F22912F8CB8E4"/>
    <w:rsid w:val="00ED6789"/>
    <w:pPr>
      <w:spacing w:after="160" w:line="259" w:lineRule="auto"/>
    </w:pPr>
    <w:rPr>
      <w:rFonts w:asciiTheme="minorHAnsi" w:eastAsiaTheme="minorEastAsia" w:hAnsiTheme="minorHAnsi" w:cstheme="minorBidi"/>
      <w:sz w:val="22"/>
      <w:szCs w:val="22"/>
    </w:rPr>
  </w:style>
  <w:style w:type="paragraph" w:customStyle="1" w:styleId="4F82DEB496E84832BF4BDA6228B2AC9F">
    <w:name w:val="4F82DEB496E84832BF4BDA6228B2AC9F"/>
    <w:rsid w:val="00ED6789"/>
    <w:pPr>
      <w:spacing w:after="160" w:line="259" w:lineRule="auto"/>
    </w:pPr>
    <w:rPr>
      <w:rFonts w:asciiTheme="minorHAnsi" w:eastAsiaTheme="minorEastAsia" w:hAnsiTheme="minorHAnsi" w:cstheme="minorBidi"/>
      <w:sz w:val="22"/>
      <w:szCs w:val="22"/>
    </w:rPr>
  </w:style>
  <w:style w:type="paragraph" w:customStyle="1" w:styleId="8B6D47FEFCD746F585E5A699F6D74BAE">
    <w:name w:val="8B6D47FEFCD746F585E5A699F6D74BAE"/>
    <w:rsid w:val="00ED6789"/>
    <w:pPr>
      <w:spacing w:after="160" w:line="259" w:lineRule="auto"/>
    </w:pPr>
    <w:rPr>
      <w:rFonts w:asciiTheme="minorHAnsi" w:eastAsiaTheme="minorEastAsia" w:hAnsiTheme="minorHAnsi" w:cstheme="minorBidi"/>
      <w:sz w:val="22"/>
      <w:szCs w:val="22"/>
    </w:rPr>
  </w:style>
  <w:style w:type="paragraph" w:customStyle="1" w:styleId="0DEA9287435D4D30B9FA95BC645CC6E6">
    <w:name w:val="0DEA9287435D4D30B9FA95BC645CC6E6"/>
    <w:rsid w:val="00ED6789"/>
    <w:pPr>
      <w:spacing w:after="160" w:line="259" w:lineRule="auto"/>
    </w:pPr>
    <w:rPr>
      <w:rFonts w:asciiTheme="minorHAnsi" w:eastAsiaTheme="minorEastAsia" w:hAnsiTheme="minorHAnsi" w:cstheme="minorBidi"/>
      <w:sz w:val="22"/>
      <w:szCs w:val="22"/>
    </w:rPr>
  </w:style>
  <w:style w:type="paragraph" w:customStyle="1" w:styleId="89D45E429F85425D91B83D50F1B5788F">
    <w:name w:val="89D45E429F85425D91B83D50F1B5788F"/>
    <w:rsid w:val="00ED6789"/>
    <w:pPr>
      <w:spacing w:after="160" w:line="259" w:lineRule="auto"/>
    </w:pPr>
    <w:rPr>
      <w:rFonts w:asciiTheme="minorHAnsi" w:eastAsiaTheme="minorEastAsia" w:hAnsiTheme="minorHAnsi" w:cstheme="minorBidi"/>
      <w:sz w:val="22"/>
      <w:szCs w:val="22"/>
    </w:rPr>
  </w:style>
  <w:style w:type="paragraph" w:customStyle="1" w:styleId="6D354E0FD9D94802816809510CA2B13E">
    <w:name w:val="6D354E0FD9D94802816809510CA2B13E"/>
    <w:rsid w:val="00ED6789"/>
    <w:pPr>
      <w:spacing w:after="160" w:line="259" w:lineRule="auto"/>
    </w:pPr>
    <w:rPr>
      <w:rFonts w:asciiTheme="minorHAnsi" w:eastAsiaTheme="minorEastAsia" w:hAnsiTheme="minorHAnsi" w:cstheme="minorBidi"/>
      <w:sz w:val="22"/>
      <w:szCs w:val="22"/>
    </w:rPr>
  </w:style>
  <w:style w:type="paragraph" w:customStyle="1" w:styleId="0051189BEE104FD69DDCF28C60C60D74">
    <w:name w:val="0051189BEE104FD69DDCF28C60C60D74"/>
    <w:rsid w:val="00ED6789"/>
    <w:pPr>
      <w:spacing w:after="160" w:line="259" w:lineRule="auto"/>
    </w:pPr>
    <w:rPr>
      <w:rFonts w:asciiTheme="minorHAnsi" w:eastAsiaTheme="minorEastAsia" w:hAnsiTheme="minorHAnsi" w:cstheme="minorBidi"/>
      <w:sz w:val="22"/>
      <w:szCs w:val="22"/>
    </w:rPr>
  </w:style>
  <w:style w:type="paragraph" w:customStyle="1" w:styleId="0CD38E1F4BD14B62B47E649CB81BA66D">
    <w:name w:val="0CD38E1F4BD14B62B47E649CB81BA66D"/>
    <w:rsid w:val="00ED6789"/>
    <w:pPr>
      <w:spacing w:after="160" w:line="259" w:lineRule="auto"/>
    </w:pPr>
    <w:rPr>
      <w:rFonts w:asciiTheme="minorHAnsi" w:eastAsiaTheme="minorEastAsia" w:hAnsiTheme="minorHAnsi" w:cstheme="minorBidi"/>
      <w:sz w:val="22"/>
      <w:szCs w:val="22"/>
    </w:rPr>
  </w:style>
  <w:style w:type="paragraph" w:customStyle="1" w:styleId="9819C214AAC74C4F818E15961EDE8BFA">
    <w:name w:val="9819C214AAC74C4F818E15961EDE8BFA"/>
    <w:rsid w:val="00ED6789"/>
    <w:pPr>
      <w:spacing w:after="160" w:line="259" w:lineRule="auto"/>
    </w:pPr>
    <w:rPr>
      <w:rFonts w:asciiTheme="minorHAnsi" w:eastAsiaTheme="minorEastAsia" w:hAnsiTheme="minorHAnsi" w:cstheme="minorBidi"/>
      <w:sz w:val="22"/>
      <w:szCs w:val="22"/>
    </w:rPr>
  </w:style>
  <w:style w:type="paragraph" w:customStyle="1" w:styleId="E5F3303D53A94F719CDAC9D06B7462A4">
    <w:name w:val="E5F3303D53A94F719CDAC9D06B7462A4"/>
    <w:rsid w:val="00ED6789"/>
    <w:pPr>
      <w:spacing w:after="160" w:line="259" w:lineRule="auto"/>
    </w:pPr>
    <w:rPr>
      <w:rFonts w:asciiTheme="minorHAnsi" w:eastAsiaTheme="minorEastAsia" w:hAnsiTheme="minorHAnsi" w:cstheme="minorBidi"/>
      <w:sz w:val="22"/>
      <w:szCs w:val="22"/>
    </w:rPr>
  </w:style>
  <w:style w:type="paragraph" w:customStyle="1" w:styleId="C8FCC7D8AE9F4CB282ECE9A9940E929F">
    <w:name w:val="C8FCC7D8AE9F4CB282ECE9A9940E929F"/>
    <w:rsid w:val="00ED6789"/>
    <w:pPr>
      <w:spacing w:after="160" w:line="259" w:lineRule="auto"/>
    </w:pPr>
    <w:rPr>
      <w:rFonts w:asciiTheme="minorHAnsi" w:eastAsiaTheme="minorEastAsia" w:hAnsiTheme="minorHAnsi" w:cstheme="minorBidi"/>
      <w:sz w:val="22"/>
      <w:szCs w:val="22"/>
    </w:rPr>
  </w:style>
  <w:style w:type="paragraph" w:customStyle="1" w:styleId="86B60A7E7AD446F1857B53C9AD829ABD">
    <w:name w:val="86B60A7E7AD446F1857B53C9AD829ABD"/>
    <w:rsid w:val="00ED6789"/>
    <w:pPr>
      <w:spacing w:after="160" w:line="259" w:lineRule="auto"/>
    </w:pPr>
    <w:rPr>
      <w:rFonts w:asciiTheme="minorHAnsi" w:eastAsiaTheme="minorEastAsia" w:hAnsiTheme="minorHAnsi" w:cstheme="minorBidi"/>
      <w:sz w:val="22"/>
      <w:szCs w:val="22"/>
    </w:rPr>
  </w:style>
  <w:style w:type="paragraph" w:customStyle="1" w:styleId="4B63FFB6BC564AB39B5EFED6CFB721D5">
    <w:name w:val="4B63FFB6BC564AB39B5EFED6CFB721D5"/>
    <w:rsid w:val="00ED6789"/>
    <w:pPr>
      <w:spacing w:after="160" w:line="259" w:lineRule="auto"/>
    </w:pPr>
    <w:rPr>
      <w:rFonts w:asciiTheme="minorHAnsi" w:eastAsiaTheme="minorEastAsia" w:hAnsiTheme="minorHAnsi" w:cstheme="minorBidi"/>
      <w:sz w:val="22"/>
      <w:szCs w:val="22"/>
    </w:rPr>
  </w:style>
  <w:style w:type="paragraph" w:customStyle="1" w:styleId="8AA50535DD724293B045B3F7CF7494E7">
    <w:name w:val="8AA50535DD724293B045B3F7CF7494E7"/>
    <w:rsid w:val="00ED6789"/>
    <w:pPr>
      <w:spacing w:after="160" w:line="259" w:lineRule="auto"/>
    </w:pPr>
    <w:rPr>
      <w:rFonts w:asciiTheme="minorHAnsi" w:eastAsiaTheme="minorEastAsia" w:hAnsiTheme="minorHAnsi" w:cstheme="minorBidi"/>
      <w:sz w:val="22"/>
      <w:szCs w:val="22"/>
    </w:rPr>
  </w:style>
  <w:style w:type="paragraph" w:customStyle="1" w:styleId="D0CC8A7EB5224BD781D91C34359E548B">
    <w:name w:val="D0CC8A7EB5224BD781D91C34359E548B"/>
    <w:rsid w:val="00ED6789"/>
    <w:pPr>
      <w:spacing w:after="160" w:line="259" w:lineRule="auto"/>
    </w:pPr>
    <w:rPr>
      <w:rFonts w:asciiTheme="minorHAnsi" w:eastAsiaTheme="minorEastAsia" w:hAnsiTheme="minorHAnsi" w:cstheme="minorBidi"/>
      <w:sz w:val="22"/>
      <w:szCs w:val="22"/>
    </w:rPr>
  </w:style>
  <w:style w:type="paragraph" w:customStyle="1" w:styleId="1D2D32BA1C124C6DBAE5057203F6A062">
    <w:name w:val="1D2D32BA1C124C6DBAE5057203F6A062"/>
    <w:rsid w:val="00ED6789"/>
    <w:pPr>
      <w:spacing w:after="160" w:line="259" w:lineRule="auto"/>
    </w:pPr>
    <w:rPr>
      <w:rFonts w:asciiTheme="minorHAnsi" w:eastAsiaTheme="minorEastAsia" w:hAnsiTheme="minorHAnsi" w:cstheme="minorBidi"/>
      <w:sz w:val="22"/>
      <w:szCs w:val="22"/>
    </w:rPr>
  </w:style>
  <w:style w:type="paragraph" w:customStyle="1" w:styleId="0DD8031DD8FD48D2A4050BE83E0E57D6">
    <w:name w:val="0DD8031DD8FD48D2A4050BE83E0E57D6"/>
    <w:rsid w:val="00ED6789"/>
    <w:pPr>
      <w:spacing w:after="160" w:line="259" w:lineRule="auto"/>
    </w:pPr>
    <w:rPr>
      <w:rFonts w:asciiTheme="minorHAnsi" w:eastAsiaTheme="minorEastAsia" w:hAnsiTheme="minorHAnsi" w:cstheme="minorBidi"/>
      <w:sz w:val="22"/>
      <w:szCs w:val="22"/>
    </w:rPr>
  </w:style>
  <w:style w:type="paragraph" w:customStyle="1" w:styleId="8BAF6D49D7144211A71C20C17D5B4023">
    <w:name w:val="8BAF6D49D7144211A71C20C17D5B4023"/>
    <w:rsid w:val="00ED6789"/>
    <w:pPr>
      <w:spacing w:after="160" w:line="259" w:lineRule="auto"/>
    </w:pPr>
    <w:rPr>
      <w:rFonts w:asciiTheme="minorHAnsi" w:eastAsiaTheme="minorEastAsia" w:hAnsiTheme="minorHAnsi" w:cstheme="minorBidi"/>
      <w:sz w:val="22"/>
      <w:szCs w:val="22"/>
    </w:rPr>
  </w:style>
  <w:style w:type="paragraph" w:customStyle="1" w:styleId="9FC91D0A732C47C68EDD525717E00BEF">
    <w:name w:val="9FC91D0A732C47C68EDD525717E00BEF"/>
    <w:rsid w:val="00ED6789"/>
    <w:pPr>
      <w:spacing w:after="160" w:line="259" w:lineRule="auto"/>
    </w:pPr>
    <w:rPr>
      <w:rFonts w:asciiTheme="minorHAnsi" w:eastAsiaTheme="minorEastAsia" w:hAnsiTheme="minorHAnsi" w:cstheme="minorBidi"/>
      <w:sz w:val="22"/>
      <w:szCs w:val="22"/>
    </w:rPr>
  </w:style>
  <w:style w:type="paragraph" w:customStyle="1" w:styleId="883F9DE0A75440E2BE154B7BEB3B6656">
    <w:name w:val="883F9DE0A75440E2BE154B7BEB3B6656"/>
    <w:rsid w:val="00ED6789"/>
    <w:pPr>
      <w:spacing w:after="160" w:line="259" w:lineRule="auto"/>
    </w:pPr>
    <w:rPr>
      <w:rFonts w:asciiTheme="minorHAnsi" w:eastAsiaTheme="minorEastAsia" w:hAnsiTheme="minorHAnsi" w:cstheme="minorBidi"/>
      <w:sz w:val="22"/>
      <w:szCs w:val="22"/>
    </w:rPr>
  </w:style>
  <w:style w:type="paragraph" w:customStyle="1" w:styleId="010FA45E3DBF493D867666D8C25BE4FD">
    <w:name w:val="010FA45E3DBF493D867666D8C25BE4FD"/>
    <w:rsid w:val="00ED6789"/>
    <w:pPr>
      <w:spacing w:after="160" w:line="259" w:lineRule="auto"/>
    </w:pPr>
    <w:rPr>
      <w:rFonts w:asciiTheme="minorHAnsi" w:eastAsiaTheme="minorEastAsia" w:hAnsiTheme="minorHAnsi" w:cstheme="minorBidi"/>
      <w:sz w:val="22"/>
      <w:szCs w:val="22"/>
    </w:rPr>
  </w:style>
  <w:style w:type="paragraph" w:customStyle="1" w:styleId="CFFB47BA88734D28952E22C665091174">
    <w:name w:val="CFFB47BA88734D28952E22C665091174"/>
    <w:rsid w:val="00ED6789"/>
    <w:pPr>
      <w:spacing w:after="160" w:line="259" w:lineRule="auto"/>
    </w:pPr>
    <w:rPr>
      <w:rFonts w:asciiTheme="minorHAnsi" w:eastAsiaTheme="minorEastAsia" w:hAnsiTheme="minorHAnsi" w:cstheme="minorBidi"/>
      <w:sz w:val="22"/>
      <w:szCs w:val="22"/>
    </w:rPr>
  </w:style>
  <w:style w:type="paragraph" w:customStyle="1" w:styleId="9EB15E71D4B74279AC42CAAA02299FAF">
    <w:name w:val="9EB15E71D4B74279AC42CAAA02299FAF"/>
    <w:rsid w:val="00ED6789"/>
    <w:pPr>
      <w:spacing w:after="160" w:line="259" w:lineRule="auto"/>
    </w:pPr>
    <w:rPr>
      <w:rFonts w:asciiTheme="minorHAnsi" w:eastAsiaTheme="minorEastAsia" w:hAnsiTheme="minorHAnsi" w:cstheme="minorBidi"/>
      <w:sz w:val="22"/>
      <w:szCs w:val="22"/>
    </w:rPr>
  </w:style>
  <w:style w:type="paragraph" w:customStyle="1" w:styleId="16FF2E38F5594482A12ED7926AB8B41F">
    <w:name w:val="16FF2E38F5594482A12ED7926AB8B41F"/>
    <w:rsid w:val="00ED6789"/>
    <w:pPr>
      <w:spacing w:after="160" w:line="259" w:lineRule="auto"/>
    </w:pPr>
    <w:rPr>
      <w:rFonts w:asciiTheme="minorHAnsi" w:eastAsiaTheme="minorEastAsia" w:hAnsiTheme="minorHAnsi" w:cstheme="minorBidi"/>
      <w:sz w:val="22"/>
      <w:szCs w:val="22"/>
    </w:rPr>
  </w:style>
  <w:style w:type="paragraph" w:customStyle="1" w:styleId="45EB04859241415FAB1BF616149EF44B">
    <w:name w:val="45EB04859241415FAB1BF616149EF44B"/>
    <w:rsid w:val="00ED6789"/>
    <w:pPr>
      <w:spacing w:after="160" w:line="259" w:lineRule="auto"/>
    </w:pPr>
    <w:rPr>
      <w:rFonts w:asciiTheme="minorHAnsi" w:eastAsiaTheme="minorEastAsia" w:hAnsiTheme="minorHAnsi" w:cstheme="minorBidi"/>
      <w:sz w:val="22"/>
      <w:szCs w:val="22"/>
    </w:rPr>
  </w:style>
  <w:style w:type="paragraph" w:customStyle="1" w:styleId="C1C3A924A5FA40ECB2E40273360907E5">
    <w:name w:val="C1C3A924A5FA40ECB2E40273360907E5"/>
    <w:rsid w:val="00ED6789"/>
    <w:pPr>
      <w:spacing w:after="160" w:line="259" w:lineRule="auto"/>
    </w:pPr>
    <w:rPr>
      <w:rFonts w:asciiTheme="minorHAnsi" w:eastAsiaTheme="minorEastAsia" w:hAnsiTheme="minorHAnsi" w:cstheme="minorBidi"/>
      <w:sz w:val="22"/>
      <w:szCs w:val="22"/>
    </w:rPr>
  </w:style>
  <w:style w:type="paragraph" w:customStyle="1" w:styleId="B314F674BC444191AC8B4AF1CB7175EB">
    <w:name w:val="B314F674BC444191AC8B4AF1CB7175EB"/>
    <w:rsid w:val="00BA306F"/>
    <w:pPr>
      <w:spacing w:after="160" w:line="259" w:lineRule="auto"/>
    </w:pPr>
    <w:rPr>
      <w:rFonts w:asciiTheme="minorHAnsi" w:eastAsiaTheme="minorEastAsia" w:hAnsiTheme="minorHAnsi" w:cstheme="minorBidi"/>
      <w:sz w:val="22"/>
      <w:szCs w:val="22"/>
    </w:rPr>
  </w:style>
  <w:style w:type="paragraph" w:customStyle="1" w:styleId="FD9D79B0F8D744B3899FBD1556FAAEFF">
    <w:name w:val="FD9D79B0F8D744B3899FBD1556FAAEFF"/>
    <w:rsid w:val="00BA306F"/>
    <w:pPr>
      <w:spacing w:after="160" w:line="259" w:lineRule="auto"/>
    </w:pPr>
    <w:rPr>
      <w:rFonts w:asciiTheme="minorHAnsi" w:eastAsiaTheme="minorEastAsia" w:hAnsiTheme="minorHAnsi" w:cstheme="minorBidi"/>
      <w:sz w:val="22"/>
      <w:szCs w:val="22"/>
    </w:rPr>
  </w:style>
  <w:style w:type="paragraph" w:customStyle="1" w:styleId="F9922E2A3D2B4A19BF6AB13116C77093">
    <w:name w:val="F9922E2A3D2B4A19BF6AB13116C77093"/>
    <w:rsid w:val="00BA306F"/>
    <w:pPr>
      <w:spacing w:after="160" w:line="259" w:lineRule="auto"/>
    </w:pPr>
    <w:rPr>
      <w:rFonts w:asciiTheme="minorHAnsi" w:eastAsiaTheme="minorEastAsia" w:hAnsiTheme="minorHAnsi" w:cstheme="minorBidi"/>
      <w:sz w:val="22"/>
      <w:szCs w:val="22"/>
    </w:rPr>
  </w:style>
  <w:style w:type="paragraph" w:customStyle="1" w:styleId="A7D4789007594CA389F70AEB81D8A0D7">
    <w:name w:val="A7D4789007594CA389F70AEB81D8A0D7"/>
    <w:rsid w:val="00BA306F"/>
    <w:pPr>
      <w:spacing w:after="160" w:line="259" w:lineRule="auto"/>
    </w:pPr>
    <w:rPr>
      <w:rFonts w:asciiTheme="minorHAnsi" w:eastAsiaTheme="minorEastAsia" w:hAnsiTheme="minorHAnsi" w:cstheme="minorBidi"/>
      <w:sz w:val="22"/>
      <w:szCs w:val="22"/>
    </w:rPr>
  </w:style>
  <w:style w:type="paragraph" w:customStyle="1" w:styleId="40956649935C49368E89832CD57F0924">
    <w:name w:val="40956649935C49368E89832CD57F0924"/>
    <w:rsid w:val="00BA306F"/>
    <w:pPr>
      <w:spacing w:after="160" w:line="259" w:lineRule="auto"/>
    </w:pPr>
    <w:rPr>
      <w:rFonts w:asciiTheme="minorHAnsi" w:eastAsiaTheme="minorEastAsia" w:hAnsiTheme="minorHAnsi" w:cstheme="minorBidi"/>
      <w:sz w:val="22"/>
      <w:szCs w:val="22"/>
    </w:rPr>
  </w:style>
  <w:style w:type="paragraph" w:customStyle="1" w:styleId="770FAA72EC204F4DA1BAE5D29D0B310F">
    <w:name w:val="770FAA72EC204F4DA1BAE5D29D0B310F"/>
    <w:rsid w:val="00BA306F"/>
    <w:pPr>
      <w:spacing w:after="160" w:line="259" w:lineRule="auto"/>
    </w:pPr>
    <w:rPr>
      <w:rFonts w:asciiTheme="minorHAnsi" w:eastAsiaTheme="minorEastAsia" w:hAnsiTheme="minorHAnsi" w:cstheme="minorBidi"/>
      <w:sz w:val="22"/>
      <w:szCs w:val="22"/>
    </w:rPr>
  </w:style>
  <w:style w:type="paragraph" w:customStyle="1" w:styleId="8B9E958A4CCE45E995D5ED0CC22706EB">
    <w:name w:val="8B9E958A4CCE45E995D5ED0CC22706EB"/>
    <w:rsid w:val="00BA306F"/>
    <w:pPr>
      <w:spacing w:after="160" w:line="259" w:lineRule="auto"/>
    </w:pPr>
    <w:rPr>
      <w:rFonts w:asciiTheme="minorHAnsi" w:eastAsiaTheme="minorEastAsia" w:hAnsiTheme="minorHAnsi" w:cstheme="minorBidi"/>
      <w:sz w:val="22"/>
      <w:szCs w:val="22"/>
    </w:rPr>
  </w:style>
  <w:style w:type="paragraph" w:customStyle="1" w:styleId="DB559DDF6373476FBB67B238F678D18F">
    <w:name w:val="DB559DDF6373476FBB67B238F678D18F"/>
    <w:rsid w:val="00BA306F"/>
    <w:pPr>
      <w:spacing w:after="160" w:line="259" w:lineRule="auto"/>
    </w:pPr>
    <w:rPr>
      <w:rFonts w:asciiTheme="minorHAnsi" w:eastAsiaTheme="minorEastAsia" w:hAnsiTheme="minorHAnsi" w:cstheme="minorBidi"/>
      <w:sz w:val="22"/>
      <w:szCs w:val="22"/>
    </w:rPr>
  </w:style>
  <w:style w:type="paragraph" w:customStyle="1" w:styleId="CF9CD9CF96034098A5F34DDDF9A17413">
    <w:name w:val="CF9CD9CF96034098A5F34DDDF9A17413"/>
    <w:rsid w:val="00BA306F"/>
    <w:pPr>
      <w:spacing w:after="160" w:line="259" w:lineRule="auto"/>
    </w:pPr>
    <w:rPr>
      <w:rFonts w:asciiTheme="minorHAnsi" w:eastAsiaTheme="minorEastAsia" w:hAnsiTheme="minorHAnsi" w:cstheme="minorBidi"/>
      <w:sz w:val="22"/>
      <w:szCs w:val="22"/>
    </w:rPr>
  </w:style>
  <w:style w:type="paragraph" w:customStyle="1" w:styleId="9F0F4BD5DC774BC2BED91A8596C7D510">
    <w:name w:val="9F0F4BD5DC774BC2BED91A8596C7D510"/>
    <w:rsid w:val="00BA306F"/>
    <w:pPr>
      <w:spacing w:after="160" w:line="259" w:lineRule="auto"/>
    </w:pPr>
    <w:rPr>
      <w:rFonts w:asciiTheme="minorHAnsi" w:eastAsiaTheme="minorEastAsia" w:hAnsiTheme="minorHAnsi" w:cstheme="minorBidi"/>
      <w:sz w:val="22"/>
      <w:szCs w:val="22"/>
    </w:rPr>
  </w:style>
  <w:style w:type="paragraph" w:customStyle="1" w:styleId="3E92649317954DE1A2AE6CC1660A9994">
    <w:name w:val="3E92649317954DE1A2AE6CC1660A9994"/>
    <w:rsid w:val="00BA306F"/>
    <w:pPr>
      <w:spacing w:after="160" w:line="259" w:lineRule="auto"/>
    </w:pPr>
    <w:rPr>
      <w:rFonts w:asciiTheme="minorHAnsi" w:eastAsiaTheme="minorEastAsia" w:hAnsiTheme="minorHAnsi" w:cstheme="minorBidi"/>
      <w:sz w:val="22"/>
      <w:szCs w:val="22"/>
    </w:rPr>
  </w:style>
  <w:style w:type="paragraph" w:customStyle="1" w:styleId="51A26A7C041943F49DAE3F1DD6CE45E8">
    <w:name w:val="51A26A7C041943F49DAE3F1DD6CE45E8"/>
    <w:rsid w:val="00BA306F"/>
    <w:pPr>
      <w:spacing w:after="160" w:line="259" w:lineRule="auto"/>
    </w:pPr>
    <w:rPr>
      <w:rFonts w:asciiTheme="minorHAnsi" w:eastAsiaTheme="minorEastAsia" w:hAnsiTheme="minorHAnsi" w:cstheme="minorBidi"/>
      <w:sz w:val="22"/>
      <w:szCs w:val="22"/>
    </w:rPr>
  </w:style>
  <w:style w:type="paragraph" w:customStyle="1" w:styleId="BB23B21C1A4142BB966E6DC4D97154A6">
    <w:name w:val="BB23B21C1A4142BB966E6DC4D97154A6"/>
    <w:rsid w:val="00BA306F"/>
    <w:pPr>
      <w:spacing w:after="160" w:line="259" w:lineRule="auto"/>
    </w:pPr>
    <w:rPr>
      <w:rFonts w:asciiTheme="minorHAnsi" w:eastAsiaTheme="minorEastAsia" w:hAnsiTheme="minorHAnsi" w:cstheme="minorBidi"/>
      <w:sz w:val="22"/>
      <w:szCs w:val="22"/>
    </w:rPr>
  </w:style>
  <w:style w:type="paragraph" w:customStyle="1" w:styleId="6A01352B4C2148328CDEFA3894D43E5C">
    <w:name w:val="6A01352B4C2148328CDEFA3894D43E5C"/>
    <w:rsid w:val="00BA306F"/>
    <w:pPr>
      <w:spacing w:after="160" w:line="259" w:lineRule="auto"/>
    </w:pPr>
    <w:rPr>
      <w:rFonts w:asciiTheme="minorHAnsi" w:eastAsiaTheme="minorEastAsia" w:hAnsiTheme="minorHAnsi" w:cstheme="minorBidi"/>
      <w:sz w:val="22"/>
      <w:szCs w:val="22"/>
    </w:rPr>
  </w:style>
  <w:style w:type="paragraph" w:customStyle="1" w:styleId="2219BAC7FBB64A909A94AEDA44868C56">
    <w:name w:val="2219BAC7FBB64A909A94AEDA44868C56"/>
    <w:rsid w:val="00BA306F"/>
    <w:pPr>
      <w:spacing w:after="160" w:line="259" w:lineRule="auto"/>
    </w:pPr>
    <w:rPr>
      <w:rFonts w:asciiTheme="minorHAnsi" w:eastAsiaTheme="minorEastAsia" w:hAnsiTheme="minorHAnsi" w:cstheme="minorBidi"/>
      <w:sz w:val="22"/>
      <w:szCs w:val="22"/>
    </w:rPr>
  </w:style>
  <w:style w:type="paragraph" w:customStyle="1" w:styleId="9AB71D7D7EEA4C58A95DE59842CF7A25">
    <w:name w:val="9AB71D7D7EEA4C58A95DE59842CF7A25"/>
    <w:rsid w:val="00BA306F"/>
    <w:pPr>
      <w:spacing w:after="160" w:line="259" w:lineRule="auto"/>
    </w:pPr>
    <w:rPr>
      <w:rFonts w:asciiTheme="minorHAnsi" w:eastAsiaTheme="minorEastAsia" w:hAnsiTheme="minorHAnsi" w:cstheme="minorBidi"/>
      <w:sz w:val="22"/>
      <w:szCs w:val="22"/>
    </w:rPr>
  </w:style>
  <w:style w:type="paragraph" w:customStyle="1" w:styleId="6B5F89E4AC9E4C7FA4A9910E089B2B6B">
    <w:name w:val="6B5F89E4AC9E4C7FA4A9910E089B2B6B"/>
    <w:rsid w:val="00BA306F"/>
    <w:pPr>
      <w:spacing w:after="160" w:line="259" w:lineRule="auto"/>
    </w:pPr>
    <w:rPr>
      <w:rFonts w:asciiTheme="minorHAnsi" w:eastAsiaTheme="minorEastAsia" w:hAnsiTheme="minorHAnsi" w:cstheme="minorBidi"/>
      <w:sz w:val="22"/>
      <w:szCs w:val="22"/>
    </w:rPr>
  </w:style>
  <w:style w:type="paragraph" w:customStyle="1" w:styleId="3E78B4890109473186ADE1C57C721727">
    <w:name w:val="3E78B4890109473186ADE1C57C721727"/>
    <w:rsid w:val="00BA306F"/>
    <w:pPr>
      <w:spacing w:after="160" w:line="259" w:lineRule="auto"/>
    </w:pPr>
    <w:rPr>
      <w:rFonts w:asciiTheme="minorHAnsi" w:eastAsiaTheme="minorEastAsia" w:hAnsiTheme="minorHAnsi" w:cstheme="minorBidi"/>
      <w:sz w:val="22"/>
      <w:szCs w:val="22"/>
    </w:rPr>
  </w:style>
  <w:style w:type="paragraph" w:customStyle="1" w:styleId="E965C355065E4A0F813E1722191C72C0">
    <w:name w:val="E965C355065E4A0F813E1722191C72C0"/>
    <w:rsid w:val="00BA306F"/>
    <w:pPr>
      <w:spacing w:after="160" w:line="259" w:lineRule="auto"/>
    </w:pPr>
    <w:rPr>
      <w:rFonts w:asciiTheme="minorHAnsi" w:eastAsiaTheme="minorEastAsia" w:hAnsiTheme="minorHAnsi" w:cstheme="minorBidi"/>
      <w:sz w:val="22"/>
      <w:szCs w:val="22"/>
    </w:rPr>
  </w:style>
  <w:style w:type="paragraph" w:customStyle="1" w:styleId="9170A06EB6BB4FB3AD2DAC01774E7CF2">
    <w:name w:val="9170A06EB6BB4FB3AD2DAC01774E7CF2"/>
    <w:rsid w:val="00BA306F"/>
    <w:pPr>
      <w:spacing w:after="160" w:line="259" w:lineRule="auto"/>
    </w:pPr>
    <w:rPr>
      <w:rFonts w:asciiTheme="minorHAnsi" w:eastAsiaTheme="minorEastAsia" w:hAnsiTheme="minorHAnsi" w:cstheme="minorBidi"/>
      <w:sz w:val="22"/>
      <w:szCs w:val="22"/>
    </w:rPr>
  </w:style>
  <w:style w:type="paragraph" w:customStyle="1" w:styleId="FCBA82FE34334CDCADF0020AB4C426DD">
    <w:name w:val="FCBA82FE34334CDCADF0020AB4C426DD"/>
    <w:rsid w:val="00BA306F"/>
    <w:pPr>
      <w:spacing w:after="160" w:line="259" w:lineRule="auto"/>
    </w:pPr>
    <w:rPr>
      <w:rFonts w:asciiTheme="minorHAnsi" w:eastAsiaTheme="minorEastAsia" w:hAnsiTheme="minorHAnsi" w:cstheme="minorBidi"/>
      <w:sz w:val="22"/>
      <w:szCs w:val="22"/>
    </w:rPr>
  </w:style>
  <w:style w:type="paragraph" w:customStyle="1" w:styleId="963D233E21D14A3CBDEA5A9CFEDA413D">
    <w:name w:val="963D233E21D14A3CBDEA5A9CFEDA413D"/>
    <w:rsid w:val="00BA306F"/>
    <w:pPr>
      <w:spacing w:after="160" w:line="259" w:lineRule="auto"/>
    </w:pPr>
    <w:rPr>
      <w:rFonts w:asciiTheme="minorHAnsi" w:eastAsiaTheme="minorEastAsia" w:hAnsiTheme="minorHAnsi" w:cstheme="minorBidi"/>
      <w:sz w:val="22"/>
      <w:szCs w:val="22"/>
    </w:rPr>
  </w:style>
  <w:style w:type="paragraph" w:customStyle="1" w:styleId="F1448A1A72464CDE89F90C10B9600C12">
    <w:name w:val="F1448A1A72464CDE89F90C10B9600C12"/>
    <w:rsid w:val="00BA306F"/>
    <w:pPr>
      <w:spacing w:after="160" w:line="259" w:lineRule="auto"/>
    </w:pPr>
    <w:rPr>
      <w:rFonts w:asciiTheme="minorHAnsi" w:eastAsiaTheme="minorEastAsia" w:hAnsiTheme="minorHAnsi" w:cstheme="minorBidi"/>
      <w:sz w:val="22"/>
      <w:szCs w:val="22"/>
    </w:rPr>
  </w:style>
  <w:style w:type="paragraph" w:customStyle="1" w:styleId="708F663E4ACE4871BCC2C0852C6119AB">
    <w:name w:val="708F663E4ACE4871BCC2C0852C6119AB"/>
    <w:rsid w:val="00BA306F"/>
    <w:pPr>
      <w:spacing w:after="160" w:line="259" w:lineRule="auto"/>
    </w:pPr>
    <w:rPr>
      <w:rFonts w:asciiTheme="minorHAnsi" w:eastAsiaTheme="minorEastAsia" w:hAnsiTheme="minorHAnsi" w:cstheme="minorBidi"/>
      <w:sz w:val="22"/>
      <w:szCs w:val="22"/>
    </w:rPr>
  </w:style>
  <w:style w:type="paragraph" w:customStyle="1" w:styleId="DFAC4AD8FA2D4360A0C5A1EBA5C29A6F">
    <w:name w:val="DFAC4AD8FA2D4360A0C5A1EBA5C29A6F"/>
    <w:rsid w:val="00BA306F"/>
    <w:pPr>
      <w:spacing w:after="160" w:line="259" w:lineRule="auto"/>
    </w:pPr>
    <w:rPr>
      <w:rFonts w:asciiTheme="minorHAnsi" w:eastAsiaTheme="minorEastAsia" w:hAnsiTheme="minorHAnsi" w:cstheme="minorBidi"/>
      <w:sz w:val="22"/>
      <w:szCs w:val="22"/>
    </w:rPr>
  </w:style>
  <w:style w:type="paragraph" w:customStyle="1" w:styleId="432330EFA8B74944B2660214B488F362">
    <w:name w:val="432330EFA8B74944B2660214B488F362"/>
    <w:rsid w:val="00BA306F"/>
    <w:pPr>
      <w:spacing w:after="160" w:line="259" w:lineRule="auto"/>
    </w:pPr>
    <w:rPr>
      <w:rFonts w:asciiTheme="minorHAnsi" w:eastAsiaTheme="minorEastAsia" w:hAnsiTheme="minorHAnsi" w:cstheme="minorBidi"/>
      <w:sz w:val="22"/>
      <w:szCs w:val="22"/>
    </w:rPr>
  </w:style>
  <w:style w:type="paragraph" w:customStyle="1" w:styleId="7A7A43833C9B45519F48AA1A449659E4">
    <w:name w:val="7A7A43833C9B45519F48AA1A449659E4"/>
    <w:rsid w:val="00BA306F"/>
    <w:pPr>
      <w:spacing w:after="160" w:line="259" w:lineRule="auto"/>
    </w:pPr>
    <w:rPr>
      <w:rFonts w:asciiTheme="minorHAnsi" w:eastAsiaTheme="minorEastAsia" w:hAnsiTheme="minorHAnsi" w:cstheme="minorBidi"/>
      <w:sz w:val="22"/>
      <w:szCs w:val="22"/>
    </w:rPr>
  </w:style>
  <w:style w:type="paragraph" w:customStyle="1" w:styleId="41BCDCEDA29949B5876EC6F27A00731A">
    <w:name w:val="41BCDCEDA29949B5876EC6F27A00731A"/>
    <w:rsid w:val="00BA306F"/>
    <w:pPr>
      <w:spacing w:after="160" w:line="259" w:lineRule="auto"/>
    </w:pPr>
    <w:rPr>
      <w:rFonts w:asciiTheme="minorHAnsi" w:eastAsiaTheme="minorEastAsia" w:hAnsiTheme="minorHAnsi" w:cstheme="minorBidi"/>
      <w:sz w:val="22"/>
      <w:szCs w:val="22"/>
    </w:rPr>
  </w:style>
  <w:style w:type="paragraph" w:customStyle="1" w:styleId="223DB0CEEA3B4AF080154EA227999735">
    <w:name w:val="223DB0CEEA3B4AF080154EA227999735"/>
    <w:rsid w:val="00BA306F"/>
    <w:pPr>
      <w:spacing w:after="160" w:line="259" w:lineRule="auto"/>
    </w:pPr>
    <w:rPr>
      <w:rFonts w:asciiTheme="minorHAnsi" w:eastAsiaTheme="minorEastAsia" w:hAnsiTheme="minorHAnsi" w:cstheme="minorBidi"/>
      <w:sz w:val="22"/>
      <w:szCs w:val="22"/>
    </w:rPr>
  </w:style>
  <w:style w:type="paragraph" w:customStyle="1" w:styleId="DEECBEA128B848238639B38ED100D128">
    <w:name w:val="DEECBEA128B848238639B38ED100D128"/>
    <w:rsid w:val="00BA306F"/>
    <w:pPr>
      <w:spacing w:after="160" w:line="259" w:lineRule="auto"/>
    </w:pPr>
    <w:rPr>
      <w:rFonts w:asciiTheme="minorHAnsi" w:eastAsiaTheme="minorEastAsia" w:hAnsiTheme="minorHAnsi" w:cstheme="minorBidi"/>
      <w:sz w:val="22"/>
      <w:szCs w:val="22"/>
    </w:rPr>
  </w:style>
  <w:style w:type="paragraph" w:customStyle="1" w:styleId="5F1485234AF34B1F8B17E1D1852E93D4">
    <w:name w:val="5F1485234AF34B1F8B17E1D1852E93D4"/>
    <w:rsid w:val="00BA306F"/>
    <w:pPr>
      <w:spacing w:after="160" w:line="259" w:lineRule="auto"/>
    </w:pPr>
    <w:rPr>
      <w:rFonts w:asciiTheme="minorHAnsi" w:eastAsiaTheme="minorEastAsia" w:hAnsiTheme="minorHAnsi" w:cstheme="minorBidi"/>
      <w:sz w:val="22"/>
      <w:szCs w:val="22"/>
    </w:rPr>
  </w:style>
  <w:style w:type="paragraph" w:customStyle="1" w:styleId="08DF653DCE614369AF87113257EB6B4D">
    <w:name w:val="08DF653DCE614369AF87113257EB6B4D"/>
    <w:rsid w:val="00BA306F"/>
    <w:pPr>
      <w:spacing w:after="160" w:line="259" w:lineRule="auto"/>
    </w:pPr>
    <w:rPr>
      <w:rFonts w:asciiTheme="minorHAnsi" w:eastAsiaTheme="minorEastAsia" w:hAnsiTheme="minorHAnsi" w:cstheme="minorBidi"/>
      <w:sz w:val="22"/>
      <w:szCs w:val="22"/>
    </w:rPr>
  </w:style>
  <w:style w:type="paragraph" w:customStyle="1" w:styleId="AB6E62D0DF654A60A828E6D2D45C21F7">
    <w:name w:val="AB6E62D0DF654A60A828E6D2D45C21F7"/>
    <w:rsid w:val="00BA306F"/>
    <w:pPr>
      <w:spacing w:after="160" w:line="259" w:lineRule="auto"/>
    </w:pPr>
    <w:rPr>
      <w:rFonts w:asciiTheme="minorHAnsi" w:eastAsiaTheme="minorEastAsia" w:hAnsiTheme="minorHAnsi" w:cstheme="minorBidi"/>
      <w:sz w:val="22"/>
      <w:szCs w:val="22"/>
    </w:rPr>
  </w:style>
  <w:style w:type="paragraph" w:customStyle="1" w:styleId="CB4B7FEC72E34BCF9DE72BD89B5E83B2">
    <w:name w:val="CB4B7FEC72E34BCF9DE72BD89B5E83B2"/>
    <w:rsid w:val="00BA306F"/>
    <w:pPr>
      <w:spacing w:after="160" w:line="259" w:lineRule="auto"/>
    </w:pPr>
    <w:rPr>
      <w:rFonts w:asciiTheme="minorHAnsi" w:eastAsiaTheme="minorEastAsia" w:hAnsiTheme="minorHAnsi" w:cstheme="minorBidi"/>
      <w:sz w:val="22"/>
      <w:szCs w:val="22"/>
    </w:rPr>
  </w:style>
  <w:style w:type="paragraph" w:customStyle="1" w:styleId="4E0BFBEFDAB245DA9F7B8352FA34AB3B">
    <w:name w:val="4E0BFBEFDAB245DA9F7B8352FA34AB3B"/>
    <w:rsid w:val="00BA306F"/>
    <w:pPr>
      <w:spacing w:after="160" w:line="259" w:lineRule="auto"/>
    </w:pPr>
    <w:rPr>
      <w:rFonts w:asciiTheme="minorHAnsi" w:eastAsiaTheme="minorEastAsia" w:hAnsiTheme="minorHAnsi" w:cstheme="minorBidi"/>
      <w:sz w:val="22"/>
      <w:szCs w:val="22"/>
    </w:rPr>
  </w:style>
  <w:style w:type="paragraph" w:customStyle="1" w:styleId="B33BCC376D9643AC90B4FA563CB37C20">
    <w:name w:val="B33BCC376D9643AC90B4FA563CB37C20"/>
    <w:rsid w:val="00BA306F"/>
    <w:pPr>
      <w:spacing w:after="160" w:line="259" w:lineRule="auto"/>
    </w:pPr>
    <w:rPr>
      <w:rFonts w:asciiTheme="minorHAnsi" w:eastAsiaTheme="minorEastAsia" w:hAnsiTheme="minorHAnsi" w:cstheme="minorBidi"/>
      <w:sz w:val="22"/>
      <w:szCs w:val="22"/>
    </w:rPr>
  </w:style>
  <w:style w:type="paragraph" w:customStyle="1" w:styleId="113F863483994BC6ABC28C9B80CDCE45">
    <w:name w:val="113F863483994BC6ABC28C9B80CDCE45"/>
    <w:rsid w:val="00BA306F"/>
    <w:pPr>
      <w:spacing w:after="160" w:line="259" w:lineRule="auto"/>
    </w:pPr>
    <w:rPr>
      <w:rFonts w:asciiTheme="minorHAnsi" w:eastAsiaTheme="minorEastAsia" w:hAnsiTheme="minorHAnsi" w:cstheme="minorBidi"/>
      <w:sz w:val="22"/>
      <w:szCs w:val="22"/>
    </w:rPr>
  </w:style>
  <w:style w:type="paragraph" w:customStyle="1" w:styleId="2EBFC9745FF2476D9C8EF9FD290D7C58">
    <w:name w:val="2EBFC9745FF2476D9C8EF9FD290D7C58"/>
    <w:rsid w:val="00BA306F"/>
    <w:pPr>
      <w:spacing w:after="160" w:line="259" w:lineRule="auto"/>
    </w:pPr>
    <w:rPr>
      <w:rFonts w:asciiTheme="minorHAnsi" w:eastAsiaTheme="minorEastAsia" w:hAnsiTheme="minorHAnsi" w:cstheme="minorBidi"/>
      <w:sz w:val="22"/>
      <w:szCs w:val="22"/>
    </w:rPr>
  </w:style>
  <w:style w:type="paragraph" w:customStyle="1" w:styleId="488043C85EBE4D19948BB5BC5B66C5F0">
    <w:name w:val="488043C85EBE4D19948BB5BC5B66C5F0"/>
    <w:rsid w:val="00BA306F"/>
    <w:pPr>
      <w:spacing w:after="160" w:line="259" w:lineRule="auto"/>
    </w:pPr>
    <w:rPr>
      <w:rFonts w:asciiTheme="minorHAnsi" w:eastAsiaTheme="minorEastAsia" w:hAnsiTheme="minorHAnsi" w:cstheme="minorBidi"/>
      <w:sz w:val="22"/>
      <w:szCs w:val="22"/>
    </w:rPr>
  </w:style>
  <w:style w:type="paragraph" w:customStyle="1" w:styleId="9862172624EC44259D4C0409F08FBC1F">
    <w:name w:val="9862172624EC44259D4C0409F08FBC1F"/>
    <w:rsid w:val="00BA306F"/>
    <w:pPr>
      <w:spacing w:after="160" w:line="259" w:lineRule="auto"/>
    </w:pPr>
    <w:rPr>
      <w:rFonts w:asciiTheme="minorHAnsi" w:eastAsiaTheme="minorEastAsia" w:hAnsiTheme="minorHAnsi" w:cstheme="minorBidi"/>
      <w:sz w:val="22"/>
      <w:szCs w:val="22"/>
    </w:rPr>
  </w:style>
  <w:style w:type="paragraph" w:customStyle="1" w:styleId="423470F04E4E47D98271010270278792">
    <w:name w:val="423470F04E4E47D98271010270278792"/>
    <w:rsid w:val="00BA306F"/>
    <w:pPr>
      <w:spacing w:after="160" w:line="259" w:lineRule="auto"/>
    </w:pPr>
    <w:rPr>
      <w:rFonts w:asciiTheme="minorHAnsi" w:eastAsiaTheme="minorEastAsia" w:hAnsiTheme="minorHAnsi" w:cstheme="minorBidi"/>
      <w:sz w:val="22"/>
      <w:szCs w:val="22"/>
    </w:rPr>
  </w:style>
  <w:style w:type="paragraph" w:customStyle="1" w:styleId="2D9D94F965644FF681315A25050DF135">
    <w:name w:val="2D9D94F965644FF681315A25050DF135"/>
    <w:rsid w:val="00BA306F"/>
    <w:pPr>
      <w:spacing w:after="160" w:line="259" w:lineRule="auto"/>
    </w:pPr>
    <w:rPr>
      <w:rFonts w:asciiTheme="minorHAnsi" w:eastAsiaTheme="minorEastAsia" w:hAnsiTheme="minorHAnsi" w:cstheme="minorBidi"/>
      <w:sz w:val="22"/>
      <w:szCs w:val="22"/>
    </w:rPr>
  </w:style>
  <w:style w:type="paragraph" w:customStyle="1" w:styleId="23025D7999C9479C81A0AACA137A1951">
    <w:name w:val="23025D7999C9479C81A0AACA137A1951"/>
    <w:rsid w:val="00BA306F"/>
    <w:pPr>
      <w:spacing w:after="160" w:line="259" w:lineRule="auto"/>
    </w:pPr>
    <w:rPr>
      <w:rFonts w:asciiTheme="minorHAnsi" w:eastAsiaTheme="minorEastAsia" w:hAnsiTheme="minorHAnsi" w:cstheme="minorBidi"/>
      <w:sz w:val="22"/>
      <w:szCs w:val="22"/>
    </w:rPr>
  </w:style>
  <w:style w:type="paragraph" w:customStyle="1" w:styleId="F7E86445582849638FC442B76A5FE9E0">
    <w:name w:val="F7E86445582849638FC442B76A5FE9E0"/>
    <w:rsid w:val="00BA306F"/>
    <w:pPr>
      <w:spacing w:after="160" w:line="259" w:lineRule="auto"/>
    </w:pPr>
    <w:rPr>
      <w:rFonts w:asciiTheme="minorHAnsi" w:eastAsiaTheme="minorEastAsia" w:hAnsiTheme="minorHAnsi" w:cstheme="minorBidi"/>
      <w:sz w:val="22"/>
      <w:szCs w:val="22"/>
    </w:rPr>
  </w:style>
  <w:style w:type="paragraph" w:customStyle="1" w:styleId="6C07EF70F0BA4941B64630206B00E172">
    <w:name w:val="6C07EF70F0BA4941B64630206B00E172"/>
    <w:rsid w:val="00BA306F"/>
    <w:pPr>
      <w:spacing w:after="160" w:line="259" w:lineRule="auto"/>
    </w:pPr>
    <w:rPr>
      <w:rFonts w:asciiTheme="minorHAnsi" w:eastAsiaTheme="minorEastAsia" w:hAnsiTheme="minorHAnsi" w:cstheme="minorBidi"/>
      <w:sz w:val="22"/>
      <w:szCs w:val="22"/>
    </w:rPr>
  </w:style>
  <w:style w:type="paragraph" w:customStyle="1" w:styleId="A034384B42384FCAAE01976ED502DEAB">
    <w:name w:val="A034384B42384FCAAE01976ED502DEAB"/>
    <w:rsid w:val="00BA306F"/>
    <w:pPr>
      <w:spacing w:after="160" w:line="259" w:lineRule="auto"/>
    </w:pPr>
    <w:rPr>
      <w:rFonts w:asciiTheme="minorHAnsi" w:eastAsiaTheme="minorEastAsia" w:hAnsiTheme="minorHAnsi" w:cstheme="minorBidi"/>
      <w:sz w:val="22"/>
      <w:szCs w:val="22"/>
    </w:rPr>
  </w:style>
  <w:style w:type="paragraph" w:customStyle="1" w:styleId="6ACCD071E5334FDB974ABC694C1DEB68">
    <w:name w:val="6ACCD071E5334FDB974ABC694C1DEB68"/>
    <w:rsid w:val="00BA306F"/>
    <w:pPr>
      <w:spacing w:after="160" w:line="259" w:lineRule="auto"/>
    </w:pPr>
    <w:rPr>
      <w:rFonts w:asciiTheme="minorHAnsi" w:eastAsiaTheme="minorEastAsia" w:hAnsiTheme="minorHAnsi" w:cstheme="minorBidi"/>
      <w:sz w:val="22"/>
      <w:szCs w:val="22"/>
    </w:rPr>
  </w:style>
  <w:style w:type="paragraph" w:customStyle="1" w:styleId="377EAAC6CDC34DBAB09D32C0EB72A3F1">
    <w:name w:val="377EAAC6CDC34DBAB09D32C0EB72A3F1"/>
    <w:rsid w:val="00BA306F"/>
    <w:pPr>
      <w:spacing w:after="160" w:line="259" w:lineRule="auto"/>
    </w:pPr>
    <w:rPr>
      <w:rFonts w:asciiTheme="minorHAnsi" w:eastAsiaTheme="minorEastAsia" w:hAnsiTheme="minorHAnsi" w:cstheme="minorBidi"/>
      <w:sz w:val="22"/>
      <w:szCs w:val="22"/>
    </w:rPr>
  </w:style>
  <w:style w:type="paragraph" w:customStyle="1" w:styleId="282AA895F5024A6F85BE11993F6F093C">
    <w:name w:val="282AA895F5024A6F85BE11993F6F093C"/>
    <w:rsid w:val="00BA306F"/>
    <w:pPr>
      <w:spacing w:after="160" w:line="259" w:lineRule="auto"/>
    </w:pPr>
    <w:rPr>
      <w:rFonts w:asciiTheme="minorHAnsi" w:eastAsiaTheme="minorEastAsia" w:hAnsiTheme="minorHAnsi" w:cstheme="minorBidi"/>
      <w:sz w:val="22"/>
      <w:szCs w:val="22"/>
    </w:rPr>
  </w:style>
  <w:style w:type="paragraph" w:customStyle="1" w:styleId="3852841699A34622B94D407E1B8B0F7C">
    <w:name w:val="3852841699A34622B94D407E1B8B0F7C"/>
    <w:rsid w:val="00BA306F"/>
    <w:pPr>
      <w:spacing w:after="160" w:line="259" w:lineRule="auto"/>
    </w:pPr>
    <w:rPr>
      <w:rFonts w:asciiTheme="minorHAnsi" w:eastAsiaTheme="minorEastAsia" w:hAnsiTheme="minorHAnsi" w:cstheme="minorBidi"/>
      <w:sz w:val="22"/>
      <w:szCs w:val="22"/>
    </w:rPr>
  </w:style>
  <w:style w:type="paragraph" w:customStyle="1" w:styleId="662BDCCE8158474199CC0B2BAD653EA9">
    <w:name w:val="662BDCCE8158474199CC0B2BAD653EA9"/>
    <w:rsid w:val="00BA306F"/>
    <w:pPr>
      <w:spacing w:after="160" w:line="259" w:lineRule="auto"/>
    </w:pPr>
    <w:rPr>
      <w:rFonts w:asciiTheme="minorHAnsi" w:eastAsiaTheme="minorEastAsia" w:hAnsiTheme="minorHAnsi" w:cstheme="minorBidi"/>
      <w:sz w:val="22"/>
      <w:szCs w:val="22"/>
    </w:rPr>
  </w:style>
  <w:style w:type="paragraph" w:customStyle="1" w:styleId="55A66430E7A245D99D07E33780D4A1D1">
    <w:name w:val="55A66430E7A245D99D07E33780D4A1D1"/>
    <w:rsid w:val="00BA306F"/>
    <w:pPr>
      <w:spacing w:after="160" w:line="259" w:lineRule="auto"/>
    </w:pPr>
    <w:rPr>
      <w:rFonts w:asciiTheme="minorHAnsi" w:eastAsiaTheme="minorEastAsia" w:hAnsiTheme="minorHAnsi" w:cstheme="minorBidi"/>
      <w:sz w:val="22"/>
      <w:szCs w:val="22"/>
    </w:rPr>
  </w:style>
  <w:style w:type="paragraph" w:customStyle="1" w:styleId="6B359BFDF6E64127826A0197FA671398">
    <w:name w:val="6B359BFDF6E64127826A0197FA671398"/>
    <w:rsid w:val="00BA306F"/>
    <w:pPr>
      <w:spacing w:after="160" w:line="259" w:lineRule="auto"/>
    </w:pPr>
    <w:rPr>
      <w:rFonts w:asciiTheme="minorHAnsi" w:eastAsiaTheme="minorEastAsia" w:hAnsiTheme="minorHAnsi" w:cstheme="minorBidi"/>
      <w:sz w:val="22"/>
      <w:szCs w:val="22"/>
    </w:rPr>
  </w:style>
  <w:style w:type="paragraph" w:customStyle="1" w:styleId="07EEDE62586D4F1B8F1880F947501AD9">
    <w:name w:val="07EEDE62586D4F1B8F1880F947501AD9"/>
    <w:rsid w:val="00BA306F"/>
    <w:pPr>
      <w:spacing w:after="160" w:line="259" w:lineRule="auto"/>
    </w:pPr>
    <w:rPr>
      <w:rFonts w:asciiTheme="minorHAnsi" w:eastAsiaTheme="minorEastAsia" w:hAnsiTheme="minorHAnsi" w:cstheme="minorBidi"/>
      <w:sz w:val="22"/>
      <w:szCs w:val="22"/>
    </w:rPr>
  </w:style>
  <w:style w:type="paragraph" w:customStyle="1" w:styleId="A6A9B43DF7C4408382F3AD0DF2473066">
    <w:name w:val="A6A9B43DF7C4408382F3AD0DF2473066"/>
    <w:rsid w:val="00BA306F"/>
    <w:pPr>
      <w:spacing w:after="160" w:line="259" w:lineRule="auto"/>
    </w:pPr>
    <w:rPr>
      <w:rFonts w:asciiTheme="minorHAnsi" w:eastAsiaTheme="minorEastAsia" w:hAnsiTheme="minorHAnsi" w:cstheme="minorBidi"/>
      <w:sz w:val="22"/>
      <w:szCs w:val="22"/>
    </w:rPr>
  </w:style>
  <w:style w:type="paragraph" w:customStyle="1" w:styleId="CE4800B01B324976AEC64E811D730AA9">
    <w:name w:val="CE4800B01B324976AEC64E811D730AA9"/>
    <w:rsid w:val="00BA306F"/>
    <w:pPr>
      <w:spacing w:after="160" w:line="259" w:lineRule="auto"/>
    </w:pPr>
    <w:rPr>
      <w:rFonts w:asciiTheme="minorHAnsi" w:eastAsiaTheme="minorEastAsia" w:hAnsiTheme="minorHAnsi" w:cstheme="minorBidi"/>
      <w:sz w:val="22"/>
      <w:szCs w:val="22"/>
    </w:rPr>
  </w:style>
  <w:style w:type="paragraph" w:customStyle="1" w:styleId="28248357E3A942CF95EE2E13BF5584C5">
    <w:name w:val="28248357E3A942CF95EE2E13BF5584C5"/>
    <w:rsid w:val="00BA306F"/>
    <w:pPr>
      <w:spacing w:after="160" w:line="259" w:lineRule="auto"/>
    </w:pPr>
    <w:rPr>
      <w:rFonts w:asciiTheme="minorHAnsi" w:eastAsiaTheme="minorEastAsia" w:hAnsiTheme="minorHAnsi" w:cstheme="minorBidi"/>
      <w:sz w:val="22"/>
      <w:szCs w:val="22"/>
    </w:rPr>
  </w:style>
  <w:style w:type="paragraph" w:customStyle="1" w:styleId="B2AEDCBB5FEF46FD85D9E8CCEE9532F2">
    <w:name w:val="B2AEDCBB5FEF46FD85D9E8CCEE9532F2"/>
    <w:rsid w:val="00BA306F"/>
    <w:pPr>
      <w:spacing w:after="160" w:line="259" w:lineRule="auto"/>
    </w:pPr>
    <w:rPr>
      <w:rFonts w:asciiTheme="minorHAnsi" w:eastAsiaTheme="minorEastAsia" w:hAnsiTheme="minorHAnsi" w:cstheme="minorBidi"/>
      <w:sz w:val="22"/>
      <w:szCs w:val="22"/>
    </w:rPr>
  </w:style>
  <w:style w:type="paragraph" w:customStyle="1" w:styleId="9AFAD13DF1574463B9DE83F7415BF49D">
    <w:name w:val="9AFAD13DF1574463B9DE83F7415BF49D"/>
    <w:rsid w:val="00BA306F"/>
    <w:pPr>
      <w:spacing w:after="160" w:line="259" w:lineRule="auto"/>
    </w:pPr>
    <w:rPr>
      <w:rFonts w:asciiTheme="minorHAnsi" w:eastAsiaTheme="minorEastAsia" w:hAnsiTheme="minorHAnsi" w:cstheme="minorBidi"/>
      <w:sz w:val="22"/>
      <w:szCs w:val="22"/>
    </w:rPr>
  </w:style>
  <w:style w:type="paragraph" w:customStyle="1" w:styleId="A0F6CFD886AB4B6683C85EE1072C590D">
    <w:name w:val="A0F6CFD886AB4B6683C85EE1072C590D"/>
    <w:rsid w:val="00BA306F"/>
    <w:pPr>
      <w:spacing w:after="160" w:line="259" w:lineRule="auto"/>
    </w:pPr>
    <w:rPr>
      <w:rFonts w:asciiTheme="minorHAnsi" w:eastAsiaTheme="minorEastAsia" w:hAnsiTheme="minorHAnsi" w:cstheme="minorBidi"/>
      <w:sz w:val="22"/>
      <w:szCs w:val="22"/>
    </w:rPr>
  </w:style>
  <w:style w:type="paragraph" w:customStyle="1" w:styleId="CD7171251A154FB291CB18212898D8D7">
    <w:name w:val="CD7171251A154FB291CB18212898D8D7"/>
    <w:rsid w:val="00BA306F"/>
    <w:pPr>
      <w:spacing w:after="160" w:line="259" w:lineRule="auto"/>
    </w:pPr>
    <w:rPr>
      <w:rFonts w:asciiTheme="minorHAnsi" w:eastAsiaTheme="minorEastAsia" w:hAnsiTheme="minorHAnsi" w:cstheme="minorBidi"/>
      <w:sz w:val="22"/>
      <w:szCs w:val="22"/>
    </w:rPr>
  </w:style>
  <w:style w:type="paragraph" w:customStyle="1" w:styleId="3DEF8160C4464396A1327E9B52294D61">
    <w:name w:val="3DEF8160C4464396A1327E9B52294D61"/>
    <w:rsid w:val="00BA306F"/>
    <w:pPr>
      <w:spacing w:after="160" w:line="259" w:lineRule="auto"/>
    </w:pPr>
    <w:rPr>
      <w:rFonts w:asciiTheme="minorHAnsi" w:eastAsiaTheme="minorEastAsia" w:hAnsiTheme="minorHAnsi" w:cstheme="minorBidi"/>
      <w:sz w:val="22"/>
      <w:szCs w:val="22"/>
    </w:rPr>
  </w:style>
  <w:style w:type="paragraph" w:customStyle="1" w:styleId="B83CA565D86B4ED5BB3B6F723525D63B">
    <w:name w:val="B83CA565D86B4ED5BB3B6F723525D63B"/>
    <w:rsid w:val="00BA306F"/>
    <w:pPr>
      <w:spacing w:after="160" w:line="259" w:lineRule="auto"/>
    </w:pPr>
    <w:rPr>
      <w:rFonts w:asciiTheme="minorHAnsi" w:eastAsiaTheme="minorEastAsia" w:hAnsiTheme="minorHAnsi" w:cstheme="minorBidi"/>
      <w:sz w:val="22"/>
      <w:szCs w:val="22"/>
    </w:rPr>
  </w:style>
  <w:style w:type="paragraph" w:customStyle="1" w:styleId="663113ED93CB4530995EC0CDC2A9ED51">
    <w:name w:val="663113ED93CB4530995EC0CDC2A9ED51"/>
    <w:rsid w:val="00BA306F"/>
    <w:pPr>
      <w:spacing w:after="160" w:line="259" w:lineRule="auto"/>
    </w:pPr>
    <w:rPr>
      <w:rFonts w:asciiTheme="minorHAnsi" w:eastAsiaTheme="minorEastAsia" w:hAnsiTheme="minorHAnsi" w:cstheme="minorBidi"/>
      <w:sz w:val="22"/>
      <w:szCs w:val="22"/>
    </w:rPr>
  </w:style>
  <w:style w:type="paragraph" w:customStyle="1" w:styleId="B906710201BE4D25A479E686AC189EA9">
    <w:name w:val="B906710201BE4D25A479E686AC189EA9"/>
    <w:rsid w:val="00BA306F"/>
    <w:pPr>
      <w:spacing w:after="160" w:line="259" w:lineRule="auto"/>
    </w:pPr>
    <w:rPr>
      <w:rFonts w:asciiTheme="minorHAnsi" w:eastAsiaTheme="minorEastAsia" w:hAnsiTheme="minorHAnsi" w:cstheme="minorBidi"/>
      <w:sz w:val="22"/>
      <w:szCs w:val="22"/>
    </w:rPr>
  </w:style>
  <w:style w:type="paragraph" w:customStyle="1" w:styleId="2C68AD7B4C6F4976A1E4CF4F970D23AF">
    <w:name w:val="2C68AD7B4C6F4976A1E4CF4F970D23AF"/>
    <w:rsid w:val="00BA306F"/>
    <w:pPr>
      <w:spacing w:after="160" w:line="259" w:lineRule="auto"/>
    </w:pPr>
    <w:rPr>
      <w:rFonts w:asciiTheme="minorHAnsi" w:eastAsiaTheme="minorEastAsia" w:hAnsiTheme="minorHAnsi" w:cstheme="minorBidi"/>
      <w:sz w:val="22"/>
      <w:szCs w:val="22"/>
    </w:rPr>
  </w:style>
  <w:style w:type="paragraph" w:customStyle="1" w:styleId="7A75DB7DA54B4092B2641471C505FCDB">
    <w:name w:val="7A75DB7DA54B4092B2641471C505FCDB"/>
    <w:rsid w:val="00BA306F"/>
    <w:pPr>
      <w:spacing w:after="160" w:line="259" w:lineRule="auto"/>
    </w:pPr>
    <w:rPr>
      <w:rFonts w:asciiTheme="minorHAnsi" w:eastAsiaTheme="minorEastAsia" w:hAnsiTheme="minorHAnsi" w:cstheme="minorBidi"/>
      <w:sz w:val="22"/>
      <w:szCs w:val="22"/>
    </w:rPr>
  </w:style>
  <w:style w:type="paragraph" w:customStyle="1" w:styleId="D8FBAF4841754B9B9562836A89DCDEC3">
    <w:name w:val="D8FBAF4841754B9B9562836A89DCDEC3"/>
    <w:rsid w:val="00BA306F"/>
    <w:pPr>
      <w:spacing w:after="160" w:line="259" w:lineRule="auto"/>
    </w:pPr>
    <w:rPr>
      <w:rFonts w:asciiTheme="minorHAnsi" w:eastAsiaTheme="minorEastAsia" w:hAnsiTheme="minorHAnsi" w:cstheme="minorBidi"/>
      <w:sz w:val="22"/>
      <w:szCs w:val="22"/>
    </w:rPr>
  </w:style>
  <w:style w:type="paragraph" w:customStyle="1" w:styleId="A5A69ACC38A740709DC582A8FE4C6C56">
    <w:name w:val="A5A69ACC38A740709DC582A8FE4C6C56"/>
    <w:rsid w:val="00BA306F"/>
    <w:pPr>
      <w:spacing w:after="160" w:line="259" w:lineRule="auto"/>
    </w:pPr>
    <w:rPr>
      <w:rFonts w:asciiTheme="minorHAnsi" w:eastAsiaTheme="minorEastAsia" w:hAnsiTheme="minorHAnsi" w:cstheme="minorBidi"/>
      <w:sz w:val="22"/>
      <w:szCs w:val="22"/>
    </w:rPr>
  </w:style>
  <w:style w:type="paragraph" w:customStyle="1" w:styleId="FA6247F0E5CE42AABC17C9B323DBEEDB">
    <w:name w:val="FA6247F0E5CE42AABC17C9B323DBEEDB"/>
    <w:rsid w:val="00BA306F"/>
    <w:pPr>
      <w:spacing w:after="160" w:line="259" w:lineRule="auto"/>
    </w:pPr>
    <w:rPr>
      <w:rFonts w:asciiTheme="minorHAnsi" w:eastAsiaTheme="minorEastAsia" w:hAnsiTheme="minorHAnsi" w:cstheme="minorBidi"/>
      <w:sz w:val="22"/>
      <w:szCs w:val="22"/>
    </w:rPr>
  </w:style>
  <w:style w:type="paragraph" w:customStyle="1" w:styleId="CC5C122102CA47A8ACFC62DB1995289E">
    <w:name w:val="CC5C122102CA47A8ACFC62DB1995289E"/>
    <w:rsid w:val="00BA306F"/>
    <w:pPr>
      <w:spacing w:after="160" w:line="259" w:lineRule="auto"/>
    </w:pPr>
    <w:rPr>
      <w:rFonts w:asciiTheme="minorHAnsi" w:eastAsiaTheme="minorEastAsia" w:hAnsiTheme="minorHAnsi" w:cstheme="minorBidi"/>
      <w:sz w:val="22"/>
      <w:szCs w:val="22"/>
    </w:rPr>
  </w:style>
  <w:style w:type="paragraph" w:customStyle="1" w:styleId="185DB7D132FD4E02A65FC08CC72A6EC1">
    <w:name w:val="185DB7D132FD4E02A65FC08CC72A6EC1"/>
    <w:rsid w:val="00BA306F"/>
    <w:pPr>
      <w:spacing w:after="160" w:line="259" w:lineRule="auto"/>
    </w:pPr>
    <w:rPr>
      <w:rFonts w:asciiTheme="minorHAnsi" w:eastAsiaTheme="minorEastAsia" w:hAnsiTheme="minorHAnsi" w:cstheme="minorBidi"/>
      <w:sz w:val="22"/>
      <w:szCs w:val="22"/>
    </w:rPr>
  </w:style>
  <w:style w:type="paragraph" w:customStyle="1" w:styleId="087DED5BA88548629CFB6DC7DC9CA276">
    <w:name w:val="087DED5BA88548629CFB6DC7DC9CA276"/>
    <w:rsid w:val="00BA306F"/>
    <w:pPr>
      <w:spacing w:after="160" w:line="259" w:lineRule="auto"/>
    </w:pPr>
    <w:rPr>
      <w:rFonts w:asciiTheme="minorHAnsi" w:eastAsiaTheme="minorEastAsia" w:hAnsiTheme="minorHAnsi" w:cstheme="minorBidi"/>
      <w:sz w:val="22"/>
      <w:szCs w:val="22"/>
    </w:rPr>
  </w:style>
  <w:style w:type="paragraph" w:customStyle="1" w:styleId="5AC240E68BAD42F79F8B3457DE2C27F1">
    <w:name w:val="5AC240E68BAD42F79F8B3457DE2C27F1"/>
    <w:rsid w:val="00BA306F"/>
    <w:pPr>
      <w:spacing w:after="160" w:line="259" w:lineRule="auto"/>
    </w:pPr>
    <w:rPr>
      <w:rFonts w:asciiTheme="minorHAnsi" w:eastAsiaTheme="minorEastAsia" w:hAnsiTheme="minorHAnsi" w:cstheme="minorBidi"/>
      <w:sz w:val="22"/>
      <w:szCs w:val="22"/>
    </w:rPr>
  </w:style>
  <w:style w:type="paragraph" w:customStyle="1" w:styleId="87153FDAC7D843F4B1C0FA1F06CE5EF7">
    <w:name w:val="87153FDAC7D843F4B1C0FA1F06CE5EF7"/>
    <w:rsid w:val="00BA306F"/>
    <w:pPr>
      <w:spacing w:after="160" w:line="259" w:lineRule="auto"/>
    </w:pPr>
    <w:rPr>
      <w:rFonts w:asciiTheme="minorHAnsi" w:eastAsiaTheme="minorEastAsia" w:hAnsiTheme="minorHAnsi" w:cstheme="minorBidi"/>
      <w:sz w:val="22"/>
      <w:szCs w:val="22"/>
    </w:rPr>
  </w:style>
  <w:style w:type="paragraph" w:customStyle="1" w:styleId="E3143AB210BE4EB7B3678734D9E5F56A">
    <w:name w:val="E3143AB210BE4EB7B3678734D9E5F56A"/>
    <w:rsid w:val="00BA306F"/>
    <w:pPr>
      <w:spacing w:after="160" w:line="259" w:lineRule="auto"/>
    </w:pPr>
    <w:rPr>
      <w:rFonts w:asciiTheme="minorHAnsi" w:eastAsiaTheme="minorEastAsia" w:hAnsiTheme="minorHAnsi" w:cstheme="minorBidi"/>
      <w:sz w:val="22"/>
      <w:szCs w:val="22"/>
    </w:rPr>
  </w:style>
  <w:style w:type="paragraph" w:customStyle="1" w:styleId="3E7A49AA3C0145E995BC98F545567B89">
    <w:name w:val="3E7A49AA3C0145E995BC98F545567B89"/>
    <w:rsid w:val="00BA306F"/>
    <w:pPr>
      <w:spacing w:after="160" w:line="259" w:lineRule="auto"/>
    </w:pPr>
    <w:rPr>
      <w:rFonts w:asciiTheme="minorHAnsi" w:eastAsiaTheme="minorEastAsia" w:hAnsiTheme="minorHAnsi" w:cstheme="minorBidi"/>
      <w:sz w:val="22"/>
      <w:szCs w:val="22"/>
    </w:rPr>
  </w:style>
  <w:style w:type="paragraph" w:customStyle="1" w:styleId="B7163C16EF8C45709C947A50671E4EE9">
    <w:name w:val="B7163C16EF8C45709C947A50671E4EE9"/>
    <w:rsid w:val="00BA306F"/>
    <w:pPr>
      <w:spacing w:after="160" w:line="259" w:lineRule="auto"/>
    </w:pPr>
    <w:rPr>
      <w:rFonts w:asciiTheme="minorHAnsi" w:eastAsiaTheme="minorEastAsia" w:hAnsiTheme="minorHAnsi" w:cstheme="minorBidi"/>
      <w:sz w:val="22"/>
      <w:szCs w:val="22"/>
    </w:rPr>
  </w:style>
  <w:style w:type="paragraph" w:customStyle="1" w:styleId="B8F29526745F47649FF18A952A122B7B">
    <w:name w:val="B8F29526745F47649FF18A952A122B7B"/>
    <w:rsid w:val="00BA306F"/>
    <w:pPr>
      <w:spacing w:after="160" w:line="259" w:lineRule="auto"/>
    </w:pPr>
    <w:rPr>
      <w:rFonts w:asciiTheme="minorHAnsi" w:eastAsiaTheme="minorEastAsia" w:hAnsiTheme="minorHAnsi" w:cstheme="minorBidi"/>
      <w:sz w:val="22"/>
      <w:szCs w:val="22"/>
    </w:rPr>
  </w:style>
  <w:style w:type="paragraph" w:customStyle="1" w:styleId="4C8A786D94E047598E7408F58908C730">
    <w:name w:val="4C8A786D94E047598E7408F58908C730"/>
    <w:rsid w:val="00BA306F"/>
    <w:pPr>
      <w:spacing w:after="160" w:line="259" w:lineRule="auto"/>
    </w:pPr>
    <w:rPr>
      <w:rFonts w:asciiTheme="minorHAnsi" w:eastAsiaTheme="minorEastAsia" w:hAnsiTheme="minorHAnsi" w:cstheme="minorBidi"/>
      <w:sz w:val="22"/>
      <w:szCs w:val="22"/>
    </w:rPr>
  </w:style>
  <w:style w:type="paragraph" w:customStyle="1" w:styleId="0525B6271E4440B3A1D9E0D9E455D67F">
    <w:name w:val="0525B6271E4440B3A1D9E0D9E455D67F"/>
    <w:rsid w:val="00BA306F"/>
    <w:pPr>
      <w:spacing w:after="160" w:line="259" w:lineRule="auto"/>
    </w:pPr>
    <w:rPr>
      <w:rFonts w:asciiTheme="minorHAnsi" w:eastAsiaTheme="minorEastAsia" w:hAnsiTheme="minorHAnsi" w:cstheme="minorBidi"/>
      <w:sz w:val="22"/>
      <w:szCs w:val="22"/>
    </w:rPr>
  </w:style>
  <w:style w:type="paragraph" w:customStyle="1" w:styleId="01B08477566C40BABF04F1664509A98C">
    <w:name w:val="01B08477566C40BABF04F1664509A98C"/>
    <w:rsid w:val="00BA306F"/>
    <w:pPr>
      <w:spacing w:after="160" w:line="259" w:lineRule="auto"/>
    </w:pPr>
    <w:rPr>
      <w:rFonts w:asciiTheme="minorHAnsi" w:eastAsiaTheme="minorEastAsia" w:hAnsiTheme="minorHAnsi" w:cstheme="minorBidi"/>
      <w:sz w:val="22"/>
      <w:szCs w:val="22"/>
    </w:rPr>
  </w:style>
  <w:style w:type="paragraph" w:customStyle="1" w:styleId="4D45C5C091DE4B45B953073EFFCDB220">
    <w:name w:val="4D45C5C091DE4B45B953073EFFCDB220"/>
    <w:rsid w:val="00BA306F"/>
    <w:pPr>
      <w:spacing w:after="160" w:line="259" w:lineRule="auto"/>
    </w:pPr>
    <w:rPr>
      <w:rFonts w:asciiTheme="minorHAnsi" w:eastAsiaTheme="minorEastAsia" w:hAnsiTheme="minorHAnsi" w:cstheme="minorBidi"/>
      <w:sz w:val="22"/>
      <w:szCs w:val="22"/>
    </w:rPr>
  </w:style>
  <w:style w:type="paragraph" w:customStyle="1" w:styleId="4873D6504AEB475B8F9B4D0632D61911">
    <w:name w:val="4873D6504AEB475B8F9B4D0632D61911"/>
    <w:rsid w:val="00BA306F"/>
    <w:pPr>
      <w:spacing w:after="160" w:line="259" w:lineRule="auto"/>
    </w:pPr>
    <w:rPr>
      <w:rFonts w:asciiTheme="minorHAnsi" w:eastAsiaTheme="minorEastAsia" w:hAnsiTheme="minorHAnsi" w:cstheme="minorBidi"/>
      <w:sz w:val="22"/>
      <w:szCs w:val="22"/>
    </w:rPr>
  </w:style>
  <w:style w:type="paragraph" w:customStyle="1" w:styleId="1DD3E20074A2492EBE95B77F95A289DE">
    <w:name w:val="1DD3E20074A2492EBE95B77F95A289DE"/>
    <w:rsid w:val="00BA306F"/>
    <w:pPr>
      <w:spacing w:after="160" w:line="259" w:lineRule="auto"/>
    </w:pPr>
    <w:rPr>
      <w:rFonts w:asciiTheme="minorHAnsi" w:eastAsiaTheme="minorEastAsia" w:hAnsiTheme="minorHAnsi" w:cstheme="minorBidi"/>
      <w:sz w:val="22"/>
      <w:szCs w:val="22"/>
    </w:rPr>
  </w:style>
  <w:style w:type="paragraph" w:customStyle="1" w:styleId="E379C492831B4625AAA0A891B5F5FF07">
    <w:name w:val="E379C492831B4625AAA0A891B5F5FF07"/>
    <w:rsid w:val="00BA306F"/>
    <w:pPr>
      <w:spacing w:after="160" w:line="259" w:lineRule="auto"/>
    </w:pPr>
    <w:rPr>
      <w:rFonts w:asciiTheme="minorHAnsi" w:eastAsiaTheme="minorEastAsia" w:hAnsiTheme="minorHAnsi" w:cstheme="minorBidi"/>
      <w:sz w:val="22"/>
      <w:szCs w:val="22"/>
    </w:rPr>
  </w:style>
  <w:style w:type="paragraph" w:customStyle="1" w:styleId="CF03F05805BB4CE896DA15E7E8F13BEA">
    <w:name w:val="CF03F05805BB4CE896DA15E7E8F13BEA"/>
    <w:rsid w:val="00BA306F"/>
    <w:pPr>
      <w:spacing w:after="160" w:line="259" w:lineRule="auto"/>
    </w:pPr>
    <w:rPr>
      <w:rFonts w:asciiTheme="minorHAnsi" w:eastAsiaTheme="minorEastAsia" w:hAnsiTheme="minorHAnsi" w:cstheme="minorBidi"/>
      <w:sz w:val="22"/>
      <w:szCs w:val="22"/>
    </w:rPr>
  </w:style>
  <w:style w:type="paragraph" w:customStyle="1" w:styleId="2640F75E766F45FEAE4380E830B2C4A6">
    <w:name w:val="2640F75E766F45FEAE4380E830B2C4A6"/>
    <w:rsid w:val="00BA306F"/>
    <w:pPr>
      <w:spacing w:after="160" w:line="259" w:lineRule="auto"/>
    </w:pPr>
    <w:rPr>
      <w:rFonts w:asciiTheme="minorHAnsi" w:eastAsiaTheme="minorEastAsia" w:hAnsiTheme="minorHAnsi" w:cstheme="minorBidi"/>
      <w:sz w:val="22"/>
      <w:szCs w:val="22"/>
    </w:rPr>
  </w:style>
  <w:style w:type="paragraph" w:customStyle="1" w:styleId="A0D287F036E946C3862C6FA041205F08">
    <w:name w:val="A0D287F036E946C3862C6FA041205F08"/>
    <w:rsid w:val="00BA306F"/>
    <w:pPr>
      <w:spacing w:after="160" w:line="259" w:lineRule="auto"/>
    </w:pPr>
    <w:rPr>
      <w:rFonts w:asciiTheme="minorHAnsi" w:eastAsiaTheme="minorEastAsia" w:hAnsiTheme="minorHAnsi" w:cstheme="minorBidi"/>
      <w:sz w:val="22"/>
      <w:szCs w:val="22"/>
    </w:rPr>
  </w:style>
  <w:style w:type="paragraph" w:customStyle="1" w:styleId="B4DD4478D71643FE83623317E0FFEAD6">
    <w:name w:val="B4DD4478D71643FE83623317E0FFEAD6"/>
    <w:rsid w:val="00BA306F"/>
    <w:pPr>
      <w:spacing w:after="160" w:line="259" w:lineRule="auto"/>
    </w:pPr>
    <w:rPr>
      <w:rFonts w:asciiTheme="minorHAnsi" w:eastAsiaTheme="minorEastAsia" w:hAnsiTheme="minorHAnsi" w:cstheme="minorBidi"/>
      <w:sz w:val="22"/>
      <w:szCs w:val="22"/>
    </w:rPr>
  </w:style>
  <w:style w:type="paragraph" w:customStyle="1" w:styleId="B429F2FF94A44EF4BBED4C571DC7A5A8">
    <w:name w:val="B429F2FF94A44EF4BBED4C571DC7A5A8"/>
    <w:rsid w:val="00BA306F"/>
    <w:pPr>
      <w:spacing w:after="160" w:line="259" w:lineRule="auto"/>
    </w:pPr>
    <w:rPr>
      <w:rFonts w:asciiTheme="minorHAnsi" w:eastAsiaTheme="minorEastAsia" w:hAnsiTheme="minorHAnsi" w:cstheme="minorBidi"/>
      <w:sz w:val="22"/>
      <w:szCs w:val="22"/>
    </w:rPr>
  </w:style>
  <w:style w:type="paragraph" w:customStyle="1" w:styleId="A7EA73E0030249A4B9474E165C00EC1F">
    <w:name w:val="A7EA73E0030249A4B9474E165C00EC1F"/>
    <w:rsid w:val="00BA306F"/>
    <w:pPr>
      <w:spacing w:after="160" w:line="259" w:lineRule="auto"/>
    </w:pPr>
    <w:rPr>
      <w:rFonts w:asciiTheme="minorHAnsi" w:eastAsiaTheme="minorEastAsia" w:hAnsiTheme="minorHAnsi" w:cstheme="minorBidi"/>
      <w:sz w:val="22"/>
      <w:szCs w:val="22"/>
    </w:rPr>
  </w:style>
  <w:style w:type="paragraph" w:customStyle="1" w:styleId="8481D3BE927A437FA17EA1FEE6C0E557">
    <w:name w:val="8481D3BE927A437FA17EA1FEE6C0E557"/>
    <w:rsid w:val="00BA306F"/>
    <w:pPr>
      <w:spacing w:after="160" w:line="259" w:lineRule="auto"/>
    </w:pPr>
    <w:rPr>
      <w:rFonts w:asciiTheme="minorHAnsi" w:eastAsiaTheme="minorEastAsia" w:hAnsiTheme="minorHAnsi" w:cstheme="minorBidi"/>
      <w:sz w:val="22"/>
      <w:szCs w:val="22"/>
    </w:rPr>
  </w:style>
  <w:style w:type="paragraph" w:customStyle="1" w:styleId="9DECBB4495C84ACFA17B9E57429BDFD4">
    <w:name w:val="9DECBB4495C84ACFA17B9E57429BDFD4"/>
    <w:rsid w:val="00BA306F"/>
    <w:pPr>
      <w:spacing w:after="160" w:line="259" w:lineRule="auto"/>
    </w:pPr>
    <w:rPr>
      <w:rFonts w:asciiTheme="minorHAnsi" w:eastAsiaTheme="minorEastAsia" w:hAnsiTheme="minorHAnsi" w:cstheme="minorBidi"/>
      <w:sz w:val="22"/>
      <w:szCs w:val="22"/>
    </w:rPr>
  </w:style>
  <w:style w:type="paragraph" w:customStyle="1" w:styleId="AC49AE2F6E3A4A5398296C84928ADEBE">
    <w:name w:val="AC49AE2F6E3A4A5398296C84928ADEBE"/>
    <w:rsid w:val="00BA306F"/>
    <w:pPr>
      <w:spacing w:after="160" w:line="259" w:lineRule="auto"/>
    </w:pPr>
    <w:rPr>
      <w:rFonts w:asciiTheme="minorHAnsi" w:eastAsiaTheme="minorEastAsia" w:hAnsiTheme="minorHAnsi" w:cstheme="minorBidi"/>
      <w:sz w:val="22"/>
      <w:szCs w:val="22"/>
    </w:rPr>
  </w:style>
  <w:style w:type="paragraph" w:customStyle="1" w:styleId="210D72A42B574DBDBCAEC035612E971F">
    <w:name w:val="210D72A42B574DBDBCAEC035612E971F"/>
    <w:rsid w:val="00BA306F"/>
    <w:pPr>
      <w:spacing w:after="160" w:line="259" w:lineRule="auto"/>
    </w:pPr>
    <w:rPr>
      <w:rFonts w:asciiTheme="minorHAnsi" w:eastAsiaTheme="minorEastAsia" w:hAnsiTheme="minorHAnsi" w:cstheme="minorBidi"/>
      <w:sz w:val="22"/>
      <w:szCs w:val="22"/>
    </w:rPr>
  </w:style>
  <w:style w:type="paragraph" w:customStyle="1" w:styleId="2941AEB5FF2F433FB867C711CEF8C2F3">
    <w:name w:val="2941AEB5FF2F433FB867C711CEF8C2F3"/>
    <w:rsid w:val="00BA306F"/>
    <w:pPr>
      <w:spacing w:after="160" w:line="259" w:lineRule="auto"/>
    </w:pPr>
    <w:rPr>
      <w:rFonts w:asciiTheme="minorHAnsi" w:eastAsiaTheme="minorEastAsia" w:hAnsiTheme="minorHAnsi" w:cstheme="minorBidi"/>
      <w:sz w:val="22"/>
      <w:szCs w:val="22"/>
    </w:rPr>
  </w:style>
  <w:style w:type="paragraph" w:customStyle="1" w:styleId="930FD114E3DF40DBAB4DDC11D1CB83B3">
    <w:name w:val="930FD114E3DF40DBAB4DDC11D1CB83B3"/>
    <w:rsid w:val="00BA306F"/>
    <w:pPr>
      <w:spacing w:after="160" w:line="259" w:lineRule="auto"/>
    </w:pPr>
    <w:rPr>
      <w:rFonts w:asciiTheme="minorHAnsi" w:eastAsiaTheme="minorEastAsia" w:hAnsiTheme="minorHAnsi" w:cstheme="minorBidi"/>
      <w:sz w:val="22"/>
      <w:szCs w:val="22"/>
    </w:rPr>
  </w:style>
  <w:style w:type="paragraph" w:customStyle="1" w:styleId="1CBAFC3D0CF945A3A718DD25170F24E9">
    <w:name w:val="1CBAFC3D0CF945A3A718DD25170F24E9"/>
    <w:rsid w:val="00BA306F"/>
    <w:pPr>
      <w:spacing w:after="160" w:line="259" w:lineRule="auto"/>
    </w:pPr>
    <w:rPr>
      <w:rFonts w:asciiTheme="minorHAnsi" w:eastAsiaTheme="minorEastAsia" w:hAnsiTheme="minorHAnsi" w:cstheme="minorBidi"/>
      <w:sz w:val="22"/>
      <w:szCs w:val="22"/>
    </w:rPr>
  </w:style>
  <w:style w:type="paragraph" w:customStyle="1" w:styleId="00A8618545CC45DF8573115D11000234">
    <w:name w:val="00A8618545CC45DF8573115D11000234"/>
    <w:rsid w:val="00BA306F"/>
    <w:pPr>
      <w:spacing w:after="160" w:line="259" w:lineRule="auto"/>
    </w:pPr>
    <w:rPr>
      <w:rFonts w:asciiTheme="minorHAnsi" w:eastAsiaTheme="minorEastAsia" w:hAnsiTheme="minorHAnsi" w:cstheme="minorBidi"/>
      <w:sz w:val="22"/>
      <w:szCs w:val="22"/>
    </w:rPr>
  </w:style>
  <w:style w:type="paragraph" w:customStyle="1" w:styleId="3176A27DE3784795A6B7CECF99CD80CB">
    <w:name w:val="3176A27DE3784795A6B7CECF99CD80CB"/>
    <w:rsid w:val="00BA306F"/>
    <w:pPr>
      <w:spacing w:after="160" w:line="259" w:lineRule="auto"/>
    </w:pPr>
    <w:rPr>
      <w:rFonts w:asciiTheme="minorHAnsi" w:eastAsiaTheme="minorEastAsia" w:hAnsiTheme="minorHAnsi" w:cstheme="minorBidi"/>
      <w:sz w:val="22"/>
      <w:szCs w:val="22"/>
    </w:rPr>
  </w:style>
  <w:style w:type="paragraph" w:customStyle="1" w:styleId="6B57FE5AF2C34A02825E6D56114D5F7A">
    <w:name w:val="6B57FE5AF2C34A02825E6D56114D5F7A"/>
    <w:rsid w:val="00BA306F"/>
    <w:pPr>
      <w:spacing w:after="160" w:line="259" w:lineRule="auto"/>
    </w:pPr>
    <w:rPr>
      <w:rFonts w:asciiTheme="minorHAnsi" w:eastAsiaTheme="minorEastAsia" w:hAnsiTheme="minorHAnsi" w:cstheme="minorBidi"/>
      <w:sz w:val="22"/>
      <w:szCs w:val="22"/>
    </w:rPr>
  </w:style>
  <w:style w:type="paragraph" w:customStyle="1" w:styleId="365CC605ADC94D4FA4BDB1CB3C6BCED4">
    <w:name w:val="365CC605ADC94D4FA4BDB1CB3C6BCED4"/>
    <w:rsid w:val="00BA306F"/>
    <w:pPr>
      <w:spacing w:after="160" w:line="259" w:lineRule="auto"/>
    </w:pPr>
    <w:rPr>
      <w:rFonts w:asciiTheme="minorHAnsi" w:eastAsiaTheme="minorEastAsia" w:hAnsiTheme="minorHAnsi" w:cstheme="minorBidi"/>
      <w:sz w:val="22"/>
      <w:szCs w:val="22"/>
    </w:rPr>
  </w:style>
  <w:style w:type="paragraph" w:customStyle="1" w:styleId="0E2A2514FCAA46FE8290592492F60E06">
    <w:name w:val="0E2A2514FCAA46FE8290592492F60E06"/>
    <w:rsid w:val="00BA306F"/>
    <w:pPr>
      <w:spacing w:after="160" w:line="259" w:lineRule="auto"/>
    </w:pPr>
    <w:rPr>
      <w:rFonts w:asciiTheme="minorHAnsi" w:eastAsiaTheme="minorEastAsia" w:hAnsiTheme="minorHAnsi" w:cstheme="minorBidi"/>
      <w:sz w:val="22"/>
      <w:szCs w:val="22"/>
    </w:rPr>
  </w:style>
  <w:style w:type="paragraph" w:customStyle="1" w:styleId="5884F84A03CD43FD8C9682B6882E394E">
    <w:name w:val="5884F84A03CD43FD8C9682B6882E394E"/>
    <w:rsid w:val="00BA306F"/>
    <w:pPr>
      <w:spacing w:after="160" w:line="259" w:lineRule="auto"/>
    </w:pPr>
    <w:rPr>
      <w:rFonts w:asciiTheme="minorHAnsi" w:eastAsiaTheme="minorEastAsia" w:hAnsiTheme="minorHAnsi" w:cstheme="minorBidi"/>
      <w:sz w:val="22"/>
      <w:szCs w:val="22"/>
    </w:rPr>
  </w:style>
  <w:style w:type="paragraph" w:customStyle="1" w:styleId="0D22A21F038447BDAB45D9EA3F3FDABC">
    <w:name w:val="0D22A21F038447BDAB45D9EA3F3FDABC"/>
    <w:rsid w:val="00BA306F"/>
    <w:pPr>
      <w:spacing w:after="160" w:line="259" w:lineRule="auto"/>
    </w:pPr>
    <w:rPr>
      <w:rFonts w:asciiTheme="minorHAnsi" w:eastAsiaTheme="minorEastAsia" w:hAnsiTheme="minorHAnsi" w:cstheme="minorBidi"/>
      <w:sz w:val="22"/>
      <w:szCs w:val="22"/>
    </w:rPr>
  </w:style>
  <w:style w:type="paragraph" w:customStyle="1" w:styleId="96A61D9FA33548D3858D99984E397A15">
    <w:name w:val="96A61D9FA33548D3858D99984E397A15"/>
    <w:rsid w:val="00BA306F"/>
    <w:pPr>
      <w:spacing w:after="160" w:line="259" w:lineRule="auto"/>
    </w:pPr>
    <w:rPr>
      <w:rFonts w:asciiTheme="minorHAnsi" w:eastAsiaTheme="minorEastAsia" w:hAnsiTheme="minorHAnsi" w:cstheme="minorBidi"/>
      <w:sz w:val="22"/>
      <w:szCs w:val="22"/>
    </w:rPr>
  </w:style>
  <w:style w:type="paragraph" w:customStyle="1" w:styleId="19F941A72BA941D2BCDCF04C6B1CC785">
    <w:name w:val="19F941A72BA941D2BCDCF04C6B1CC785"/>
    <w:rsid w:val="00BA306F"/>
    <w:pPr>
      <w:spacing w:after="160" w:line="259" w:lineRule="auto"/>
    </w:pPr>
    <w:rPr>
      <w:rFonts w:asciiTheme="minorHAnsi" w:eastAsiaTheme="minorEastAsia" w:hAnsiTheme="minorHAnsi" w:cstheme="minorBidi"/>
      <w:sz w:val="22"/>
      <w:szCs w:val="22"/>
    </w:rPr>
  </w:style>
  <w:style w:type="paragraph" w:customStyle="1" w:styleId="24CA33446F61495C9199CF57B5855A7F">
    <w:name w:val="24CA33446F61495C9199CF57B5855A7F"/>
    <w:rsid w:val="00BA306F"/>
    <w:pPr>
      <w:spacing w:after="160" w:line="259" w:lineRule="auto"/>
    </w:pPr>
    <w:rPr>
      <w:rFonts w:asciiTheme="minorHAnsi" w:eastAsiaTheme="minorEastAsia" w:hAnsiTheme="minorHAnsi" w:cstheme="minorBidi"/>
      <w:sz w:val="22"/>
      <w:szCs w:val="22"/>
    </w:rPr>
  </w:style>
  <w:style w:type="paragraph" w:customStyle="1" w:styleId="55CFCECBD1C244D989AB0B05D1B8E109">
    <w:name w:val="55CFCECBD1C244D989AB0B05D1B8E109"/>
    <w:rsid w:val="00E758BE"/>
    <w:pPr>
      <w:spacing w:after="160" w:line="259" w:lineRule="auto"/>
    </w:pPr>
    <w:rPr>
      <w:rFonts w:asciiTheme="minorHAnsi" w:eastAsiaTheme="minorEastAsia" w:hAnsiTheme="minorHAnsi" w:cstheme="minorBidi"/>
      <w:sz w:val="22"/>
      <w:szCs w:val="22"/>
    </w:rPr>
  </w:style>
  <w:style w:type="paragraph" w:customStyle="1" w:styleId="1909265DD8F04ADDA93A9CECF61D1229">
    <w:name w:val="1909265DD8F04ADDA93A9CECF61D1229"/>
    <w:rsid w:val="00E758BE"/>
    <w:pPr>
      <w:spacing w:after="160" w:line="259" w:lineRule="auto"/>
    </w:pPr>
    <w:rPr>
      <w:rFonts w:asciiTheme="minorHAnsi" w:eastAsiaTheme="minorEastAsia" w:hAnsiTheme="minorHAnsi" w:cstheme="minorBidi"/>
      <w:sz w:val="22"/>
      <w:szCs w:val="22"/>
    </w:rPr>
  </w:style>
  <w:style w:type="paragraph" w:customStyle="1" w:styleId="025A15D5600C4FC6A9585E1CCD7C6AFD">
    <w:name w:val="025A15D5600C4FC6A9585E1CCD7C6AFD"/>
    <w:rsid w:val="00E758BE"/>
    <w:pPr>
      <w:spacing w:after="160" w:line="259" w:lineRule="auto"/>
    </w:pPr>
    <w:rPr>
      <w:rFonts w:asciiTheme="minorHAnsi" w:eastAsiaTheme="minorEastAsia" w:hAnsiTheme="minorHAnsi" w:cstheme="minorBidi"/>
      <w:sz w:val="22"/>
      <w:szCs w:val="22"/>
    </w:rPr>
  </w:style>
  <w:style w:type="paragraph" w:customStyle="1" w:styleId="5D9062E692A546D3BE1490DCBDE40C83">
    <w:name w:val="5D9062E692A546D3BE1490DCBDE40C83"/>
    <w:rsid w:val="00E758BE"/>
    <w:pPr>
      <w:spacing w:after="160" w:line="259" w:lineRule="auto"/>
    </w:pPr>
    <w:rPr>
      <w:rFonts w:asciiTheme="minorHAnsi" w:eastAsiaTheme="minorEastAsia" w:hAnsiTheme="minorHAnsi" w:cstheme="minorBidi"/>
      <w:sz w:val="22"/>
      <w:szCs w:val="22"/>
    </w:rPr>
  </w:style>
  <w:style w:type="paragraph" w:customStyle="1" w:styleId="FA382949D1BB4DE9910316126ADCBDC4">
    <w:name w:val="FA382949D1BB4DE9910316126ADCBDC4"/>
    <w:rsid w:val="00E758BE"/>
    <w:pPr>
      <w:spacing w:after="160" w:line="259" w:lineRule="auto"/>
    </w:pPr>
    <w:rPr>
      <w:rFonts w:asciiTheme="minorHAnsi" w:eastAsiaTheme="minorEastAsia" w:hAnsiTheme="minorHAnsi" w:cstheme="minorBidi"/>
      <w:sz w:val="22"/>
      <w:szCs w:val="22"/>
    </w:rPr>
  </w:style>
  <w:style w:type="paragraph" w:customStyle="1" w:styleId="03F8043B25304E459167BD0550C4D2B0">
    <w:name w:val="03F8043B25304E459167BD0550C4D2B0"/>
    <w:rsid w:val="00E758BE"/>
    <w:pPr>
      <w:spacing w:after="160" w:line="259" w:lineRule="auto"/>
    </w:pPr>
    <w:rPr>
      <w:rFonts w:asciiTheme="minorHAnsi" w:eastAsiaTheme="minorEastAsia" w:hAnsiTheme="minorHAnsi" w:cstheme="minorBidi"/>
      <w:sz w:val="22"/>
      <w:szCs w:val="22"/>
    </w:rPr>
  </w:style>
  <w:style w:type="paragraph" w:customStyle="1" w:styleId="C9F787F8BC1A491DA2F1A0474191A858">
    <w:name w:val="C9F787F8BC1A491DA2F1A0474191A858"/>
    <w:rsid w:val="00E758BE"/>
    <w:pPr>
      <w:spacing w:after="160" w:line="259" w:lineRule="auto"/>
    </w:pPr>
    <w:rPr>
      <w:rFonts w:asciiTheme="minorHAnsi" w:eastAsiaTheme="minorEastAsia" w:hAnsiTheme="minorHAnsi" w:cstheme="minorBidi"/>
      <w:sz w:val="22"/>
      <w:szCs w:val="22"/>
    </w:rPr>
  </w:style>
  <w:style w:type="paragraph" w:customStyle="1" w:styleId="A4CB4F19B64F442695B28DA22879EA56">
    <w:name w:val="A4CB4F19B64F442695B28DA22879EA56"/>
    <w:rsid w:val="00E758BE"/>
    <w:pPr>
      <w:spacing w:after="160" w:line="259" w:lineRule="auto"/>
    </w:pPr>
    <w:rPr>
      <w:rFonts w:asciiTheme="minorHAnsi" w:eastAsiaTheme="minorEastAsia" w:hAnsiTheme="minorHAnsi" w:cstheme="minorBidi"/>
      <w:sz w:val="22"/>
      <w:szCs w:val="22"/>
    </w:rPr>
  </w:style>
  <w:style w:type="paragraph" w:customStyle="1" w:styleId="39CB84C32C044BE0A4989CAFCEC7885F">
    <w:name w:val="39CB84C32C044BE0A4989CAFCEC7885F"/>
    <w:rsid w:val="00E758BE"/>
    <w:pPr>
      <w:spacing w:after="160" w:line="259" w:lineRule="auto"/>
    </w:pPr>
    <w:rPr>
      <w:rFonts w:asciiTheme="minorHAnsi" w:eastAsiaTheme="minorEastAsia" w:hAnsiTheme="minorHAnsi" w:cstheme="minorBidi"/>
      <w:sz w:val="22"/>
      <w:szCs w:val="22"/>
    </w:rPr>
  </w:style>
  <w:style w:type="paragraph" w:customStyle="1" w:styleId="01B70C9A5B23403EA0A53A9D213E0895">
    <w:name w:val="01B70C9A5B23403EA0A53A9D213E0895"/>
    <w:rsid w:val="00E758BE"/>
    <w:pPr>
      <w:spacing w:after="160" w:line="259" w:lineRule="auto"/>
    </w:pPr>
    <w:rPr>
      <w:rFonts w:asciiTheme="minorHAnsi" w:eastAsiaTheme="minorEastAsia" w:hAnsiTheme="minorHAnsi" w:cstheme="minorBidi"/>
      <w:sz w:val="22"/>
      <w:szCs w:val="22"/>
    </w:rPr>
  </w:style>
  <w:style w:type="paragraph" w:customStyle="1" w:styleId="7A43AF740B6A4427B8FF6808F39907A2">
    <w:name w:val="7A43AF740B6A4427B8FF6808F39907A2"/>
    <w:rsid w:val="00E758BE"/>
    <w:pPr>
      <w:spacing w:after="160" w:line="259" w:lineRule="auto"/>
    </w:pPr>
    <w:rPr>
      <w:rFonts w:asciiTheme="minorHAnsi" w:eastAsiaTheme="minorEastAsia" w:hAnsiTheme="minorHAnsi" w:cstheme="minorBidi"/>
      <w:sz w:val="22"/>
      <w:szCs w:val="22"/>
    </w:rPr>
  </w:style>
  <w:style w:type="paragraph" w:customStyle="1" w:styleId="18FE193CB2C84BD6B4FAE268B7DEF1FB">
    <w:name w:val="18FE193CB2C84BD6B4FAE268B7DEF1FB"/>
    <w:rsid w:val="00E758BE"/>
    <w:pPr>
      <w:spacing w:after="160" w:line="259" w:lineRule="auto"/>
    </w:pPr>
    <w:rPr>
      <w:rFonts w:asciiTheme="minorHAnsi" w:eastAsiaTheme="minorEastAsia" w:hAnsiTheme="minorHAnsi" w:cstheme="minorBidi"/>
      <w:sz w:val="22"/>
      <w:szCs w:val="22"/>
    </w:rPr>
  </w:style>
  <w:style w:type="paragraph" w:customStyle="1" w:styleId="9F6155C4D9D44008980B261E7C27F6CA">
    <w:name w:val="9F6155C4D9D44008980B261E7C27F6CA"/>
    <w:rsid w:val="00E758BE"/>
    <w:pPr>
      <w:spacing w:after="160" w:line="259" w:lineRule="auto"/>
    </w:pPr>
    <w:rPr>
      <w:rFonts w:asciiTheme="minorHAnsi" w:eastAsiaTheme="minorEastAsia" w:hAnsiTheme="minorHAnsi" w:cstheme="minorBidi"/>
      <w:sz w:val="22"/>
      <w:szCs w:val="22"/>
    </w:rPr>
  </w:style>
  <w:style w:type="paragraph" w:customStyle="1" w:styleId="E8CA6DEF4A544138AEEEC72BF1F64959">
    <w:name w:val="E8CA6DEF4A544138AEEEC72BF1F64959"/>
    <w:rsid w:val="00E758BE"/>
    <w:pPr>
      <w:spacing w:after="160" w:line="259" w:lineRule="auto"/>
    </w:pPr>
    <w:rPr>
      <w:rFonts w:asciiTheme="minorHAnsi" w:eastAsiaTheme="minorEastAsia" w:hAnsiTheme="minorHAnsi" w:cstheme="minorBidi"/>
      <w:sz w:val="22"/>
      <w:szCs w:val="22"/>
    </w:rPr>
  </w:style>
  <w:style w:type="paragraph" w:customStyle="1" w:styleId="94328C15D1D44193B0A3B827C6D408AC">
    <w:name w:val="94328C15D1D44193B0A3B827C6D408AC"/>
    <w:rsid w:val="00E758BE"/>
    <w:pPr>
      <w:spacing w:after="160" w:line="259" w:lineRule="auto"/>
    </w:pPr>
    <w:rPr>
      <w:rFonts w:asciiTheme="minorHAnsi" w:eastAsiaTheme="minorEastAsia" w:hAnsiTheme="minorHAnsi" w:cstheme="minorBidi"/>
      <w:sz w:val="22"/>
      <w:szCs w:val="22"/>
    </w:rPr>
  </w:style>
  <w:style w:type="paragraph" w:customStyle="1" w:styleId="FDF5FA890B234B61A09B4ADF76614750">
    <w:name w:val="FDF5FA890B234B61A09B4ADF76614750"/>
    <w:rsid w:val="00E758BE"/>
    <w:pPr>
      <w:spacing w:after="160" w:line="259" w:lineRule="auto"/>
    </w:pPr>
    <w:rPr>
      <w:rFonts w:asciiTheme="minorHAnsi" w:eastAsiaTheme="minorEastAsia" w:hAnsiTheme="minorHAnsi" w:cstheme="minorBidi"/>
      <w:sz w:val="22"/>
      <w:szCs w:val="22"/>
    </w:rPr>
  </w:style>
  <w:style w:type="paragraph" w:customStyle="1" w:styleId="0A847B5E1EFB42058EF3DA48DE3AB8DC">
    <w:name w:val="0A847B5E1EFB42058EF3DA48DE3AB8DC"/>
    <w:rsid w:val="00E758BE"/>
    <w:pPr>
      <w:spacing w:after="160" w:line="259" w:lineRule="auto"/>
    </w:pPr>
    <w:rPr>
      <w:rFonts w:asciiTheme="minorHAnsi" w:eastAsiaTheme="minorEastAsia" w:hAnsiTheme="minorHAnsi" w:cstheme="minorBidi"/>
      <w:sz w:val="22"/>
      <w:szCs w:val="22"/>
    </w:rPr>
  </w:style>
  <w:style w:type="paragraph" w:customStyle="1" w:styleId="8F7373BD53E84F16A667A422E3E2758B">
    <w:name w:val="8F7373BD53E84F16A667A422E3E2758B"/>
    <w:rsid w:val="00E758BE"/>
    <w:pPr>
      <w:spacing w:after="160" w:line="259" w:lineRule="auto"/>
    </w:pPr>
    <w:rPr>
      <w:rFonts w:asciiTheme="minorHAnsi" w:eastAsiaTheme="minorEastAsia" w:hAnsiTheme="minorHAnsi" w:cstheme="minorBidi"/>
      <w:sz w:val="22"/>
      <w:szCs w:val="22"/>
    </w:rPr>
  </w:style>
  <w:style w:type="paragraph" w:customStyle="1" w:styleId="54E23D2DCF514866AB870E6F13EA4AA9">
    <w:name w:val="54E23D2DCF514866AB870E6F13EA4AA9"/>
    <w:rsid w:val="00E758BE"/>
    <w:pPr>
      <w:spacing w:after="160" w:line="259" w:lineRule="auto"/>
    </w:pPr>
    <w:rPr>
      <w:rFonts w:asciiTheme="minorHAnsi" w:eastAsiaTheme="minorEastAsia" w:hAnsiTheme="minorHAnsi" w:cstheme="minorBidi"/>
      <w:sz w:val="22"/>
      <w:szCs w:val="22"/>
    </w:rPr>
  </w:style>
  <w:style w:type="paragraph" w:customStyle="1" w:styleId="A4AB9552272F463DAB54223529A932E5">
    <w:name w:val="A4AB9552272F463DAB54223529A932E5"/>
    <w:rsid w:val="00E758BE"/>
    <w:pPr>
      <w:spacing w:after="160" w:line="259" w:lineRule="auto"/>
    </w:pPr>
    <w:rPr>
      <w:rFonts w:asciiTheme="minorHAnsi" w:eastAsiaTheme="minorEastAsia" w:hAnsiTheme="minorHAnsi" w:cstheme="minorBidi"/>
      <w:sz w:val="22"/>
      <w:szCs w:val="22"/>
    </w:rPr>
  </w:style>
  <w:style w:type="paragraph" w:customStyle="1" w:styleId="831EA90C340E4D848263E19AE6C1CB78">
    <w:name w:val="831EA90C340E4D848263E19AE6C1CB78"/>
    <w:rsid w:val="00E758BE"/>
    <w:pPr>
      <w:spacing w:after="160" w:line="259" w:lineRule="auto"/>
    </w:pPr>
    <w:rPr>
      <w:rFonts w:asciiTheme="minorHAnsi" w:eastAsiaTheme="minorEastAsia" w:hAnsiTheme="minorHAnsi" w:cstheme="minorBidi"/>
      <w:sz w:val="22"/>
      <w:szCs w:val="22"/>
    </w:rPr>
  </w:style>
  <w:style w:type="paragraph" w:customStyle="1" w:styleId="7B7575C16D96403E9BEEA3BC4D3DD4E6">
    <w:name w:val="7B7575C16D96403E9BEEA3BC4D3DD4E6"/>
    <w:rsid w:val="00E758BE"/>
    <w:pPr>
      <w:spacing w:after="160" w:line="259" w:lineRule="auto"/>
    </w:pPr>
    <w:rPr>
      <w:rFonts w:asciiTheme="minorHAnsi" w:eastAsiaTheme="minorEastAsia" w:hAnsiTheme="minorHAnsi" w:cstheme="minorBidi"/>
      <w:sz w:val="22"/>
      <w:szCs w:val="22"/>
    </w:rPr>
  </w:style>
  <w:style w:type="paragraph" w:customStyle="1" w:styleId="02FDB0CDBE5E4F86B6ABA83D34517296">
    <w:name w:val="02FDB0CDBE5E4F86B6ABA83D34517296"/>
    <w:rsid w:val="00E758BE"/>
    <w:pPr>
      <w:spacing w:after="160" w:line="259" w:lineRule="auto"/>
    </w:pPr>
    <w:rPr>
      <w:rFonts w:asciiTheme="minorHAnsi" w:eastAsiaTheme="minorEastAsia" w:hAnsiTheme="minorHAnsi" w:cstheme="minorBidi"/>
      <w:sz w:val="22"/>
      <w:szCs w:val="22"/>
    </w:rPr>
  </w:style>
  <w:style w:type="paragraph" w:customStyle="1" w:styleId="166DF91CA02F4D1A975C7B9485372265">
    <w:name w:val="166DF91CA02F4D1A975C7B9485372265"/>
    <w:rsid w:val="00E758BE"/>
    <w:pPr>
      <w:spacing w:after="160" w:line="259" w:lineRule="auto"/>
    </w:pPr>
    <w:rPr>
      <w:rFonts w:asciiTheme="minorHAnsi" w:eastAsiaTheme="minorEastAsia" w:hAnsiTheme="minorHAnsi" w:cstheme="minorBidi"/>
      <w:sz w:val="22"/>
      <w:szCs w:val="22"/>
    </w:rPr>
  </w:style>
  <w:style w:type="paragraph" w:customStyle="1" w:styleId="F8DBB6F4A7634C5C9770DC3A75D0D9D9">
    <w:name w:val="F8DBB6F4A7634C5C9770DC3A75D0D9D9"/>
    <w:rsid w:val="00E758BE"/>
    <w:pPr>
      <w:spacing w:after="160" w:line="259" w:lineRule="auto"/>
    </w:pPr>
    <w:rPr>
      <w:rFonts w:asciiTheme="minorHAnsi" w:eastAsiaTheme="minorEastAsia" w:hAnsiTheme="minorHAnsi" w:cstheme="minorBidi"/>
      <w:sz w:val="22"/>
      <w:szCs w:val="22"/>
    </w:rPr>
  </w:style>
  <w:style w:type="paragraph" w:customStyle="1" w:styleId="08A76BC3B822463592632C19230097F9">
    <w:name w:val="08A76BC3B822463592632C19230097F9"/>
    <w:rsid w:val="00E758BE"/>
    <w:pPr>
      <w:spacing w:after="160" w:line="259" w:lineRule="auto"/>
    </w:pPr>
    <w:rPr>
      <w:rFonts w:asciiTheme="minorHAnsi" w:eastAsiaTheme="minorEastAsia" w:hAnsiTheme="minorHAnsi" w:cstheme="minorBidi"/>
      <w:sz w:val="22"/>
      <w:szCs w:val="22"/>
    </w:rPr>
  </w:style>
  <w:style w:type="paragraph" w:customStyle="1" w:styleId="A585DDBAB8D74DC7971834E6E5CF67BD">
    <w:name w:val="A585DDBAB8D74DC7971834E6E5CF67BD"/>
    <w:rsid w:val="00E758BE"/>
    <w:pPr>
      <w:spacing w:after="160" w:line="259" w:lineRule="auto"/>
    </w:pPr>
    <w:rPr>
      <w:rFonts w:asciiTheme="minorHAnsi" w:eastAsiaTheme="minorEastAsia" w:hAnsiTheme="minorHAnsi" w:cstheme="minorBidi"/>
      <w:sz w:val="22"/>
      <w:szCs w:val="22"/>
    </w:rPr>
  </w:style>
  <w:style w:type="paragraph" w:customStyle="1" w:styleId="D52E4CE4C1BD4D9F92C49BF345A58F17">
    <w:name w:val="D52E4CE4C1BD4D9F92C49BF345A58F17"/>
    <w:rsid w:val="005451DA"/>
    <w:pPr>
      <w:spacing w:after="160" w:line="259" w:lineRule="auto"/>
    </w:pPr>
    <w:rPr>
      <w:rFonts w:asciiTheme="minorHAnsi" w:eastAsiaTheme="minorEastAsia" w:hAnsiTheme="minorHAnsi" w:cstheme="minorBidi"/>
      <w:sz w:val="22"/>
      <w:szCs w:val="22"/>
    </w:rPr>
  </w:style>
  <w:style w:type="paragraph" w:customStyle="1" w:styleId="EC4C133BFB88433A8ED517CB1BD87441">
    <w:name w:val="EC4C133BFB88433A8ED517CB1BD87441"/>
    <w:rsid w:val="005451DA"/>
    <w:pPr>
      <w:spacing w:after="160" w:line="259" w:lineRule="auto"/>
    </w:pPr>
    <w:rPr>
      <w:rFonts w:asciiTheme="minorHAnsi" w:eastAsiaTheme="minorEastAsia" w:hAnsiTheme="minorHAnsi" w:cstheme="minorBidi"/>
      <w:sz w:val="22"/>
      <w:szCs w:val="22"/>
    </w:rPr>
  </w:style>
  <w:style w:type="paragraph" w:customStyle="1" w:styleId="0F0C4FCC608A436AAFE3A286943C63D6">
    <w:name w:val="0F0C4FCC608A436AAFE3A286943C63D6"/>
    <w:rsid w:val="005451DA"/>
    <w:pPr>
      <w:spacing w:after="160" w:line="259" w:lineRule="auto"/>
    </w:pPr>
    <w:rPr>
      <w:rFonts w:asciiTheme="minorHAnsi" w:eastAsiaTheme="minorEastAsia" w:hAnsiTheme="minorHAnsi" w:cstheme="minorBidi"/>
      <w:sz w:val="22"/>
      <w:szCs w:val="22"/>
    </w:rPr>
  </w:style>
  <w:style w:type="paragraph" w:customStyle="1" w:styleId="F289816FDFCE40D4AB9903A5F9848B57">
    <w:name w:val="F289816FDFCE40D4AB9903A5F9848B57"/>
    <w:rsid w:val="005D722A"/>
    <w:pPr>
      <w:spacing w:after="160" w:line="259" w:lineRule="auto"/>
    </w:pPr>
    <w:rPr>
      <w:rFonts w:asciiTheme="minorHAnsi" w:eastAsiaTheme="minorEastAsia" w:hAnsiTheme="minorHAnsi" w:cstheme="minorBidi"/>
      <w:sz w:val="22"/>
      <w:szCs w:val="22"/>
    </w:rPr>
  </w:style>
  <w:style w:type="paragraph" w:customStyle="1" w:styleId="901B7057071E43D8A780178856F5FD76">
    <w:name w:val="901B7057071E43D8A780178856F5FD76"/>
    <w:rsid w:val="00DD0F0F"/>
    <w:pPr>
      <w:spacing w:after="160" w:line="259" w:lineRule="auto"/>
    </w:pPr>
    <w:rPr>
      <w:rFonts w:asciiTheme="minorHAnsi" w:eastAsiaTheme="minorEastAsia" w:hAnsiTheme="minorHAnsi" w:cstheme="minorBidi"/>
      <w:sz w:val="22"/>
      <w:szCs w:val="22"/>
    </w:rPr>
  </w:style>
  <w:style w:type="paragraph" w:customStyle="1" w:styleId="C66574DCE4FD4A268561DC03D8775F88">
    <w:name w:val="C66574DCE4FD4A268561DC03D8775F88"/>
    <w:rsid w:val="00DD0F0F"/>
    <w:pPr>
      <w:spacing w:after="160" w:line="259" w:lineRule="auto"/>
    </w:pPr>
    <w:rPr>
      <w:rFonts w:asciiTheme="minorHAnsi" w:eastAsiaTheme="minorEastAsia" w:hAnsiTheme="minorHAnsi" w:cstheme="minorBidi"/>
      <w:sz w:val="22"/>
      <w:szCs w:val="22"/>
    </w:rPr>
  </w:style>
  <w:style w:type="paragraph" w:customStyle="1" w:styleId="B8893A18A71E43C38D6E92BDF559A3B1">
    <w:name w:val="B8893A18A71E43C38D6E92BDF559A3B1"/>
    <w:rsid w:val="00DD0F0F"/>
    <w:pPr>
      <w:spacing w:after="160" w:line="259" w:lineRule="auto"/>
    </w:pPr>
    <w:rPr>
      <w:rFonts w:asciiTheme="minorHAnsi" w:eastAsiaTheme="minorEastAsia" w:hAnsiTheme="minorHAnsi" w:cstheme="minorBidi"/>
      <w:sz w:val="22"/>
      <w:szCs w:val="22"/>
    </w:rPr>
  </w:style>
  <w:style w:type="paragraph" w:customStyle="1" w:styleId="C1D461C19A6A48EABABA57577E0BD0FA">
    <w:name w:val="C1D461C19A6A48EABABA57577E0BD0FA"/>
    <w:rsid w:val="00DD0F0F"/>
    <w:pPr>
      <w:spacing w:after="160" w:line="259" w:lineRule="auto"/>
    </w:pPr>
    <w:rPr>
      <w:rFonts w:asciiTheme="minorHAnsi" w:eastAsiaTheme="minorEastAsia" w:hAnsiTheme="minorHAnsi" w:cstheme="minorBidi"/>
      <w:sz w:val="22"/>
      <w:szCs w:val="22"/>
    </w:rPr>
  </w:style>
  <w:style w:type="paragraph" w:customStyle="1" w:styleId="368559E36B9744BEBE55E7DEE1EE31D7">
    <w:name w:val="368559E36B9744BEBE55E7DEE1EE31D7"/>
    <w:rsid w:val="00DD0F0F"/>
    <w:pPr>
      <w:spacing w:after="160" w:line="259" w:lineRule="auto"/>
    </w:pPr>
    <w:rPr>
      <w:rFonts w:asciiTheme="minorHAnsi" w:eastAsiaTheme="minorEastAsia" w:hAnsiTheme="minorHAnsi" w:cstheme="minorBidi"/>
      <w:sz w:val="22"/>
      <w:szCs w:val="22"/>
    </w:rPr>
  </w:style>
  <w:style w:type="paragraph" w:customStyle="1" w:styleId="64D991411A46443B8A7555DB5ACAF26B">
    <w:name w:val="64D991411A46443B8A7555DB5ACAF26B"/>
    <w:rsid w:val="00DD0F0F"/>
    <w:pPr>
      <w:spacing w:after="160" w:line="259" w:lineRule="auto"/>
    </w:pPr>
    <w:rPr>
      <w:rFonts w:asciiTheme="minorHAnsi" w:eastAsiaTheme="minorEastAsia" w:hAnsiTheme="minorHAnsi" w:cstheme="minorBidi"/>
      <w:sz w:val="22"/>
      <w:szCs w:val="22"/>
    </w:rPr>
  </w:style>
  <w:style w:type="paragraph" w:customStyle="1" w:styleId="8AE19B7CC8D14D8C89310695A64F0BE3">
    <w:name w:val="8AE19B7CC8D14D8C89310695A64F0BE3"/>
    <w:rsid w:val="00DD0F0F"/>
    <w:pPr>
      <w:spacing w:after="160" w:line="259" w:lineRule="auto"/>
    </w:pPr>
    <w:rPr>
      <w:rFonts w:asciiTheme="minorHAnsi" w:eastAsiaTheme="minorEastAsia" w:hAnsiTheme="minorHAnsi" w:cstheme="minorBidi"/>
      <w:sz w:val="22"/>
      <w:szCs w:val="22"/>
    </w:rPr>
  </w:style>
  <w:style w:type="paragraph" w:customStyle="1" w:styleId="EFFC2030E5DB4A0BBEFE5DDC0F06D76E">
    <w:name w:val="EFFC2030E5DB4A0BBEFE5DDC0F06D76E"/>
    <w:rsid w:val="00DD0F0F"/>
    <w:pPr>
      <w:spacing w:after="160" w:line="259" w:lineRule="auto"/>
    </w:pPr>
    <w:rPr>
      <w:rFonts w:asciiTheme="minorHAnsi" w:eastAsiaTheme="minorEastAsia" w:hAnsiTheme="minorHAnsi" w:cstheme="minorBidi"/>
      <w:sz w:val="22"/>
      <w:szCs w:val="22"/>
    </w:rPr>
  </w:style>
  <w:style w:type="paragraph" w:customStyle="1" w:styleId="00C0D87AC289436785C936A0F10F6DB7">
    <w:name w:val="00C0D87AC289436785C936A0F10F6DB7"/>
    <w:rsid w:val="00DD0F0F"/>
    <w:pPr>
      <w:spacing w:after="160" w:line="259" w:lineRule="auto"/>
    </w:pPr>
    <w:rPr>
      <w:rFonts w:asciiTheme="minorHAnsi" w:eastAsiaTheme="minorEastAsia" w:hAnsiTheme="minorHAnsi" w:cstheme="minorBidi"/>
      <w:sz w:val="22"/>
      <w:szCs w:val="22"/>
    </w:rPr>
  </w:style>
  <w:style w:type="paragraph" w:customStyle="1" w:styleId="355EBF099EB740389276BFF3508F3C1A">
    <w:name w:val="355EBF099EB740389276BFF3508F3C1A"/>
    <w:rsid w:val="00DD0F0F"/>
    <w:pPr>
      <w:spacing w:after="160" w:line="259" w:lineRule="auto"/>
    </w:pPr>
    <w:rPr>
      <w:rFonts w:asciiTheme="minorHAnsi" w:eastAsiaTheme="minorEastAsia" w:hAnsiTheme="minorHAnsi" w:cstheme="minorBidi"/>
      <w:sz w:val="22"/>
      <w:szCs w:val="22"/>
    </w:rPr>
  </w:style>
  <w:style w:type="paragraph" w:customStyle="1" w:styleId="FACAF6915573446980B872A4D0207ECB">
    <w:name w:val="FACAF6915573446980B872A4D0207ECB"/>
    <w:rsid w:val="00DD0F0F"/>
    <w:pPr>
      <w:spacing w:after="160" w:line="259" w:lineRule="auto"/>
    </w:pPr>
    <w:rPr>
      <w:rFonts w:asciiTheme="minorHAnsi" w:eastAsiaTheme="minorEastAsia" w:hAnsiTheme="minorHAnsi" w:cstheme="minorBidi"/>
      <w:sz w:val="22"/>
      <w:szCs w:val="22"/>
    </w:rPr>
  </w:style>
  <w:style w:type="paragraph" w:customStyle="1" w:styleId="3128A586FAE24BE499E265806088B5D7">
    <w:name w:val="3128A586FAE24BE499E265806088B5D7"/>
    <w:rsid w:val="00DD0F0F"/>
    <w:pPr>
      <w:spacing w:after="160" w:line="259" w:lineRule="auto"/>
    </w:pPr>
    <w:rPr>
      <w:rFonts w:asciiTheme="minorHAnsi" w:eastAsiaTheme="minorEastAsia" w:hAnsiTheme="minorHAnsi" w:cstheme="minorBidi"/>
      <w:sz w:val="22"/>
      <w:szCs w:val="22"/>
    </w:rPr>
  </w:style>
  <w:style w:type="paragraph" w:customStyle="1" w:styleId="07981107ACA54AD0A13ECCAB3C5AFB88">
    <w:name w:val="07981107ACA54AD0A13ECCAB3C5AFB88"/>
    <w:rsid w:val="00DD0F0F"/>
    <w:pPr>
      <w:spacing w:after="160" w:line="259" w:lineRule="auto"/>
    </w:pPr>
    <w:rPr>
      <w:rFonts w:asciiTheme="minorHAnsi" w:eastAsiaTheme="minorEastAsia" w:hAnsiTheme="minorHAnsi" w:cstheme="minorBidi"/>
      <w:sz w:val="22"/>
      <w:szCs w:val="22"/>
    </w:rPr>
  </w:style>
  <w:style w:type="paragraph" w:customStyle="1" w:styleId="FCC1D0F7961A4ECFBD1CC01507C96DDF">
    <w:name w:val="FCC1D0F7961A4ECFBD1CC01507C96DDF"/>
    <w:rsid w:val="00DD0F0F"/>
    <w:pPr>
      <w:spacing w:after="160" w:line="259" w:lineRule="auto"/>
    </w:pPr>
    <w:rPr>
      <w:rFonts w:asciiTheme="minorHAnsi" w:eastAsiaTheme="minorEastAsia" w:hAnsiTheme="minorHAnsi" w:cstheme="minorBidi"/>
      <w:sz w:val="22"/>
      <w:szCs w:val="22"/>
    </w:rPr>
  </w:style>
  <w:style w:type="paragraph" w:customStyle="1" w:styleId="28F69573FA3F4B3DA4253E49E37C1DF3">
    <w:name w:val="28F69573FA3F4B3DA4253E49E37C1DF3"/>
    <w:rsid w:val="00DD0F0F"/>
    <w:pPr>
      <w:spacing w:after="160" w:line="259" w:lineRule="auto"/>
    </w:pPr>
    <w:rPr>
      <w:rFonts w:asciiTheme="minorHAnsi" w:eastAsiaTheme="minorEastAsia" w:hAnsiTheme="minorHAnsi" w:cstheme="minorBidi"/>
      <w:sz w:val="22"/>
      <w:szCs w:val="22"/>
    </w:rPr>
  </w:style>
  <w:style w:type="paragraph" w:customStyle="1" w:styleId="6EFD858F7C6E435297F65A642E1C9103">
    <w:name w:val="6EFD858F7C6E435297F65A642E1C9103"/>
    <w:rsid w:val="00DD0F0F"/>
    <w:pPr>
      <w:spacing w:after="160" w:line="259" w:lineRule="auto"/>
    </w:pPr>
    <w:rPr>
      <w:rFonts w:asciiTheme="minorHAnsi" w:eastAsiaTheme="minorEastAsia" w:hAnsiTheme="minorHAnsi" w:cstheme="minorBidi"/>
      <w:sz w:val="22"/>
      <w:szCs w:val="22"/>
    </w:rPr>
  </w:style>
  <w:style w:type="paragraph" w:customStyle="1" w:styleId="068E2CBA97B7468D973A72A0E96D6310">
    <w:name w:val="068E2CBA97B7468D973A72A0E96D6310"/>
    <w:rsid w:val="00DD0F0F"/>
    <w:pPr>
      <w:spacing w:after="160" w:line="259" w:lineRule="auto"/>
    </w:pPr>
    <w:rPr>
      <w:rFonts w:asciiTheme="minorHAnsi" w:eastAsiaTheme="minorEastAsia" w:hAnsiTheme="minorHAnsi" w:cstheme="minorBidi"/>
      <w:sz w:val="22"/>
      <w:szCs w:val="22"/>
    </w:rPr>
  </w:style>
  <w:style w:type="paragraph" w:customStyle="1" w:styleId="C0C410925EAD45D898EFD4B9092E0B37">
    <w:name w:val="C0C410925EAD45D898EFD4B9092E0B37"/>
    <w:rsid w:val="00DD0F0F"/>
    <w:pPr>
      <w:spacing w:after="160" w:line="259" w:lineRule="auto"/>
    </w:pPr>
    <w:rPr>
      <w:rFonts w:asciiTheme="minorHAnsi" w:eastAsiaTheme="minorEastAsia" w:hAnsiTheme="minorHAnsi" w:cstheme="minorBidi"/>
      <w:sz w:val="22"/>
      <w:szCs w:val="22"/>
    </w:rPr>
  </w:style>
  <w:style w:type="paragraph" w:customStyle="1" w:styleId="07B47FE9551B4863844D9120D8CDF86E">
    <w:name w:val="07B47FE9551B4863844D9120D8CDF86E"/>
    <w:rsid w:val="00DD0F0F"/>
    <w:pPr>
      <w:spacing w:after="160" w:line="259" w:lineRule="auto"/>
    </w:pPr>
    <w:rPr>
      <w:rFonts w:asciiTheme="minorHAnsi" w:eastAsiaTheme="minorEastAsia" w:hAnsiTheme="minorHAnsi" w:cstheme="minorBidi"/>
      <w:sz w:val="22"/>
      <w:szCs w:val="22"/>
    </w:rPr>
  </w:style>
  <w:style w:type="paragraph" w:customStyle="1" w:styleId="12464582B17E40F3AB8F0AD6840C18D4">
    <w:name w:val="12464582B17E40F3AB8F0AD6840C18D4"/>
    <w:rsid w:val="00DD0F0F"/>
    <w:pPr>
      <w:spacing w:after="160" w:line="259" w:lineRule="auto"/>
    </w:pPr>
    <w:rPr>
      <w:rFonts w:asciiTheme="minorHAnsi" w:eastAsiaTheme="minorEastAsia" w:hAnsiTheme="minorHAnsi" w:cstheme="minorBidi"/>
      <w:sz w:val="22"/>
      <w:szCs w:val="22"/>
    </w:rPr>
  </w:style>
  <w:style w:type="paragraph" w:customStyle="1" w:styleId="1DFC4D96967440B7956180DAAEE5D091">
    <w:name w:val="1DFC4D96967440B7956180DAAEE5D091"/>
    <w:rsid w:val="00DD0F0F"/>
    <w:pPr>
      <w:spacing w:after="160" w:line="259" w:lineRule="auto"/>
    </w:pPr>
    <w:rPr>
      <w:rFonts w:asciiTheme="minorHAnsi" w:eastAsiaTheme="minorEastAsia" w:hAnsiTheme="minorHAnsi" w:cstheme="minorBidi"/>
      <w:sz w:val="22"/>
      <w:szCs w:val="22"/>
    </w:rPr>
  </w:style>
  <w:style w:type="paragraph" w:customStyle="1" w:styleId="5E4D1CED47E14A1796EEF7AB0078E7AE">
    <w:name w:val="5E4D1CED47E14A1796EEF7AB0078E7AE"/>
    <w:rsid w:val="00DD0F0F"/>
    <w:pPr>
      <w:spacing w:after="160" w:line="259" w:lineRule="auto"/>
    </w:pPr>
    <w:rPr>
      <w:rFonts w:asciiTheme="minorHAnsi" w:eastAsiaTheme="minorEastAsia" w:hAnsiTheme="minorHAnsi" w:cstheme="minorBidi"/>
      <w:sz w:val="22"/>
      <w:szCs w:val="22"/>
    </w:rPr>
  </w:style>
  <w:style w:type="paragraph" w:customStyle="1" w:styleId="32EE5A6B0ACF438F9713997C119C7898">
    <w:name w:val="32EE5A6B0ACF438F9713997C119C7898"/>
    <w:rsid w:val="008E6764"/>
    <w:pPr>
      <w:spacing w:after="160" w:line="259" w:lineRule="auto"/>
    </w:pPr>
    <w:rPr>
      <w:rFonts w:asciiTheme="minorHAnsi" w:eastAsiaTheme="minorEastAsia" w:hAnsiTheme="minorHAnsi" w:cstheme="minorBidi"/>
      <w:sz w:val="22"/>
      <w:szCs w:val="22"/>
    </w:rPr>
  </w:style>
  <w:style w:type="paragraph" w:customStyle="1" w:styleId="1297814696FB46849B6B65A5E606E4DE">
    <w:name w:val="1297814696FB46849B6B65A5E606E4DE"/>
    <w:rsid w:val="008E6764"/>
    <w:pPr>
      <w:spacing w:after="160" w:line="259" w:lineRule="auto"/>
    </w:pPr>
    <w:rPr>
      <w:rFonts w:asciiTheme="minorHAnsi" w:eastAsiaTheme="minorEastAsia" w:hAnsiTheme="minorHAnsi" w:cstheme="minorBidi"/>
      <w:sz w:val="22"/>
      <w:szCs w:val="22"/>
    </w:rPr>
  </w:style>
  <w:style w:type="paragraph" w:customStyle="1" w:styleId="E1DC589525FD42679F365B763C51F839">
    <w:name w:val="E1DC589525FD42679F365B763C51F839"/>
    <w:rsid w:val="008E6764"/>
    <w:pPr>
      <w:spacing w:after="160" w:line="259" w:lineRule="auto"/>
    </w:pPr>
    <w:rPr>
      <w:rFonts w:asciiTheme="minorHAnsi" w:eastAsiaTheme="minorEastAsia" w:hAnsiTheme="minorHAnsi" w:cstheme="minorBidi"/>
      <w:sz w:val="22"/>
      <w:szCs w:val="22"/>
    </w:rPr>
  </w:style>
  <w:style w:type="paragraph" w:customStyle="1" w:styleId="2BDAB97BFFB84E3EB04A29821F6A168F">
    <w:name w:val="2BDAB97BFFB84E3EB04A29821F6A168F"/>
    <w:rsid w:val="008E6764"/>
    <w:pPr>
      <w:spacing w:after="160" w:line="259" w:lineRule="auto"/>
    </w:pPr>
    <w:rPr>
      <w:rFonts w:asciiTheme="minorHAnsi" w:eastAsiaTheme="minorEastAsia" w:hAnsiTheme="minorHAnsi" w:cstheme="minorBidi"/>
      <w:sz w:val="22"/>
      <w:szCs w:val="22"/>
    </w:rPr>
  </w:style>
  <w:style w:type="paragraph" w:customStyle="1" w:styleId="C9E532E8CD2849AA8E92E7A1B20F8D1B">
    <w:name w:val="C9E532E8CD2849AA8E92E7A1B20F8D1B"/>
    <w:rsid w:val="008E6764"/>
    <w:pPr>
      <w:spacing w:after="160" w:line="259" w:lineRule="auto"/>
    </w:pPr>
    <w:rPr>
      <w:rFonts w:asciiTheme="minorHAnsi" w:eastAsiaTheme="minorEastAsia" w:hAnsiTheme="minorHAnsi" w:cstheme="minorBidi"/>
      <w:sz w:val="22"/>
      <w:szCs w:val="22"/>
    </w:rPr>
  </w:style>
  <w:style w:type="paragraph" w:customStyle="1" w:styleId="02E2AF2675804E6DA535B12B7636FAA6">
    <w:name w:val="02E2AF2675804E6DA535B12B7636FAA6"/>
    <w:rsid w:val="008E6764"/>
    <w:pPr>
      <w:spacing w:after="160" w:line="259" w:lineRule="auto"/>
    </w:pPr>
    <w:rPr>
      <w:rFonts w:asciiTheme="minorHAnsi" w:eastAsiaTheme="minorEastAsia" w:hAnsiTheme="minorHAnsi" w:cstheme="minorBidi"/>
      <w:sz w:val="22"/>
      <w:szCs w:val="22"/>
    </w:rPr>
  </w:style>
  <w:style w:type="paragraph" w:customStyle="1" w:styleId="2B91D06E5E554C7B8EB9C59FEBEC403A">
    <w:name w:val="2B91D06E5E554C7B8EB9C59FEBEC403A"/>
    <w:rsid w:val="008E6764"/>
    <w:pPr>
      <w:spacing w:after="160" w:line="259" w:lineRule="auto"/>
    </w:pPr>
    <w:rPr>
      <w:rFonts w:asciiTheme="minorHAnsi" w:eastAsiaTheme="minorEastAsia" w:hAnsiTheme="minorHAnsi" w:cstheme="minorBidi"/>
      <w:sz w:val="22"/>
      <w:szCs w:val="22"/>
    </w:rPr>
  </w:style>
  <w:style w:type="paragraph" w:customStyle="1" w:styleId="E024B8095F8F47068BD27E225C6B66EB">
    <w:name w:val="E024B8095F8F47068BD27E225C6B66EB"/>
    <w:rsid w:val="008E6764"/>
    <w:pPr>
      <w:spacing w:after="160" w:line="259" w:lineRule="auto"/>
    </w:pPr>
    <w:rPr>
      <w:rFonts w:asciiTheme="minorHAnsi" w:eastAsiaTheme="minorEastAsia" w:hAnsiTheme="minorHAnsi" w:cstheme="minorBidi"/>
      <w:sz w:val="22"/>
      <w:szCs w:val="22"/>
    </w:rPr>
  </w:style>
  <w:style w:type="paragraph" w:customStyle="1" w:styleId="817AC753DF694AA3BCFEB6764CE440B3">
    <w:name w:val="817AC753DF694AA3BCFEB6764CE440B3"/>
    <w:rsid w:val="00C6129A"/>
    <w:pPr>
      <w:spacing w:after="160" w:line="259" w:lineRule="auto"/>
    </w:pPr>
    <w:rPr>
      <w:rFonts w:asciiTheme="minorHAnsi" w:eastAsiaTheme="minorEastAsia" w:hAnsiTheme="minorHAnsi" w:cstheme="minorBidi"/>
      <w:sz w:val="22"/>
      <w:szCs w:val="22"/>
    </w:rPr>
  </w:style>
  <w:style w:type="paragraph" w:customStyle="1" w:styleId="3B035CEB24734DCB88A3C9EAF470000C">
    <w:name w:val="3B035CEB24734DCB88A3C9EAF470000C"/>
    <w:rsid w:val="00C6129A"/>
    <w:pPr>
      <w:spacing w:after="160" w:line="259" w:lineRule="auto"/>
    </w:pPr>
    <w:rPr>
      <w:rFonts w:asciiTheme="minorHAnsi" w:eastAsiaTheme="minorEastAsia" w:hAnsiTheme="minorHAnsi" w:cstheme="minorBidi"/>
      <w:sz w:val="22"/>
      <w:szCs w:val="22"/>
    </w:rPr>
  </w:style>
  <w:style w:type="paragraph" w:customStyle="1" w:styleId="E5A1DC046D594336A681991CC0DCFE82">
    <w:name w:val="E5A1DC046D594336A681991CC0DCFE82"/>
    <w:rsid w:val="00C6129A"/>
    <w:pPr>
      <w:spacing w:after="160" w:line="259" w:lineRule="auto"/>
    </w:pPr>
    <w:rPr>
      <w:rFonts w:asciiTheme="minorHAnsi" w:eastAsiaTheme="minorEastAsia" w:hAnsiTheme="minorHAnsi" w:cstheme="minorBidi"/>
      <w:sz w:val="22"/>
      <w:szCs w:val="22"/>
    </w:rPr>
  </w:style>
  <w:style w:type="paragraph" w:customStyle="1" w:styleId="D7B0B386BD2B4F109EF4A67D822ADB92">
    <w:name w:val="D7B0B386BD2B4F109EF4A67D822ADB92"/>
    <w:rsid w:val="00C6129A"/>
    <w:pPr>
      <w:spacing w:after="160" w:line="259" w:lineRule="auto"/>
    </w:pPr>
    <w:rPr>
      <w:rFonts w:asciiTheme="minorHAnsi" w:eastAsiaTheme="minorEastAsia" w:hAnsiTheme="minorHAnsi" w:cstheme="minorBidi"/>
      <w:sz w:val="22"/>
      <w:szCs w:val="22"/>
    </w:rPr>
  </w:style>
  <w:style w:type="paragraph" w:customStyle="1" w:styleId="DC3D159E50DC48DFA317AC18C8FD49C8">
    <w:name w:val="DC3D159E50DC48DFA317AC18C8FD49C8"/>
    <w:rsid w:val="00C6129A"/>
    <w:pPr>
      <w:spacing w:after="160" w:line="259" w:lineRule="auto"/>
    </w:pPr>
    <w:rPr>
      <w:rFonts w:asciiTheme="minorHAnsi" w:eastAsiaTheme="minorEastAsia" w:hAnsiTheme="minorHAnsi" w:cstheme="minorBidi"/>
      <w:sz w:val="22"/>
      <w:szCs w:val="22"/>
    </w:rPr>
  </w:style>
  <w:style w:type="paragraph" w:customStyle="1" w:styleId="C9712807321F49FFA0EC0D6888043E72">
    <w:name w:val="C9712807321F49FFA0EC0D6888043E72"/>
    <w:rsid w:val="00C6129A"/>
    <w:pPr>
      <w:spacing w:after="160" w:line="259" w:lineRule="auto"/>
    </w:pPr>
    <w:rPr>
      <w:rFonts w:asciiTheme="minorHAnsi" w:eastAsiaTheme="minorEastAsia" w:hAnsiTheme="minorHAnsi" w:cstheme="minorBidi"/>
      <w:sz w:val="22"/>
      <w:szCs w:val="22"/>
    </w:rPr>
  </w:style>
  <w:style w:type="paragraph" w:customStyle="1" w:styleId="1978FFCCF173474B8739E38FE52D2A3C">
    <w:name w:val="1978FFCCF173474B8739E38FE52D2A3C"/>
    <w:rsid w:val="00C6129A"/>
    <w:pPr>
      <w:spacing w:after="160" w:line="259" w:lineRule="auto"/>
    </w:pPr>
    <w:rPr>
      <w:rFonts w:asciiTheme="minorHAnsi" w:eastAsiaTheme="minorEastAsia" w:hAnsiTheme="minorHAnsi" w:cstheme="minorBidi"/>
      <w:sz w:val="22"/>
      <w:szCs w:val="22"/>
    </w:rPr>
  </w:style>
  <w:style w:type="paragraph" w:customStyle="1" w:styleId="5C01BFA1D12B4D83B6AC02FDC6D900C8">
    <w:name w:val="5C01BFA1D12B4D83B6AC02FDC6D900C8"/>
    <w:rsid w:val="00C6129A"/>
    <w:pPr>
      <w:spacing w:after="160" w:line="259" w:lineRule="auto"/>
    </w:pPr>
    <w:rPr>
      <w:rFonts w:asciiTheme="minorHAnsi" w:eastAsiaTheme="minorEastAsia" w:hAnsiTheme="minorHAnsi" w:cstheme="minorBidi"/>
      <w:sz w:val="22"/>
      <w:szCs w:val="22"/>
    </w:rPr>
  </w:style>
  <w:style w:type="paragraph" w:customStyle="1" w:styleId="780E158588F44ADBB3306C985955D594">
    <w:name w:val="780E158588F44ADBB3306C985955D594"/>
    <w:rsid w:val="00C6129A"/>
    <w:pPr>
      <w:spacing w:after="160" w:line="259" w:lineRule="auto"/>
    </w:pPr>
    <w:rPr>
      <w:rFonts w:asciiTheme="minorHAnsi" w:eastAsiaTheme="minorEastAsia" w:hAnsiTheme="minorHAnsi" w:cstheme="minorBidi"/>
      <w:sz w:val="22"/>
      <w:szCs w:val="22"/>
    </w:rPr>
  </w:style>
  <w:style w:type="paragraph" w:customStyle="1" w:styleId="66A230E0DDA94706A63792B7D792B8AF">
    <w:name w:val="66A230E0DDA94706A63792B7D792B8AF"/>
    <w:rsid w:val="00C6129A"/>
    <w:pPr>
      <w:spacing w:after="160" w:line="259" w:lineRule="auto"/>
    </w:pPr>
    <w:rPr>
      <w:rFonts w:asciiTheme="minorHAnsi" w:eastAsiaTheme="minorEastAsia" w:hAnsiTheme="minorHAnsi" w:cstheme="minorBidi"/>
      <w:sz w:val="22"/>
      <w:szCs w:val="22"/>
    </w:rPr>
  </w:style>
  <w:style w:type="paragraph" w:customStyle="1" w:styleId="5280A1006FE54EDA8D900E30C5EDC0FE">
    <w:name w:val="5280A1006FE54EDA8D900E30C5EDC0FE"/>
    <w:rsid w:val="00C6129A"/>
    <w:pPr>
      <w:spacing w:after="160" w:line="259" w:lineRule="auto"/>
    </w:pPr>
    <w:rPr>
      <w:rFonts w:asciiTheme="minorHAnsi" w:eastAsiaTheme="minorEastAsia" w:hAnsiTheme="minorHAnsi" w:cstheme="minorBidi"/>
      <w:sz w:val="22"/>
      <w:szCs w:val="22"/>
    </w:rPr>
  </w:style>
  <w:style w:type="paragraph" w:customStyle="1" w:styleId="DD2BE8A03C5D442FB58D869B91FC825F">
    <w:name w:val="DD2BE8A03C5D442FB58D869B91FC825F"/>
    <w:rsid w:val="00C6129A"/>
    <w:pPr>
      <w:spacing w:after="160" w:line="259" w:lineRule="auto"/>
    </w:pPr>
    <w:rPr>
      <w:rFonts w:asciiTheme="minorHAnsi" w:eastAsiaTheme="minorEastAsia" w:hAnsiTheme="minorHAnsi" w:cstheme="minorBidi"/>
      <w:sz w:val="22"/>
      <w:szCs w:val="22"/>
    </w:rPr>
  </w:style>
  <w:style w:type="paragraph" w:customStyle="1" w:styleId="02276E268BFD48668C0F60093CD7E39A">
    <w:name w:val="02276E268BFD48668C0F60093CD7E39A"/>
    <w:rsid w:val="00C6129A"/>
    <w:pPr>
      <w:spacing w:after="160" w:line="259" w:lineRule="auto"/>
    </w:pPr>
    <w:rPr>
      <w:rFonts w:asciiTheme="minorHAnsi" w:eastAsiaTheme="minorEastAsia" w:hAnsiTheme="minorHAnsi" w:cstheme="minorBidi"/>
      <w:sz w:val="22"/>
      <w:szCs w:val="22"/>
    </w:rPr>
  </w:style>
  <w:style w:type="paragraph" w:customStyle="1" w:styleId="1164F9619E804FD6966FFC1B28F65B9E">
    <w:name w:val="1164F9619E804FD6966FFC1B28F65B9E"/>
    <w:rsid w:val="00C6129A"/>
    <w:pPr>
      <w:spacing w:after="160" w:line="259" w:lineRule="auto"/>
    </w:pPr>
    <w:rPr>
      <w:rFonts w:asciiTheme="minorHAnsi" w:eastAsiaTheme="minorEastAsia" w:hAnsiTheme="minorHAnsi" w:cstheme="minorBidi"/>
      <w:sz w:val="22"/>
      <w:szCs w:val="22"/>
    </w:rPr>
  </w:style>
  <w:style w:type="paragraph" w:customStyle="1" w:styleId="EC13E7DB163A4A7A8994DD0AEB6F4D1C">
    <w:name w:val="EC13E7DB163A4A7A8994DD0AEB6F4D1C"/>
    <w:rsid w:val="00C6129A"/>
    <w:pPr>
      <w:spacing w:after="160" w:line="259" w:lineRule="auto"/>
    </w:pPr>
    <w:rPr>
      <w:rFonts w:asciiTheme="minorHAnsi" w:eastAsiaTheme="minorEastAsia" w:hAnsiTheme="minorHAnsi" w:cstheme="minorBidi"/>
      <w:sz w:val="22"/>
      <w:szCs w:val="22"/>
    </w:rPr>
  </w:style>
  <w:style w:type="paragraph" w:customStyle="1" w:styleId="F7D6F5F4485D4065BF9B6CD2C30D9A55">
    <w:name w:val="F7D6F5F4485D4065BF9B6CD2C30D9A55"/>
    <w:rsid w:val="00C6129A"/>
    <w:pPr>
      <w:spacing w:after="160" w:line="259" w:lineRule="auto"/>
    </w:pPr>
    <w:rPr>
      <w:rFonts w:asciiTheme="minorHAnsi" w:eastAsiaTheme="minorEastAsia" w:hAnsiTheme="minorHAnsi" w:cstheme="minorBidi"/>
      <w:sz w:val="22"/>
      <w:szCs w:val="22"/>
    </w:rPr>
  </w:style>
  <w:style w:type="paragraph" w:customStyle="1" w:styleId="3DCBEB72108047C8A7A1ED35A063CE76">
    <w:name w:val="3DCBEB72108047C8A7A1ED35A063CE76"/>
    <w:rsid w:val="00C6129A"/>
    <w:pPr>
      <w:spacing w:after="160" w:line="259" w:lineRule="auto"/>
    </w:pPr>
    <w:rPr>
      <w:rFonts w:asciiTheme="minorHAnsi" w:eastAsiaTheme="minorEastAsia" w:hAnsiTheme="minorHAnsi" w:cstheme="minorBidi"/>
      <w:sz w:val="22"/>
      <w:szCs w:val="22"/>
    </w:rPr>
  </w:style>
  <w:style w:type="paragraph" w:customStyle="1" w:styleId="D006A8D36913456999A4D4E0139B789B">
    <w:name w:val="D006A8D36913456999A4D4E0139B789B"/>
    <w:rsid w:val="00C6129A"/>
    <w:pPr>
      <w:spacing w:after="160" w:line="259" w:lineRule="auto"/>
    </w:pPr>
    <w:rPr>
      <w:rFonts w:asciiTheme="minorHAnsi" w:eastAsiaTheme="minorEastAsia" w:hAnsiTheme="minorHAnsi" w:cstheme="minorBidi"/>
      <w:sz w:val="22"/>
      <w:szCs w:val="22"/>
    </w:rPr>
  </w:style>
  <w:style w:type="paragraph" w:customStyle="1" w:styleId="69F9C7A78E7648F2BED06B1DF4A140DD">
    <w:name w:val="69F9C7A78E7648F2BED06B1DF4A140DD"/>
    <w:rsid w:val="00C6129A"/>
    <w:pPr>
      <w:spacing w:after="160" w:line="259" w:lineRule="auto"/>
    </w:pPr>
    <w:rPr>
      <w:rFonts w:asciiTheme="minorHAnsi" w:eastAsiaTheme="minorEastAsia" w:hAnsiTheme="minorHAnsi" w:cstheme="minorBidi"/>
      <w:sz w:val="22"/>
      <w:szCs w:val="22"/>
    </w:rPr>
  </w:style>
  <w:style w:type="paragraph" w:customStyle="1" w:styleId="9218E269274946BB8C482825952E0DA2">
    <w:name w:val="9218E269274946BB8C482825952E0DA2"/>
    <w:rsid w:val="00C6129A"/>
    <w:pPr>
      <w:spacing w:after="160" w:line="259" w:lineRule="auto"/>
    </w:pPr>
    <w:rPr>
      <w:rFonts w:asciiTheme="minorHAnsi" w:eastAsiaTheme="minorEastAsia" w:hAnsiTheme="minorHAnsi" w:cstheme="minorBidi"/>
      <w:sz w:val="22"/>
      <w:szCs w:val="22"/>
    </w:rPr>
  </w:style>
  <w:style w:type="paragraph" w:customStyle="1" w:styleId="20157D2A35004659BA5CC69265C689AD">
    <w:name w:val="20157D2A35004659BA5CC69265C689AD"/>
    <w:rsid w:val="00C6129A"/>
    <w:pPr>
      <w:spacing w:after="160" w:line="259" w:lineRule="auto"/>
    </w:pPr>
    <w:rPr>
      <w:rFonts w:asciiTheme="minorHAnsi" w:eastAsiaTheme="minorEastAsia" w:hAnsiTheme="minorHAnsi" w:cstheme="minorBidi"/>
      <w:sz w:val="22"/>
      <w:szCs w:val="22"/>
    </w:rPr>
  </w:style>
  <w:style w:type="paragraph" w:customStyle="1" w:styleId="BB5F36088EF545568B46D9F3AC9DF33B">
    <w:name w:val="BB5F36088EF545568B46D9F3AC9DF33B"/>
    <w:rsid w:val="00C6129A"/>
    <w:pPr>
      <w:spacing w:after="160" w:line="259" w:lineRule="auto"/>
    </w:pPr>
    <w:rPr>
      <w:rFonts w:asciiTheme="minorHAnsi" w:eastAsiaTheme="minorEastAsia" w:hAnsiTheme="minorHAnsi" w:cstheme="minorBidi"/>
      <w:sz w:val="22"/>
      <w:szCs w:val="22"/>
    </w:rPr>
  </w:style>
  <w:style w:type="paragraph" w:customStyle="1" w:styleId="B5F08BD6639F45FA8E6FB0B5431F0829">
    <w:name w:val="B5F08BD6639F45FA8E6FB0B5431F0829"/>
    <w:rsid w:val="00C6129A"/>
    <w:pPr>
      <w:spacing w:after="160" w:line="259" w:lineRule="auto"/>
    </w:pPr>
    <w:rPr>
      <w:rFonts w:asciiTheme="minorHAnsi" w:eastAsiaTheme="minorEastAsia" w:hAnsiTheme="minorHAnsi" w:cstheme="minorBidi"/>
      <w:sz w:val="22"/>
      <w:szCs w:val="22"/>
    </w:rPr>
  </w:style>
  <w:style w:type="paragraph" w:customStyle="1" w:styleId="B3DB5BFF23D14C2BB709425006F2B423">
    <w:name w:val="B3DB5BFF23D14C2BB709425006F2B423"/>
    <w:rsid w:val="00C6129A"/>
    <w:pPr>
      <w:spacing w:after="160" w:line="259" w:lineRule="auto"/>
    </w:pPr>
    <w:rPr>
      <w:rFonts w:asciiTheme="minorHAnsi" w:eastAsiaTheme="minorEastAsia" w:hAnsiTheme="minorHAnsi" w:cstheme="minorBidi"/>
      <w:sz w:val="22"/>
      <w:szCs w:val="22"/>
    </w:rPr>
  </w:style>
  <w:style w:type="paragraph" w:customStyle="1" w:styleId="ABFA817695F54AA0BB065A1896A1E373">
    <w:name w:val="ABFA817695F54AA0BB065A1896A1E373"/>
    <w:rsid w:val="00C6129A"/>
    <w:pPr>
      <w:spacing w:after="160" w:line="259" w:lineRule="auto"/>
    </w:pPr>
    <w:rPr>
      <w:rFonts w:asciiTheme="minorHAnsi" w:eastAsiaTheme="minorEastAsia" w:hAnsiTheme="minorHAnsi" w:cstheme="minorBidi"/>
      <w:sz w:val="22"/>
      <w:szCs w:val="22"/>
    </w:rPr>
  </w:style>
  <w:style w:type="paragraph" w:customStyle="1" w:styleId="B0D2090F9438441B8B884744BA25A562">
    <w:name w:val="B0D2090F9438441B8B884744BA25A562"/>
    <w:rsid w:val="00C6129A"/>
    <w:pPr>
      <w:spacing w:after="160" w:line="259" w:lineRule="auto"/>
    </w:pPr>
    <w:rPr>
      <w:rFonts w:asciiTheme="minorHAnsi" w:eastAsiaTheme="minorEastAsia" w:hAnsiTheme="minorHAnsi" w:cstheme="minorBidi"/>
      <w:sz w:val="22"/>
      <w:szCs w:val="22"/>
    </w:rPr>
  </w:style>
  <w:style w:type="paragraph" w:customStyle="1" w:styleId="831683683D4149D3BCABFF919375DA3B">
    <w:name w:val="831683683D4149D3BCABFF919375DA3B"/>
    <w:rsid w:val="00C6129A"/>
    <w:pPr>
      <w:spacing w:after="160" w:line="259" w:lineRule="auto"/>
    </w:pPr>
    <w:rPr>
      <w:rFonts w:asciiTheme="minorHAnsi" w:eastAsiaTheme="minorEastAsia" w:hAnsiTheme="minorHAnsi" w:cstheme="minorBidi"/>
      <w:sz w:val="22"/>
      <w:szCs w:val="22"/>
    </w:rPr>
  </w:style>
  <w:style w:type="paragraph" w:customStyle="1" w:styleId="74A17E6C4D5F4E5A916BCE85C1471960">
    <w:name w:val="74A17E6C4D5F4E5A916BCE85C1471960"/>
    <w:rsid w:val="00C6129A"/>
    <w:pPr>
      <w:spacing w:after="160" w:line="259" w:lineRule="auto"/>
    </w:pPr>
    <w:rPr>
      <w:rFonts w:asciiTheme="minorHAnsi" w:eastAsiaTheme="minorEastAsia" w:hAnsiTheme="minorHAnsi" w:cstheme="minorBidi"/>
      <w:sz w:val="22"/>
      <w:szCs w:val="22"/>
    </w:rPr>
  </w:style>
  <w:style w:type="paragraph" w:customStyle="1" w:styleId="65A64AF78FC9417FADC5EAD599986C6B">
    <w:name w:val="65A64AF78FC9417FADC5EAD599986C6B"/>
    <w:rsid w:val="00C6129A"/>
    <w:pPr>
      <w:spacing w:after="160" w:line="259" w:lineRule="auto"/>
    </w:pPr>
    <w:rPr>
      <w:rFonts w:asciiTheme="minorHAnsi" w:eastAsiaTheme="minorEastAsia" w:hAnsiTheme="minorHAnsi" w:cstheme="minorBidi"/>
      <w:sz w:val="22"/>
      <w:szCs w:val="22"/>
    </w:rPr>
  </w:style>
  <w:style w:type="paragraph" w:customStyle="1" w:styleId="18F6C40D490D40678F6FD30FA6D5E2E6">
    <w:name w:val="18F6C40D490D40678F6FD30FA6D5E2E6"/>
    <w:rsid w:val="00C6129A"/>
    <w:pPr>
      <w:spacing w:after="160" w:line="259" w:lineRule="auto"/>
    </w:pPr>
    <w:rPr>
      <w:rFonts w:asciiTheme="minorHAnsi" w:eastAsiaTheme="minorEastAsia" w:hAnsiTheme="minorHAnsi" w:cstheme="minorBidi"/>
      <w:sz w:val="22"/>
      <w:szCs w:val="22"/>
    </w:rPr>
  </w:style>
  <w:style w:type="paragraph" w:customStyle="1" w:styleId="FF415438F38E49B696685FA558EF7C05">
    <w:name w:val="FF415438F38E49B696685FA558EF7C05"/>
    <w:rsid w:val="00C6129A"/>
    <w:pPr>
      <w:spacing w:after="160" w:line="259" w:lineRule="auto"/>
    </w:pPr>
    <w:rPr>
      <w:rFonts w:asciiTheme="minorHAnsi" w:eastAsiaTheme="minorEastAsia" w:hAnsiTheme="minorHAnsi" w:cstheme="minorBidi"/>
      <w:sz w:val="22"/>
      <w:szCs w:val="22"/>
    </w:rPr>
  </w:style>
  <w:style w:type="paragraph" w:customStyle="1" w:styleId="0F1DF4363A26462C877D75720894EEE9">
    <w:name w:val="0F1DF4363A26462C877D75720894EEE9"/>
    <w:rsid w:val="00C6129A"/>
    <w:pPr>
      <w:spacing w:after="160" w:line="259" w:lineRule="auto"/>
    </w:pPr>
    <w:rPr>
      <w:rFonts w:asciiTheme="minorHAnsi" w:eastAsiaTheme="minorEastAsia" w:hAnsiTheme="minorHAnsi" w:cstheme="minorBidi"/>
      <w:sz w:val="22"/>
      <w:szCs w:val="22"/>
    </w:rPr>
  </w:style>
  <w:style w:type="paragraph" w:customStyle="1" w:styleId="47EEA738005E44DDB14152086BB5FE13">
    <w:name w:val="47EEA738005E44DDB14152086BB5FE13"/>
    <w:rsid w:val="00C6129A"/>
    <w:pPr>
      <w:spacing w:after="160" w:line="259" w:lineRule="auto"/>
    </w:pPr>
    <w:rPr>
      <w:rFonts w:asciiTheme="minorHAnsi" w:eastAsiaTheme="minorEastAsia" w:hAnsiTheme="minorHAnsi" w:cstheme="minorBidi"/>
      <w:sz w:val="22"/>
      <w:szCs w:val="22"/>
    </w:rPr>
  </w:style>
  <w:style w:type="paragraph" w:customStyle="1" w:styleId="3EDEC342472C4C66952A3D4DD58E4C8B">
    <w:name w:val="3EDEC342472C4C66952A3D4DD58E4C8B"/>
    <w:rsid w:val="002B26C7"/>
    <w:pPr>
      <w:spacing w:after="160" w:line="259" w:lineRule="auto"/>
    </w:pPr>
    <w:rPr>
      <w:rFonts w:asciiTheme="minorHAnsi" w:eastAsiaTheme="minorEastAsia" w:hAnsiTheme="minorHAnsi" w:cstheme="minorBidi"/>
      <w:sz w:val="22"/>
      <w:szCs w:val="22"/>
    </w:rPr>
  </w:style>
  <w:style w:type="paragraph" w:customStyle="1" w:styleId="A0C240EC3EF940E4A79A24B28B292C46">
    <w:name w:val="A0C240EC3EF940E4A79A24B28B292C46"/>
    <w:rsid w:val="002B26C7"/>
    <w:pPr>
      <w:spacing w:after="160" w:line="259" w:lineRule="auto"/>
    </w:pPr>
    <w:rPr>
      <w:rFonts w:asciiTheme="minorHAnsi" w:eastAsiaTheme="minorEastAsia" w:hAnsiTheme="minorHAnsi" w:cstheme="minorBidi"/>
      <w:sz w:val="22"/>
      <w:szCs w:val="22"/>
    </w:rPr>
  </w:style>
  <w:style w:type="paragraph" w:customStyle="1" w:styleId="F48A6B872AFA43EDA81E6E8189993613">
    <w:name w:val="F48A6B872AFA43EDA81E6E8189993613"/>
    <w:rsid w:val="002B26C7"/>
    <w:pPr>
      <w:spacing w:after="160" w:line="259" w:lineRule="auto"/>
    </w:pPr>
    <w:rPr>
      <w:rFonts w:asciiTheme="minorHAnsi" w:eastAsiaTheme="minorEastAsia" w:hAnsiTheme="minorHAnsi" w:cstheme="minorBidi"/>
      <w:sz w:val="22"/>
      <w:szCs w:val="22"/>
    </w:rPr>
  </w:style>
  <w:style w:type="paragraph" w:customStyle="1" w:styleId="573C5494CAA143D8808C37B33992D75B">
    <w:name w:val="573C5494CAA143D8808C37B33992D75B"/>
    <w:rsid w:val="002C68D4"/>
    <w:pPr>
      <w:spacing w:after="160" w:line="259" w:lineRule="auto"/>
    </w:pPr>
    <w:rPr>
      <w:rFonts w:asciiTheme="minorHAnsi" w:eastAsiaTheme="minorEastAsia" w:hAnsiTheme="minorHAnsi" w:cstheme="minorBidi"/>
      <w:sz w:val="22"/>
      <w:szCs w:val="22"/>
    </w:rPr>
  </w:style>
  <w:style w:type="paragraph" w:customStyle="1" w:styleId="8AAAF1BCC1D9419795B724334A72F5A8">
    <w:name w:val="8AAAF1BCC1D9419795B724334A72F5A8"/>
    <w:rsid w:val="002C68D4"/>
    <w:pPr>
      <w:spacing w:after="160" w:line="259" w:lineRule="auto"/>
    </w:pPr>
    <w:rPr>
      <w:rFonts w:asciiTheme="minorHAnsi" w:eastAsiaTheme="minorEastAsia" w:hAnsiTheme="minorHAnsi" w:cstheme="minorBidi"/>
      <w:sz w:val="22"/>
      <w:szCs w:val="22"/>
    </w:rPr>
  </w:style>
  <w:style w:type="paragraph" w:customStyle="1" w:styleId="73FCA253767D44109E0F470581371DA9">
    <w:name w:val="73FCA253767D44109E0F470581371DA9"/>
    <w:rsid w:val="002C68D4"/>
    <w:pPr>
      <w:spacing w:after="160" w:line="259" w:lineRule="auto"/>
    </w:pPr>
    <w:rPr>
      <w:rFonts w:asciiTheme="minorHAnsi" w:eastAsiaTheme="minorEastAsia" w:hAnsiTheme="minorHAnsi" w:cstheme="minorBidi"/>
      <w:sz w:val="22"/>
      <w:szCs w:val="22"/>
    </w:rPr>
  </w:style>
  <w:style w:type="paragraph" w:customStyle="1" w:styleId="09DD2F12CAF847BBBB5EF69BA109F2D9">
    <w:name w:val="09DD2F12CAF847BBBB5EF69BA109F2D9"/>
    <w:rsid w:val="002C68D4"/>
    <w:pPr>
      <w:spacing w:after="160" w:line="259" w:lineRule="auto"/>
    </w:pPr>
    <w:rPr>
      <w:rFonts w:asciiTheme="minorHAnsi" w:eastAsiaTheme="minorEastAsia" w:hAnsiTheme="minorHAnsi" w:cstheme="minorBidi"/>
      <w:sz w:val="22"/>
      <w:szCs w:val="22"/>
    </w:rPr>
  </w:style>
  <w:style w:type="paragraph" w:customStyle="1" w:styleId="FA923B254B7447519945259971D4DDD3">
    <w:name w:val="FA923B254B7447519945259971D4DDD3"/>
    <w:rsid w:val="002C68D4"/>
    <w:pPr>
      <w:spacing w:after="160" w:line="259" w:lineRule="auto"/>
    </w:pPr>
    <w:rPr>
      <w:rFonts w:asciiTheme="minorHAnsi" w:eastAsiaTheme="minorEastAsia" w:hAnsiTheme="minorHAnsi" w:cstheme="minorBidi"/>
      <w:sz w:val="22"/>
      <w:szCs w:val="22"/>
    </w:rPr>
  </w:style>
  <w:style w:type="paragraph" w:customStyle="1" w:styleId="3753983C517E4B08BD5EC07C7437FE3F">
    <w:name w:val="3753983C517E4B08BD5EC07C7437FE3F"/>
    <w:rsid w:val="002C68D4"/>
    <w:pPr>
      <w:spacing w:after="160" w:line="259" w:lineRule="auto"/>
    </w:pPr>
    <w:rPr>
      <w:rFonts w:asciiTheme="minorHAnsi" w:eastAsiaTheme="minorEastAsia" w:hAnsiTheme="minorHAnsi" w:cstheme="minorBidi"/>
      <w:sz w:val="22"/>
      <w:szCs w:val="22"/>
    </w:rPr>
  </w:style>
  <w:style w:type="paragraph" w:customStyle="1" w:styleId="FC021C3E2CCA477DA0886B335DD67D13">
    <w:name w:val="FC021C3E2CCA477DA0886B335DD67D13"/>
    <w:rsid w:val="002C68D4"/>
    <w:pPr>
      <w:spacing w:after="160" w:line="259" w:lineRule="auto"/>
    </w:pPr>
    <w:rPr>
      <w:rFonts w:asciiTheme="minorHAnsi" w:eastAsiaTheme="minorEastAsia" w:hAnsiTheme="minorHAnsi" w:cstheme="minorBidi"/>
      <w:sz w:val="22"/>
      <w:szCs w:val="22"/>
    </w:rPr>
  </w:style>
  <w:style w:type="paragraph" w:customStyle="1" w:styleId="FA5C4C8538A74A309C5044B7A61C08F9">
    <w:name w:val="FA5C4C8538A74A309C5044B7A61C08F9"/>
    <w:rsid w:val="002C68D4"/>
    <w:pPr>
      <w:spacing w:after="160" w:line="259" w:lineRule="auto"/>
    </w:pPr>
    <w:rPr>
      <w:rFonts w:asciiTheme="minorHAnsi" w:eastAsiaTheme="minorEastAsia" w:hAnsiTheme="minorHAnsi" w:cstheme="minorBidi"/>
      <w:sz w:val="22"/>
      <w:szCs w:val="22"/>
    </w:rPr>
  </w:style>
  <w:style w:type="paragraph" w:customStyle="1" w:styleId="0CAF0D2CC1C14EC5AF03607AED8103CB">
    <w:name w:val="0CAF0D2CC1C14EC5AF03607AED8103CB"/>
    <w:rsid w:val="002C68D4"/>
    <w:pPr>
      <w:spacing w:after="160" w:line="259" w:lineRule="auto"/>
    </w:pPr>
    <w:rPr>
      <w:rFonts w:asciiTheme="minorHAnsi" w:eastAsiaTheme="minorEastAsia" w:hAnsiTheme="minorHAnsi" w:cstheme="minorBidi"/>
      <w:sz w:val="22"/>
      <w:szCs w:val="22"/>
    </w:rPr>
  </w:style>
  <w:style w:type="paragraph" w:customStyle="1" w:styleId="B1181BBA514F49ED884CE5F38361F0C7">
    <w:name w:val="B1181BBA514F49ED884CE5F38361F0C7"/>
    <w:rsid w:val="002C68D4"/>
    <w:pPr>
      <w:spacing w:after="160" w:line="259" w:lineRule="auto"/>
    </w:pPr>
    <w:rPr>
      <w:rFonts w:asciiTheme="minorHAnsi" w:eastAsiaTheme="minorEastAsia" w:hAnsiTheme="minorHAnsi" w:cstheme="minorBidi"/>
      <w:sz w:val="22"/>
      <w:szCs w:val="22"/>
    </w:rPr>
  </w:style>
  <w:style w:type="paragraph" w:customStyle="1" w:styleId="B56F9A6A0D604358B9B70CAB46B85E21">
    <w:name w:val="B56F9A6A0D604358B9B70CAB46B85E21"/>
    <w:rsid w:val="002C68D4"/>
    <w:pPr>
      <w:spacing w:after="160" w:line="259" w:lineRule="auto"/>
    </w:pPr>
    <w:rPr>
      <w:rFonts w:asciiTheme="minorHAnsi" w:eastAsiaTheme="minorEastAsia" w:hAnsiTheme="minorHAnsi" w:cstheme="minorBidi"/>
      <w:sz w:val="22"/>
      <w:szCs w:val="22"/>
    </w:rPr>
  </w:style>
  <w:style w:type="paragraph" w:customStyle="1" w:styleId="186D800DCAEE4577888B2ABDC87B501E">
    <w:name w:val="186D800DCAEE4577888B2ABDC87B501E"/>
    <w:rsid w:val="002C68D4"/>
    <w:pPr>
      <w:spacing w:after="160" w:line="259" w:lineRule="auto"/>
    </w:pPr>
    <w:rPr>
      <w:rFonts w:asciiTheme="minorHAnsi" w:eastAsiaTheme="minorEastAsia" w:hAnsiTheme="minorHAnsi" w:cstheme="minorBidi"/>
      <w:sz w:val="22"/>
      <w:szCs w:val="22"/>
    </w:rPr>
  </w:style>
  <w:style w:type="paragraph" w:customStyle="1" w:styleId="AC911827720F4D538609E7079031F766">
    <w:name w:val="AC911827720F4D538609E7079031F766"/>
    <w:rsid w:val="002C68D4"/>
    <w:pPr>
      <w:spacing w:after="160" w:line="259" w:lineRule="auto"/>
    </w:pPr>
    <w:rPr>
      <w:rFonts w:asciiTheme="minorHAnsi" w:eastAsiaTheme="minorEastAsia" w:hAnsiTheme="minorHAnsi" w:cstheme="minorBidi"/>
      <w:sz w:val="22"/>
      <w:szCs w:val="22"/>
    </w:rPr>
  </w:style>
  <w:style w:type="paragraph" w:customStyle="1" w:styleId="0FB9F2A8ADBD4E52A474FBA584A6EFFE">
    <w:name w:val="0FB9F2A8ADBD4E52A474FBA584A6EFFE"/>
    <w:rsid w:val="002C68D4"/>
    <w:pPr>
      <w:spacing w:after="160" w:line="259" w:lineRule="auto"/>
    </w:pPr>
    <w:rPr>
      <w:rFonts w:asciiTheme="minorHAnsi" w:eastAsiaTheme="minorEastAsia" w:hAnsiTheme="minorHAnsi" w:cstheme="minorBidi"/>
      <w:sz w:val="22"/>
      <w:szCs w:val="22"/>
    </w:rPr>
  </w:style>
  <w:style w:type="paragraph" w:customStyle="1" w:styleId="414C26F018C949BAB8B647B82E04F1A4">
    <w:name w:val="414C26F018C949BAB8B647B82E04F1A4"/>
    <w:rsid w:val="002C68D4"/>
    <w:pPr>
      <w:spacing w:after="160" w:line="259" w:lineRule="auto"/>
    </w:pPr>
    <w:rPr>
      <w:rFonts w:asciiTheme="minorHAnsi" w:eastAsiaTheme="minorEastAsia" w:hAnsiTheme="minorHAnsi" w:cstheme="minorBidi"/>
      <w:sz w:val="22"/>
      <w:szCs w:val="22"/>
    </w:rPr>
  </w:style>
  <w:style w:type="paragraph" w:customStyle="1" w:styleId="8501A11E17D043708848C8F08EC61D41">
    <w:name w:val="8501A11E17D043708848C8F08EC61D41"/>
    <w:rsid w:val="002C68D4"/>
    <w:pPr>
      <w:spacing w:after="160" w:line="259" w:lineRule="auto"/>
    </w:pPr>
    <w:rPr>
      <w:rFonts w:asciiTheme="minorHAnsi" w:eastAsiaTheme="minorEastAsia" w:hAnsiTheme="minorHAnsi" w:cstheme="minorBidi"/>
      <w:sz w:val="22"/>
      <w:szCs w:val="22"/>
    </w:rPr>
  </w:style>
  <w:style w:type="paragraph" w:customStyle="1" w:styleId="5C007303AE3746C89DAA31A1297813B1">
    <w:name w:val="5C007303AE3746C89DAA31A1297813B1"/>
    <w:rsid w:val="002C68D4"/>
    <w:pPr>
      <w:spacing w:after="160" w:line="259" w:lineRule="auto"/>
    </w:pPr>
    <w:rPr>
      <w:rFonts w:asciiTheme="minorHAnsi" w:eastAsiaTheme="minorEastAsia" w:hAnsiTheme="minorHAnsi" w:cstheme="minorBidi"/>
      <w:sz w:val="22"/>
      <w:szCs w:val="22"/>
    </w:rPr>
  </w:style>
  <w:style w:type="paragraph" w:customStyle="1" w:styleId="7B582C9A8BD145B08076C925CCF4BE7B">
    <w:name w:val="7B582C9A8BD145B08076C925CCF4BE7B"/>
    <w:rsid w:val="002C68D4"/>
    <w:pPr>
      <w:spacing w:after="160" w:line="259" w:lineRule="auto"/>
    </w:pPr>
    <w:rPr>
      <w:rFonts w:asciiTheme="minorHAnsi" w:eastAsiaTheme="minorEastAsia" w:hAnsiTheme="minorHAnsi" w:cstheme="minorBidi"/>
      <w:sz w:val="22"/>
      <w:szCs w:val="22"/>
    </w:rPr>
  </w:style>
  <w:style w:type="paragraph" w:customStyle="1" w:styleId="43487C608D0642BF9077D1649831BE76">
    <w:name w:val="43487C608D0642BF9077D1649831BE76"/>
    <w:rsid w:val="002C68D4"/>
    <w:pPr>
      <w:spacing w:after="160" w:line="259" w:lineRule="auto"/>
    </w:pPr>
    <w:rPr>
      <w:rFonts w:asciiTheme="minorHAnsi" w:eastAsiaTheme="minorEastAsia" w:hAnsiTheme="minorHAnsi" w:cstheme="minorBidi"/>
      <w:sz w:val="22"/>
      <w:szCs w:val="22"/>
    </w:rPr>
  </w:style>
  <w:style w:type="paragraph" w:customStyle="1" w:styleId="6D1B909FD1EC4F268D930EEC5007335E">
    <w:name w:val="6D1B909FD1EC4F268D930EEC5007335E"/>
    <w:rsid w:val="002C68D4"/>
    <w:pPr>
      <w:spacing w:after="160" w:line="259" w:lineRule="auto"/>
    </w:pPr>
    <w:rPr>
      <w:rFonts w:asciiTheme="minorHAnsi" w:eastAsiaTheme="minorEastAsia" w:hAnsiTheme="minorHAnsi" w:cstheme="minorBidi"/>
      <w:sz w:val="22"/>
      <w:szCs w:val="22"/>
    </w:rPr>
  </w:style>
  <w:style w:type="paragraph" w:customStyle="1" w:styleId="D6DCF90AAA0040D58D9059922B4AFBD6">
    <w:name w:val="D6DCF90AAA0040D58D9059922B4AFBD6"/>
    <w:rsid w:val="002C68D4"/>
    <w:pPr>
      <w:spacing w:after="160" w:line="259" w:lineRule="auto"/>
    </w:pPr>
    <w:rPr>
      <w:rFonts w:asciiTheme="minorHAnsi" w:eastAsiaTheme="minorEastAsia" w:hAnsiTheme="minorHAnsi" w:cstheme="minorBidi"/>
      <w:sz w:val="22"/>
      <w:szCs w:val="22"/>
    </w:rPr>
  </w:style>
  <w:style w:type="paragraph" w:customStyle="1" w:styleId="654F16D6C91F4B778C047A8B4A72D077">
    <w:name w:val="654F16D6C91F4B778C047A8B4A72D077"/>
    <w:rsid w:val="00772DD3"/>
    <w:pPr>
      <w:spacing w:after="160" w:line="259" w:lineRule="auto"/>
    </w:pPr>
    <w:rPr>
      <w:rFonts w:asciiTheme="minorHAnsi" w:eastAsiaTheme="minorEastAsia" w:hAnsiTheme="minorHAnsi" w:cstheme="minorBidi"/>
      <w:sz w:val="22"/>
      <w:szCs w:val="22"/>
    </w:rPr>
  </w:style>
  <w:style w:type="paragraph" w:customStyle="1" w:styleId="E7AB3C7F2DE34C46BB9D04C7C9711491">
    <w:name w:val="E7AB3C7F2DE34C46BB9D04C7C9711491"/>
    <w:rsid w:val="00772DD3"/>
    <w:pPr>
      <w:spacing w:after="160" w:line="259" w:lineRule="auto"/>
    </w:pPr>
    <w:rPr>
      <w:rFonts w:asciiTheme="minorHAnsi" w:eastAsiaTheme="minorEastAsia" w:hAnsiTheme="minorHAnsi" w:cstheme="minorBidi"/>
      <w:sz w:val="22"/>
      <w:szCs w:val="22"/>
    </w:rPr>
  </w:style>
  <w:style w:type="paragraph" w:customStyle="1" w:styleId="3C2EF9FCCCD549EB9BD6999FA0EA3006">
    <w:name w:val="3C2EF9FCCCD549EB9BD6999FA0EA3006"/>
    <w:rsid w:val="00772DD3"/>
    <w:pPr>
      <w:spacing w:after="160" w:line="259" w:lineRule="auto"/>
    </w:pPr>
    <w:rPr>
      <w:rFonts w:asciiTheme="minorHAnsi" w:eastAsiaTheme="minorEastAsia" w:hAnsiTheme="minorHAnsi" w:cstheme="minorBidi"/>
      <w:sz w:val="22"/>
      <w:szCs w:val="22"/>
    </w:rPr>
  </w:style>
  <w:style w:type="paragraph" w:customStyle="1" w:styleId="22F09C28CE634CE1A956C714EAC6AE33">
    <w:name w:val="22F09C28CE634CE1A956C714EAC6AE33"/>
    <w:rsid w:val="00772DD3"/>
    <w:pPr>
      <w:spacing w:after="160" w:line="259" w:lineRule="auto"/>
    </w:pPr>
    <w:rPr>
      <w:rFonts w:asciiTheme="minorHAnsi" w:eastAsiaTheme="minorEastAsia" w:hAnsiTheme="minorHAnsi" w:cstheme="minorBidi"/>
      <w:sz w:val="22"/>
      <w:szCs w:val="22"/>
    </w:rPr>
  </w:style>
  <w:style w:type="paragraph" w:customStyle="1" w:styleId="BE779329A6884E28B3AB1132EC43B165">
    <w:name w:val="BE779329A6884E28B3AB1132EC43B165"/>
    <w:rsid w:val="00772DD3"/>
    <w:pPr>
      <w:spacing w:after="160" w:line="259" w:lineRule="auto"/>
    </w:pPr>
    <w:rPr>
      <w:rFonts w:asciiTheme="minorHAnsi" w:eastAsiaTheme="minorEastAsia" w:hAnsiTheme="minorHAnsi" w:cstheme="minorBidi"/>
      <w:sz w:val="22"/>
      <w:szCs w:val="22"/>
    </w:rPr>
  </w:style>
  <w:style w:type="paragraph" w:customStyle="1" w:styleId="0C1F2A216C6D41678BCC658908A1C0B7">
    <w:name w:val="0C1F2A216C6D41678BCC658908A1C0B7"/>
    <w:rsid w:val="00772DD3"/>
    <w:pPr>
      <w:spacing w:after="160" w:line="259" w:lineRule="auto"/>
    </w:pPr>
    <w:rPr>
      <w:rFonts w:asciiTheme="minorHAnsi" w:eastAsiaTheme="minorEastAsia" w:hAnsiTheme="minorHAnsi" w:cstheme="minorBidi"/>
      <w:sz w:val="22"/>
      <w:szCs w:val="22"/>
    </w:rPr>
  </w:style>
  <w:style w:type="paragraph" w:customStyle="1" w:styleId="7C1857BCC15F4CBFAB7BD2DBA126A325">
    <w:name w:val="7C1857BCC15F4CBFAB7BD2DBA126A325"/>
    <w:rsid w:val="00772DD3"/>
    <w:pPr>
      <w:spacing w:after="160" w:line="259" w:lineRule="auto"/>
    </w:pPr>
    <w:rPr>
      <w:rFonts w:asciiTheme="minorHAnsi" w:eastAsiaTheme="minorEastAsia" w:hAnsiTheme="minorHAnsi" w:cstheme="minorBidi"/>
      <w:sz w:val="22"/>
      <w:szCs w:val="22"/>
    </w:rPr>
  </w:style>
  <w:style w:type="paragraph" w:customStyle="1" w:styleId="FC0173C599F142898C8352188A16B1E1">
    <w:name w:val="FC0173C599F142898C8352188A16B1E1"/>
    <w:rsid w:val="00772DD3"/>
    <w:pPr>
      <w:spacing w:after="160" w:line="259" w:lineRule="auto"/>
    </w:pPr>
    <w:rPr>
      <w:rFonts w:asciiTheme="minorHAnsi" w:eastAsiaTheme="minorEastAsia" w:hAnsiTheme="minorHAnsi" w:cstheme="minorBidi"/>
      <w:sz w:val="22"/>
      <w:szCs w:val="22"/>
    </w:rPr>
  </w:style>
  <w:style w:type="paragraph" w:customStyle="1" w:styleId="04F0A11E83884E9DAB88AE5CB01FD878">
    <w:name w:val="04F0A11E83884E9DAB88AE5CB01FD878"/>
    <w:rsid w:val="00772DD3"/>
    <w:pPr>
      <w:spacing w:after="160" w:line="259" w:lineRule="auto"/>
    </w:pPr>
    <w:rPr>
      <w:rFonts w:asciiTheme="minorHAnsi" w:eastAsiaTheme="minorEastAsia" w:hAnsiTheme="minorHAnsi" w:cstheme="minorBidi"/>
      <w:sz w:val="22"/>
      <w:szCs w:val="22"/>
    </w:rPr>
  </w:style>
  <w:style w:type="paragraph" w:customStyle="1" w:styleId="D54BD09EB18B4D1B9E4D38D5988348A7">
    <w:name w:val="D54BD09EB18B4D1B9E4D38D5988348A7"/>
    <w:rsid w:val="00772DD3"/>
    <w:pPr>
      <w:spacing w:after="160" w:line="259" w:lineRule="auto"/>
    </w:pPr>
    <w:rPr>
      <w:rFonts w:asciiTheme="minorHAnsi" w:eastAsiaTheme="minorEastAsia" w:hAnsiTheme="minorHAnsi" w:cstheme="minorBidi"/>
      <w:sz w:val="22"/>
      <w:szCs w:val="22"/>
    </w:rPr>
  </w:style>
  <w:style w:type="paragraph" w:customStyle="1" w:styleId="1BE35A99873C4D1A9A6184C610D380E4">
    <w:name w:val="1BE35A99873C4D1A9A6184C610D380E4"/>
    <w:rsid w:val="00772DD3"/>
    <w:pPr>
      <w:spacing w:after="160" w:line="259" w:lineRule="auto"/>
    </w:pPr>
    <w:rPr>
      <w:rFonts w:asciiTheme="minorHAnsi" w:eastAsiaTheme="minorEastAsia" w:hAnsiTheme="minorHAnsi" w:cstheme="minorBidi"/>
      <w:sz w:val="22"/>
      <w:szCs w:val="22"/>
    </w:rPr>
  </w:style>
  <w:style w:type="paragraph" w:customStyle="1" w:styleId="8650C0049A044644A8C62BC8CED611C0">
    <w:name w:val="8650C0049A044644A8C62BC8CED611C0"/>
    <w:rsid w:val="00772DD3"/>
    <w:pPr>
      <w:spacing w:after="160" w:line="259" w:lineRule="auto"/>
    </w:pPr>
    <w:rPr>
      <w:rFonts w:asciiTheme="minorHAnsi" w:eastAsiaTheme="minorEastAsia" w:hAnsiTheme="minorHAnsi" w:cstheme="minorBidi"/>
      <w:sz w:val="22"/>
      <w:szCs w:val="22"/>
    </w:rPr>
  </w:style>
  <w:style w:type="paragraph" w:customStyle="1" w:styleId="17E68FAF91C54988A2F2E538282F4132">
    <w:name w:val="17E68FAF91C54988A2F2E538282F4132"/>
    <w:rsid w:val="00772DD3"/>
    <w:pPr>
      <w:spacing w:after="160" w:line="259" w:lineRule="auto"/>
    </w:pPr>
    <w:rPr>
      <w:rFonts w:asciiTheme="minorHAnsi" w:eastAsiaTheme="minorEastAsia" w:hAnsiTheme="minorHAnsi" w:cstheme="minorBidi"/>
      <w:sz w:val="22"/>
      <w:szCs w:val="22"/>
    </w:rPr>
  </w:style>
  <w:style w:type="paragraph" w:customStyle="1" w:styleId="126933FC29844E49AA715199FCDED987">
    <w:name w:val="126933FC29844E49AA715199FCDED987"/>
    <w:rsid w:val="00772DD3"/>
    <w:pPr>
      <w:spacing w:after="160" w:line="259" w:lineRule="auto"/>
    </w:pPr>
    <w:rPr>
      <w:rFonts w:asciiTheme="minorHAnsi" w:eastAsiaTheme="minorEastAsia" w:hAnsiTheme="minorHAnsi" w:cstheme="minorBidi"/>
      <w:sz w:val="22"/>
      <w:szCs w:val="22"/>
    </w:rPr>
  </w:style>
  <w:style w:type="paragraph" w:customStyle="1" w:styleId="67432CA533954204A21C6CAA927ECB57">
    <w:name w:val="67432CA533954204A21C6CAA927ECB57"/>
    <w:rsid w:val="00772DD3"/>
    <w:pPr>
      <w:spacing w:after="160" w:line="259" w:lineRule="auto"/>
    </w:pPr>
    <w:rPr>
      <w:rFonts w:asciiTheme="minorHAnsi" w:eastAsiaTheme="minorEastAsia" w:hAnsiTheme="minorHAnsi" w:cstheme="minorBidi"/>
      <w:sz w:val="22"/>
      <w:szCs w:val="22"/>
    </w:rPr>
  </w:style>
  <w:style w:type="paragraph" w:customStyle="1" w:styleId="42DB7A19A5E14994895F9685F066865B">
    <w:name w:val="42DB7A19A5E14994895F9685F066865B"/>
    <w:rsid w:val="00FD43A8"/>
    <w:pPr>
      <w:spacing w:after="160" w:line="259" w:lineRule="auto"/>
    </w:pPr>
    <w:rPr>
      <w:rFonts w:asciiTheme="minorHAnsi" w:eastAsiaTheme="minorEastAsia" w:hAnsiTheme="minorHAnsi" w:cstheme="minorBidi"/>
      <w:sz w:val="22"/>
      <w:szCs w:val="22"/>
    </w:rPr>
  </w:style>
  <w:style w:type="paragraph" w:customStyle="1" w:styleId="94EABE1F0DC9449A97EF5A979285FF57">
    <w:name w:val="94EABE1F0DC9449A97EF5A979285FF57"/>
    <w:rsid w:val="00FD43A8"/>
    <w:pPr>
      <w:spacing w:after="160" w:line="259" w:lineRule="auto"/>
    </w:pPr>
    <w:rPr>
      <w:rFonts w:asciiTheme="minorHAnsi" w:eastAsiaTheme="minorEastAsia" w:hAnsiTheme="minorHAnsi" w:cstheme="minorBidi"/>
      <w:sz w:val="22"/>
      <w:szCs w:val="22"/>
    </w:rPr>
  </w:style>
  <w:style w:type="paragraph" w:customStyle="1" w:styleId="27702B4CCEBC4CA5AC7E136019EEF7D1">
    <w:name w:val="27702B4CCEBC4CA5AC7E136019EEF7D1"/>
    <w:rsid w:val="00FD43A8"/>
    <w:pPr>
      <w:spacing w:after="160" w:line="259" w:lineRule="auto"/>
    </w:pPr>
    <w:rPr>
      <w:rFonts w:asciiTheme="minorHAnsi" w:eastAsiaTheme="minorEastAsia" w:hAnsiTheme="minorHAnsi" w:cstheme="minorBidi"/>
      <w:sz w:val="22"/>
      <w:szCs w:val="22"/>
    </w:rPr>
  </w:style>
  <w:style w:type="paragraph" w:customStyle="1" w:styleId="04C1B21D357D4AAAA4E6959A136A3327">
    <w:name w:val="04C1B21D357D4AAAA4E6959A136A3327"/>
    <w:rsid w:val="00FD43A8"/>
    <w:pPr>
      <w:spacing w:after="160" w:line="259" w:lineRule="auto"/>
    </w:pPr>
    <w:rPr>
      <w:rFonts w:asciiTheme="minorHAnsi" w:eastAsiaTheme="minorEastAsia" w:hAnsiTheme="minorHAnsi" w:cstheme="minorBidi"/>
      <w:sz w:val="22"/>
      <w:szCs w:val="22"/>
    </w:rPr>
  </w:style>
  <w:style w:type="paragraph" w:customStyle="1" w:styleId="0161120EE48A44628F48FB71A069BF36">
    <w:name w:val="0161120EE48A44628F48FB71A069BF36"/>
    <w:rsid w:val="00FD43A8"/>
    <w:pPr>
      <w:spacing w:after="160" w:line="259" w:lineRule="auto"/>
    </w:pPr>
    <w:rPr>
      <w:rFonts w:asciiTheme="minorHAnsi" w:eastAsiaTheme="minorEastAsia" w:hAnsiTheme="minorHAnsi" w:cstheme="minorBidi"/>
      <w:sz w:val="22"/>
      <w:szCs w:val="22"/>
    </w:rPr>
  </w:style>
  <w:style w:type="paragraph" w:customStyle="1" w:styleId="4E3B116D09904B2DBC8C517C26CA1140">
    <w:name w:val="4E3B116D09904B2DBC8C517C26CA1140"/>
    <w:rsid w:val="00FD43A8"/>
    <w:pPr>
      <w:spacing w:after="160" w:line="259" w:lineRule="auto"/>
    </w:pPr>
    <w:rPr>
      <w:rFonts w:asciiTheme="minorHAnsi" w:eastAsiaTheme="minorEastAsia" w:hAnsiTheme="minorHAnsi" w:cstheme="minorBidi"/>
      <w:sz w:val="22"/>
      <w:szCs w:val="22"/>
    </w:rPr>
  </w:style>
  <w:style w:type="paragraph" w:customStyle="1" w:styleId="D17A1C37A1D940528A10CAB0EC46EB54">
    <w:name w:val="D17A1C37A1D940528A10CAB0EC46EB54"/>
    <w:rsid w:val="00FD43A8"/>
    <w:pPr>
      <w:spacing w:after="160" w:line="259" w:lineRule="auto"/>
    </w:pPr>
    <w:rPr>
      <w:rFonts w:asciiTheme="minorHAnsi" w:eastAsiaTheme="minorEastAsia" w:hAnsiTheme="minorHAnsi" w:cstheme="minorBidi"/>
      <w:sz w:val="22"/>
      <w:szCs w:val="22"/>
    </w:rPr>
  </w:style>
  <w:style w:type="paragraph" w:customStyle="1" w:styleId="AE7FE5C3B3594FB18655CBCD842D4550">
    <w:name w:val="AE7FE5C3B3594FB18655CBCD842D4550"/>
    <w:rsid w:val="00FD43A8"/>
    <w:pPr>
      <w:spacing w:after="160" w:line="259" w:lineRule="auto"/>
    </w:pPr>
    <w:rPr>
      <w:rFonts w:asciiTheme="minorHAnsi" w:eastAsiaTheme="minorEastAsia" w:hAnsiTheme="minorHAnsi" w:cstheme="minorBidi"/>
      <w:sz w:val="22"/>
      <w:szCs w:val="22"/>
    </w:rPr>
  </w:style>
  <w:style w:type="paragraph" w:customStyle="1" w:styleId="64231FF49E55462481B134858B5560DB">
    <w:name w:val="64231FF49E55462481B134858B5560DB"/>
    <w:rsid w:val="0014566A"/>
    <w:pPr>
      <w:spacing w:after="160" w:line="259" w:lineRule="auto"/>
    </w:pPr>
    <w:rPr>
      <w:rFonts w:asciiTheme="minorHAnsi" w:eastAsiaTheme="minorEastAsia" w:hAnsiTheme="minorHAnsi" w:cstheme="minorBidi"/>
      <w:sz w:val="22"/>
      <w:szCs w:val="22"/>
    </w:rPr>
  </w:style>
  <w:style w:type="paragraph" w:customStyle="1" w:styleId="ADDC9A35748444A1B8DEF0385CD622DB">
    <w:name w:val="ADDC9A35748444A1B8DEF0385CD622DB"/>
    <w:rsid w:val="0014566A"/>
    <w:pPr>
      <w:spacing w:after="160" w:line="259" w:lineRule="auto"/>
    </w:pPr>
    <w:rPr>
      <w:rFonts w:asciiTheme="minorHAnsi" w:eastAsiaTheme="minorEastAsia" w:hAnsiTheme="minorHAnsi" w:cstheme="minorBidi"/>
      <w:sz w:val="22"/>
      <w:szCs w:val="22"/>
    </w:rPr>
  </w:style>
  <w:style w:type="paragraph" w:customStyle="1" w:styleId="47E5615458DD44BC95CFAD6CA42C7E11">
    <w:name w:val="47E5615458DD44BC95CFAD6CA42C7E11"/>
    <w:rsid w:val="0014566A"/>
    <w:pPr>
      <w:spacing w:after="160" w:line="259" w:lineRule="auto"/>
    </w:pPr>
    <w:rPr>
      <w:rFonts w:asciiTheme="minorHAnsi" w:eastAsiaTheme="minorEastAsia" w:hAnsiTheme="minorHAnsi" w:cstheme="minorBidi"/>
      <w:sz w:val="22"/>
      <w:szCs w:val="22"/>
    </w:rPr>
  </w:style>
  <w:style w:type="paragraph" w:customStyle="1" w:styleId="91C15E68B9544C659D77EE7534F41496">
    <w:name w:val="91C15E68B9544C659D77EE7534F41496"/>
    <w:rsid w:val="0014566A"/>
    <w:pPr>
      <w:spacing w:after="160" w:line="259" w:lineRule="auto"/>
    </w:pPr>
    <w:rPr>
      <w:rFonts w:asciiTheme="minorHAnsi" w:eastAsiaTheme="minorEastAsia" w:hAnsiTheme="minorHAnsi" w:cstheme="minorBidi"/>
      <w:sz w:val="22"/>
      <w:szCs w:val="22"/>
    </w:rPr>
  </w:style>
  <w:style w:type="paragraph" w:customStyle="1" w:styleId="9CD1B7A48906412F95AACB0A73E8DA07">
    <w:name w:val="9CD1B7A48906412F95AACB0A73E8DA07"/>
    <w:rsid w:val="0014566A"/>
    <w:pPr>
      <w:spacing w:after="160" w:line="259" w:lineRule="auto"/>
    </w:pPr>
    <w:rPr>
      <w:rFonts w:asciiTheme="minorHAnsi" w:eastAsiaTheme="minorEastAsia" w:hAnsiTheme="minorHAnsi" w:cstheme="minorBidi"/>
      <w:sz w:val="22"/>
      <w:szCs w:val="22"/>
    </w:rPr>
  </w:style>
  <w:style w:type="paragraph" w:customStyle="1" w:styleId="2BECF98E317A4A9EA997318C5E6927E0">
    <w:name w:val="2BECF98E317A4A9EA997318C5E6927E0"/>
    <w:rsid w:val="0014566A"/>
    <w:pPr>
      <w:spacing w:after="160" w:line="259" w:lineRule="auto"/>
    </w:pPr>
    <w:rPr>
      <w:rFonts w:asciiTheme="minorHAnsi" w:eastAsiaTheme="minorEastAsia" w:hAnsiTheme="minorHAnsi" w:cstheme="minorBidi"/>
      <w:sz w:val="22"/>
      <w:szCs w:val="22"/>
    </w:rPr>
  </w:style>
  <w:style w:type="paragraph" w:customStyle="1" w:styleId="816063A60E0A43428F8CF6CAF6D4ADC1">
    <w:name w:val="816063A60E0A43428F8CF6CAF6D4ADC1"/>
    <w:rsid w:val="0014566A"/>
    <w:pPr>
      <w:spacing w:after="160" w:line="259" w:lineRule="auto"/>
    </w:pPr>
    <w:rPr>
      <w:rFonts w:asciiTheme="minorHAnsi" w:eastAsiaTheme="minorEastAsia" w:hAnsiTheme="minorHAnsi" w:cstheme="minorBidi"/>
      <w:sz w:val="22"/>
      <w:szCs w:val="22"/>
    </w:rPr>
  </w:style>
  <w:style w:type="paragraph" w:customStyle="1" w:styleId="5626F838ADB84DBF9B8EFDC2993208CA">
    <w:name w:val="5626F838ADB84DBF9B8EFDC2993208CA"/>
    <w:rsid w:val="0014566A"/>
    <w:pPr>
      <w:spacing w:after="160" w:line="259" w:lineRule="auto"/>
    </w:pPr>
    <w:rPr>
      <w:rFonts w:asciiTheme="minorHAnsi" w:eastAsiaTheme="minorEastAsia" w:hAnsiTheme="minorHAnsi" w:cstheme="minorBidi"/>
      <w:sz w:val="22"/>
      <w:szCs w:val="22"/>
    </w:rPr>
  </w:style>
  <w:style w:type="paragraph" w:customStyle="1" w:styleId="387A62D03EB44BF79BF960DFF1CD6552">
    <w:name w:val="387A62D03EB44BF79BF960DFF1CD6552"/>
    <w:rsid w:val="0014566A"/>
    <w:pPr>
      <w:spacing w:after="160" w:line="259" w:lineRule="auto"/>
    </w:pPr>
    <w:rPr>
      <w:rFonts w:asciiTheme="minorHAnsi" w:eastAsiaTheme="minorEastAsia" w:hAnsiTheme="minorHAnsi" w:cstheme="minorBidi"/>
      <w:sz w:val="22"/>
      <w:szCs w:val="22"/>
    </w:rPr>
  </w:style>
  <w:style w:type="paragraph" w:customStyle="1" w:styleId="1137C9307E634B87A229C53BCE83E557">
    <w:name w:val="1137C9307E634B87A229C53BCE83E557"/>
    <w:rsid w:val="0014566A"/>
    <w:pPr>
      <w:spacing w:after="160" w:line="259" w:lineRule="auto"/>
    </w:pPr>
    <w:rPr>
      <w:rFonts w:asciiTheme="minorHAnsi" w:eastAsiaTheme="minorEastAsia" w:hAnsiTheme="minorHAnsi" w:cstheme="minorBidi"/>
      <w:sz w:val="22"/>
      <w:szCs w:val="22"/>
    </w:rPr>
  </w:style>
  <w:style w:type="paragraph" w:customStyle="1" w:styleId="DAED92B91C764390901F2A3BE90FA882">
    <w:name w:val="DAED92B91C764390901F2A3BE90FA882"/>
    <w:rsid w:val="0014566A"/>
    <w:pPr>
      <w:spacing w:after="160" w:line="259" w:lineRule="auto"/>
    </w:pPr>
    <w:rPr>
      <w:rFonts w:asciiTheme="minorHAnsi" w:eastAsiaTheme="minorEastAsia" w:hAnsiTheme="minorHAnsi" w:cstheme="minorBidi"/>
      <w:sz w:val="22"/>
      <w:szCs w:val="22"/>
    </w:rPr>
  </w:style>
  <w:style w:type="paragraph" w:customStyle="1" w:styleId="EDB6F12F207B4F189875DCB6FF41CB98">
    <w:name w:val="EDB6F12F207B4F189875DCB6FF41CB98"/>
    <w:rsid w:val="0014566A"/>
    <w:pPr>
      <w:spacing w:after="160" w:line="259" w:lineRule="auto"/>
    </w:pPr>
    <w:rPr>
      <w:rFonts w:asciiTheme="minorHAnsi" w:eastAsiaTheme="minorEastAsia" w:hAnsiTheme="minorHAnsi" w:cstheme="minorBidi"/>
      <w:sz w:val="22"/>
      <w:szCs w:val="22"/>
    </w:rPr>
  </w:style>
  <w:style w:type="paragraph" w:customStyle="1" w:styleId="4EEC200B7740409C83E97770FE2477AE">
    <w:name w:val="4EEC200B7740409C83E97770FE2477AE"/>
    <w:rsid w:val="0014566A"/>
    <w:pPr>
      <w:spacing w:after="160" w:line="259" w:lineRule="auto"/>
    </w:pPr>
    <w:rPr>
      <w:rFonts w:asciiTheme="minorHAnsi" w:eastAsiaTheme="minorEastAsia" w:hAnsiTheme="minorHAnsi" w:cstheme="minorBidi"/>
      <w:sz w:val="22"/>
      <w:szCs w:val="22"/>
    </w:rPr>
  </w:style>
  <w:style w:type="paragraph" w:customStyle="1" w:styleId="65A4B19E32994528816EAC9335A573D8">
    <w:name w:val="65A4B19E32994528816EAC9335A573D8"/>
    <w:rsid w:val="0014566A"/>
    <w:pPr>
      <w:spacing w:after="160" w:line="259" w:lineRule="auto"/>
    </w:pPr>
    <w:rPr>
      <w:rFonts w:asciiTheme="minorHAnsi" w:eastAsiaTheme="minorEastAsia" w:hAnsiTheme="minorHAnsi" w:cstheme="minorBidi"/>
      <w:sz w:val="22"/>
      <w:szCs w:val="22"/>
    </w:rPr>
  </w:style>
  <w:style w:type="paragraph" w:customStyle="1" w:styleId="C5FF65B2EE514CC5B4ABFF27C147EC89">
    <w:name w:val="C5FF65B2EE514CC5B4ABFF27C147EC89"/>
    <w:rsid w:val="0014566A"/>
    <w:pPr>
      <w:spacing w:after="160" w:line="259" w:lineRule="auto"/>
    </w:pPr>
    <w:rPr>
      <w:rFonts w:asciiTheme="minorHAnsi" w:eastAsiaTheme="minorEastAsia" w:hAnsiTheme="minorHAnsi" w:cstheme="minorBidi"/>
      <w:sz w:val="22"/>
      <w:szCs w:val="22"/>
    </w:rPr>
  </w:style>
  <w:style w:type="paragraph" w:customStyle="1" w:styleId="67BBD107F38A49949BCCEBE4F5CB896B">
    <w:name w:val="67BBD107F38A49949BCCEBE4F5CB896B"/>
    <w:rsid w:val="0014566A"/>
    <w:pPr>
      <w:spacing w:after="160" w:line="259" w:lineRule="auto"/>
    </w:pPr>
    <w:rPr>
      <w:rFonts w:asciiTheme="minorHAnsi" w:eastAsiaTheme="minorEastAsia" w:hAnsiTheme="minorHAnsi" w:cstheme="minorBidi"/>
      <w:sz w:val="22"/>
      <w:szCs w:val="22"/>
    </w:rPr>
  </w:style>
  <w:style w:type="paragraph" w:customStyle="1" w:styleId="F347F22792234274AB91F3544F0EE5E0">
    <w:name w:val="F347F22792234274AB91F3544F0EE5E0"/>
    <w:rsid w:val="0014566A"/>
    <w:pPr>
      <w:spacing w:after="160" w:line="259" w:lineRule="auto"/>
    </w:pPr>
    <w:rPr>
      <w:rFonts w:asciiTheme="minorHAnsi" w:eastAsiaTheme="minorEastAsia" w:hAnsiTheme="minorHAnsi" w:cstheme="minorBidi"/>
      <w:sz w:val="22"/>
      <w:szCs w:val="22"/>
    </w:rPr>
  </w:style>
  <w:style w:type="paragraph" w:customStyle="1" w:styleId="5C7341F8B7C64ADDA1C455C3C8A455B5">
    <w:name w:val="5C7341F8B7C64ADDA1C455C3C8A455B5"/>
    <w:rsid w:val="0014566A"/>
    <w:pPr>
      <w:spacing w:after="160" w:line="259" w:lineRule="auto"/>
    </w:pPr>
    <w:rPr>
      <w:rFonts w:asciiTheme="minorHAnsi" w:eastAsiaTheme="minorEastAsia" w:hAnsiTheme="minorHAnsi" w:cstheme="minorBidi"/>
      <w:sz w:val="22"/>
      <w:szCs w:val="22"/>
    </w:rPr>
  </w:style>
  <w:style w:type="paragraph" w:customStyle="1" w:styleId="28F07E59DA12425C9A77DE6B3E337E74">
    <w:name w:val="28F07E59DA12425C9A77DE6B3E337E74"/>
    <w:rsid w:val="0014566A"/>
    <w:pPr>
      <w:spacing w:after="160" w:line="259" w:lineRule="auto"/>
    </w:pPr>
    <w:rPr>
      <w:rFonts w:asciiTheme="minorHAnsi" w:eastAsiaTheme="minorEastAsia" w:hAnsiTheme="minorHAnsi" w:cstheme="minorBidi"/>
      <w:sz w:val="22"/>
      <w:szCs w:val="22"/>
    </w:rPr>
  </w:style>
  <w:style w:type="paragraph" w:customStyle="1" w:styleId="27DA11BDDA51445984F1C329C161216A">
    <w:name w:val="27DA11BDDA51445984F1C329C161216A"/>
    <w:rsid w:val="0014566A"/>
    <w:pPr>
      <w:spacing w:after="160" w:line="259" w:lineRule="auto"/>
    </w:pPr>
    <w:rPr>
      <w:rFonts w:asciiTheme="minorHAnsi" w:eastAsiaTheme="minorEastAsia" w:hAnsiTheme="minorHAnsi" w:cstheme="minorBidi"/>
      <w:sz w:val="22"/>
      <w:szCs w:val="22"/>
    </w:rPr>
  </w:style>
  <w:style w:type="paragraph" w:customStyle="1" w:styleId="924E17157D004D3194ADB934F7473748">
    <w:name w:val="924E17157D004D3194ADB934F7473748"/>
    <w:rsid w:val="0014566A"/>
    <w:pPr>
      <w:spacing w:after="160" w:line="259" w:lineRule="auto"/>
    </w:pPr>
    <w:rPr>
      <w:rFonts w:asciiTheme="minorHAnsi" w:eastAsiaTheme="minorEastAsia" w:hAnsiTheme="minorHAnsi" w:cstheme="minorBidi"/>
      <w:sz w:val="22"/>
      <w:szCs w:val="22"/>
    </w:rPr>
  </w:style>
  <w:style w:type="paragraph" w:customStyle="1" w:styleId="03A2FE53E00241AFAE7D72532299FC5B">
    <w:name w:val="03A2FE53E00241AFAE7D72532299FC5B"/>
    <w:rsid w:val="0014566A"/>
    <w:pPr>
      <w:spacing w:after="160" w:line="259" w:lineRule="auto"/>
    </w:pPr>
    <w:rPr>
      <w:rFonts w:asciiTheme="minorHAnsi" w:eastAsiaTheme="minorEastAsia" w:hAnsiTheme="minorHAnsi" w:cstheme="minorBidi"/>
      <w:sz w:val="22"/>
      <w:szCs w:val="22"/>
    </w:rPr>
  </w:style>
  <w:style w:type="paragraph" w:customStyle="1" w:styleId="C618335C55014821960B1F6618F1D84D">
    <w:name w:val="C618335C55014821960B1F6618F1D84D"/>
    <w:rsid w:val="0014566A"/>
    <w:pPr>
      <w:spacing w:after="160" w:line="259" w:lineRule="auto"/>
    </w:pPr>
    <w:rPr>
      <w:rFonts w:asciiTheme="minorHAnsi" w:eastAsiaTheme="minorEastAsia" w:hAnsiTheme="minorHAnsi" w:cstheme="minorBidi"/>
      <w:sz w:val="22"/>
      <w:szCs w:val="22"/>
    </w:rPr>
  </w:style>
  <w:style w:type="paragraph" w:customStyle="1" w:styleId="88A21034231B4D05ACBA389D1A16CA08">
    <w:name w:val="88A21034231B4D05ACBA389D1A16CA08"/>
    <w:rsid w:val="0014566A"/>
    <w:pPr>
      <w:spacing w:after="160" w:line="259" w:lineRule="auto"/>
    </w:pPr>
    <w:rPr>
      <w:rFonts w:asciiTheme="minorHAnsi" w:eastAsiaTheme="minorEastAsia" w:hAnsiTheme="minorHAnsi" w:cstheme="minorBidi"/>
      <w:sz w:val="22"/>
      <w:szCs w:val="22"/>
    </w:rPr>
  </w:style>
  <w:style w:type="paragraph" w:customStyle="1" w:styleId="225C9130A20C49A8AF9F35D9AC284DA7">
    <w:name w:val="225C9130A20C49A8AF9F35D9AC284DA7"/>
    <w:rsid w:val="0014566A"/>
    <w:pPr>
      <w:spacing w:after="160" w:line="259" w:lineRule="auto"/>
    </w:pPr>
    <w:rPr>
      <w:rFonts w:asciiTheme="minorHAnsi" w:eastAsiaTheme="minorEastAsia" w:hAnsiTheme="minorHAnsi" w:cstheme="minorBidi"/>
      <w:sz w:val="22"/>
      <w:szCs w:val="22"/>
    </w:rPr>
  </w:style>
  <w:style w:type="paragraph" w:customStyle="1" w:styleId="04E57D22835F489DAB1385A2ACE49F06">
    <w:name w:val="04E57D22835F489DAB1385A2ACE49F06"/>
    <w:rsid w:val="0014566A"/>
    <w:pPr>
      <w:spacing w:after="160" w:line="259" w:lineRule="auto"/>
    </w:pPr>
    <w:rPr>
      <w:rFonts w:asciiTheme="minorHAnsi" w:eastAsiaTheme="minorEastAsia" w:hAnsiTheme="minorHAnsi" w:cstheme="minorBidi"/>
      <w:sz w:val="22"/>
      <w:szCs w:val="22"/>
    </w:rPr>
  </w:style>
  <w:style w:type="paragraph" w:customStyle="1" w:styleId="C2F76AD22DB1487B81029C9FA0A8CB7C">
    <w:name w:val="C2F76AD22DB1487B81029C9FA0A8CB7C"/>
    <w:rsid w:val="0014566A"/>
    <w:pPr>
      <w:spacing w:after="160" w:line="259" w:lineRule="auto"/>
    </w:pPr>
    <w:rPr>
      <w:rFonts w:asciiTheme="minorHAnsi" w:eastAsiaTheme="minorEastAsia" w:hAnsiTheme="minorHAnsi" w:cstheme="minorBidi"/>
      <w:sz w:val="22"/>
      <w:szCs w:val="22"/>
    </w:rPr>
  </w:style>
  <w:style w:type="paragraph" w:customStyle="1" w:styleId="2445CE3175A6410DAE862492857E9847">
    <w:name w:val="2445CE3175A6410DAE862492857E9847"/>
    <w:rsid w:val="0014566A"/>
    <w:pPr>
      <w:spacing w:after="160" w:line="259" w:lineRule="auto"/>
    </w:pPr>
    <w:rPr>
      <w:rFonts w:asciiTheme="minorHAnsi" w:eastAsiaTheme="minorEastAsia" w:hAnsiTheme="minorHAnsi" w:cstheme="minorBidi"/>
      <w:sz w:val="22"/>
      <w:szCs w:val="22"/>
    </w:rPr>
  </w:style>
  <w:style w:type="paragraph" w:customStyle="1" w:styleId="6701C27BE56F426B856300C0B32ABFA7">
    <w:name w:val="6701C27BE56F426B856300C0B32ABFA7"/>
    <w:rsid w:val="0014566A"/>
    <w:pPr>
      <w:spacing w:after="160" w:line="259" w:lineRule="auto"/>
    </w:pPr>
    <w:rPr>
      <w:rFonts w:asciiTheme="minorHAnsi" w:eastAsiaTheme="minorEastAsia" w:hAnsiTheme="minorHAnsi" w:cstheme="minorBidi"/>
      <w:sz w:val="22"/>
      <w:szCs w:val="22"/>
    </w:rPr>
  </w:style>
  <w:style w:type="paragraph" w:customStyle="1" w:styleId="DCA51FCF2C824D849F0AA30AA631AD49">
    <w:name w:val="DCA51FCF2C824D849F0AA30AA631AD49"/>
    <w:rsid w:val="0014566A"/>
    <w:pPr>
      <w:spacing w:after="160" w:line="259" w:lineRule="auto"/>
    </w:pPr>
    <w:rPr>
      <w:rFonts w:asciiTheme="minorHAnsi" w:eastAsiaTheme="minorEastAsia" w:hAnsiTheme="minorHAnsi" w:cstheme="minorBidi"/>
      <w:sz w:val="22"/>
      <w:szCs w:val="22"/>
    </w:rPr>
  </w:style>
  <w:style w:type="paragraph" w:customStyle="1" w:styleId="540B3A249C1E437FBD4B101DB0F257FA">
    <w:name w:val="540B3A249C1E437FBD4B101DB0F257FA"/>
    <w:rsid w:val="0014566A"/>
    <w:pPr>
      <w:spacing w:after="160" w:line="259" w:lineRule="auto"/>
    </w:pPr>
    <w:rPr>
      <w:rFonts w:asciiTheme="minorHAnsi" w:eastAsiaTheme="minorEastAsia" w:hAnsiTheme="minorHAnsi" w:cstheme="minorBidi"/>
      <w:sz w:val="22"/>
      <w:szCs w:val="22"/>
    </w:rPr>
  </w:style>
  <w:style w:type="paragraph" w:customStyle="1" w:styleId="9EB257342BB3449C8FB2546F6242DD4A">
    <w:name w:val="9EB257342BB3449C8FB2546F6242DD4A"/>
    <w:rsid w:val="0014566A"/>
    <w:pPr>
      <w:spacing w:after="160" w:line="259" w:lineRule="auto"/>
    </w:pPr>
    <w:rPr>
      <w:rFonts w:asciiTheme="minorHAnsi" w:eastAsiaTheme="minorEastAsia" w:hAnsiTheme="minorHAnsi" w:cstheme="minorBidi"/>
      <w:sz w:val="22"/>
      <w:szCs w:val="22"/>
    </w:rPr>
  </w:style>
  <w:style w:type="paragraph" w:customStyle="1" w:styleId="FC0AF57B45BE47FE94056A5ED503120C">
    <w:name w:val="FC0AF57B45BE47FE94056A5ED503120C"/>
    <w:rsid w:val="0014566A"/>
    <w:pPr>
      <w:spacing w:after="160" w:line="259" w:lineRule="auto"/>
    </w:pPr>
    <w:rPr>
      <w:rFonts w:asciiTheme="minorHAnsi" w:eastAsiaTheme="minorEastAsia" w:hAnsiTheme="minorHAnsi" w:cstheme="minorBidi"/>
      <w:sz w:val="22"/>
      <w:szCs w:val="22"/>
    </w:rPr>
  </w:style>
  <w:style w:type="paragraph" w:customStyle="1" w:styleId="6800BFDA5FE446AB984B57A8393532E3">
    <w:name w:val="6800BFDA5FE446AB984B57A8393532E3"/>
    <w:rsid w:val="0014566A"/>
    <w:pPr>
      <w:spacing w:after="160" w:line="259" w:lineRule="auto"/>
    </w:pPr>
    <w:rPr>
      <w:rFonts w:asciiTheme="minorHAnsi" w:eastAsiaTheme="minorEastAsia" w:hAnsiTheme="minorHAnsi" w:cstheme="minorBidi"/>
      <w:sz w:val="22"/>
      <w:szCs w:val="22"/>
    </w:rPr>
  </w:style>
  <w:style w:type="paragraph" w:customStyle="1" w:styleId="47FB674FCE4C41A1ADFC347D1A22B1A7">
    <w:name w:val="47FB674FCE4C41A1ADFC347D1A22B1A7"/>
    <w:rsid w:val="0014566A"/>
    <w:pPr>
      <w:spacing w:after="160" w:line="259" w:lineRule="auto"/>
    </w:pPr>
    <w:rPr>
      <w:rFonts w:asciiTheme="minorHAnsi" w:eastAsiaTheme="minorEastAsia" w:hAnsiTheme="minorHAnsi" w:cstheme="minorBidi"/>
      <w:sz w:val="22"/>
      <w:szCs w:val="22"/>
    </w:rPr>
  </w:style>
  <w:style w:type="paragraph" w:customStyle="1" w:styleId="7ED2920811F3456BAEF79F471E3C1B7D">
    <w:name w:val="7ED2920811F3456BAEF79F471E3C1B7D"/>
    <w:rsid w:val="0014566A"/>
    <w:pPr>
      <w:spacing w:after="160" w:line="259" w:lineRule="auto"/>
    </w:pPr>
    <w:rPr>
      <w:rFonts w:asciiTheme="minorHAnsi" w:eastAsiaTheme="minorEastAsia" w:hAnsiTheme="minorHAnsi" w:cstheme="minorBidi"/>
      <w:sz w:val="22"/>
      <w:szCs w:val="22"/>
    </w:rPr>
  </w:style>
  <w:style w:type="paragraph" w:customStyle="1" w:styleId="C6B09986F5A1481E94D75ADDE4969DDD">
    <w:name w:val="C6B09986F5A1481E94D75ADDE4969DDD"/>
    <w:rsid w:val="0014566A"/>
    <w:pPr>
      <w:spacing w:after="160" w:line="259" w:lineRule="auto"/>
    </w:pPr>
    <w:rPr>
      <w:rFonts w:asciiTheme="minorHAnsi" w:eastAsiaTheme="minorEastAsia" w:hAnsiTheme="minorHAnsi" w:cstheme="minorBidi"/>
      <w:sz w:val="22"/>
      <w:szCs w:val="22"/>
    </w:rPr>
  </w:style>
  <w:style w:type="paragraph" w:customStyle="1" w:styleId="7F19198BDE2E45E08880421B036C11BB">
    <w:name w:val="7F19198BDE2E45E08880421B036C11BB"/>
    <w:rsid w:val="0014566A"/>
    <w:pPr>
      <w:spacing w:after="160" w:line="259" w:lineRule="auto"/>
    </w:pPr>
    <w:rPr>
      <w:rFonts w:asciiTheme="minorHAnsi" w:eastAsiaTheme="minorEastAsia" w:hAnsiTheme="minorHAnsi" w:cstheme="minorBidi"/>
      <w:sz w:val="22"/>
      <w:szCs w:val="22"/>
    </w:rPr>
  </w:style>
  <w:style w:type="paragraph" w:customStyle="1" w:styleId="8DB41E143FE44059800ED9F174573AC1">
    <w:name w:val="8DB41E143FE44059800ED9F174573AC1"/>
    <w:rsid w:val="0014566A"/>
    <w:pPr>
      <w:spacing w:after="160" w:line="259" w:lineRule="auto"/>
    </w:pPr>
    <w:rPr>
      <w:rFonts w:asciiTheme="minorHAnsi" w:eastAsiaTheme="minorEastAsia" w:hAnsiTheme="minorHAnsi" w:cstheme="minorBidi"/>
      <w:sz w:val="22"/>
      <w:szCs w:val="22"/>
    </w:rPr>
  </w:style>
  <w:style w:type="paragraph" w:customStyle="1" w:styleId="78C42163692248EE8157B4D021FFF0A1">
    <w:name w:val="78C42163692248EE8157B4D021FFF0A1"/>
    <w:rsid w:val="0014566A"/>
    <w:pPr>
      <w:spacing w:after="160" w:line="259" w:lineRule="auto"/>
    </w:pPr>
    <w:rPr>
      <w:rFonts w:asciiTheme="minorHAnsi" w:eastAsiaTheme="minorEastAsia" w:hAnsiTheme="minorHAnsi" w:cstheme="minorBidi"/>
      <w:sz w:val="22"/>
      <w:szCs w:val="22"/>
    </w:rPr>
  </w:style>
  <w:style w:type="paragraph" w:customStyle="1" w:styleId="B1CF36EE058F4A78BE0A11C9C1A38944">
    <w:name w:val="B1CF36EE058F4A78BE0A11C9C1A38944"/>
    <w:rsid w:val="0014566A"/>
    <w:pPr>
      <w:spacing w:after="160" w:line="259" w:lineRule="auto"/>
    </w:pPr>
    <w:rPr>
      <w:rFonts w:asciiTheme="minorHAnsi" w:eastAsiaTheme="minorEastAsia" w:hAnsiTheme="minorHAnsi" w:cstheme="minorBidi"/>
      <w:sz w:val="22"/>
      <w:szCs w:val="22"/>
    </w:rPr>
  </w:style>
  <w:style w:type="paragraph" w:customStyle="1" w:styleId="475EE252B55E47AB8763AE835A20A3D0">
    <w:name w:val="475EE252B55E47AB8763AE835A20A3D0"/>
    <w:rsid w:val="0014566A"/>
    <w:pPr>
      <w:spacing w:after="160" w:line="259" w:lineRule="auto"/>
    </w:pPr>
    <w:rPr>
      <w:rFonts w:asciiTheme="minorHAnsi" w:eastAsiaTheme="minorEastAsia" w:hAnsiTheme="minorHAnsi" w:cstheme="minorBidi"/>
      <w:sz w:val="22"/>
      <w:szCs w:val="22"/>
    </w:rPr>
  </w:style>
  <w:style w:type="paragraph" w:customStyle="1" w:styleId="DD8F51E964CB485A848ADAF9ADAFD75E">
    <w:name w:val="DD8F51E964CB485A848ADAF9ADAFD75E"/>
    <w:rsid w:val="0014566A"/>
    <w:pPr>
      <w:spacing w:after="160" w:line="259" w:lineRule="auto"/>
    </w:pPr>
    <w:rPr>
      <w:rFonts w:asciiTheme="minorHAnsi" w:eastAsiaTheme="minorEastAsia" w:hAnsiTheme="minorHAnsi" w:cstheme="minorBidi"/>
      <w:sz w:val="22"/>
      <w:szCs w:val="22"/>
    </w:rPr>
  </w:style>
  <w:style w:type="paragraph" w:customStyle="1" w:styleId="C42AFB73908B410786422E9BA6EFC06F">
    <w:name w:val="C42AFB73908B410786422E9BA6EFC06F"/>
    <w:rsid w:val="0014566A"/>
    <w:pPr>
      <w:spacing w:after="160" w:line="259" w:lineRule="auto"/>
    </w:pPr>
    <w:rPr>
      <w:rFonts w:asciiTheme="minorHAnsi" w:eastAsiaTheme="minorEastAsia" w:hAnsiTheme="minorHAnsi" w:cstheme="minorBidi"/>
      <w:sz w:val="22"/>
      <w:szCs w:val="22"/>
    </w:rPr>
  </w:style>
  <w:style w:type="paragraph" w:customStyle="1" w:styleId="7EECACF1F59B4493BA13BA4B86F1FA6F">
    <w:name w:val="7EECACF1F59B4493BA13BA4B86F1FA6F"/>
    <w:rsid w:val="0014566A"/>
    <w:pPr>
      <w:spacing w:after="160" w:line="259" w:lineRule="auto"/>
    </w:pPr>
    <w:rPr>
      <w:rFonts w:asciiTheme="minorHAnsi" w:eastAsiaTheme="minorEastAsia" w:hAnsiTheme="minorHAnsi" w:cstheme="minorBidi"/>
      <w:sz w:val="22"/>
      <w:szCs w:val="22"/>
    </w:rPr>
  </w:style>
  <w:style w:type="paragraph" w:customStyle="1" w:styleId="4B89E2A4E2374A3A824C2CCEFEAE9CB9">
    <w:name w:val="4B89E2A4E2374A3A824C2CCEFEAE9CB9"/>
    <w:rsid w:val="0014566A"/>
    <w:pPr>
      <w:spacing w:after="160" w:line="259" w:lineRule="auto"/>
    </w:pPr>
    <w:rPr>
      <w:rFonts w:asciiTheme="minorHAnsi" w:eastAsiaTheme="minorEastAsia" w:hAnsiTheme="minorHAnsi" w:cstheme="minorBidi"/>
      <w:sz w:val="22"/>
      <w:szCs w:val="22"/>
    </w:rPr>
  </w:style>
  <w:style w:type="paragraph" w:customStyle="1" w:styleId="4E7B4014DEAC46E49F5283F79A134CF2">
    <w:name w:val="4E7B4014DEAC46E49F5283F79A134CF2"/>
    <w:rsid w:val="0014566A"/>
    <w:pPr>
      <w:spacing w:after="160" w:line="259" w:lineRule="auto"/>
    </w:pPr>
    <w:rPr>
      <w:rFonts w:asciiTheme="minorHAnsi" w:eastAsiaTheme="minorEastAsia" w:hAnsiTheme="minorHAnsi" w:cstheme="minorBidi"/>
      <w:sz w:val="22"/>
      <w:szCs w:val="22"/>
    </w:rPr>
  </w:style>
  <w:style w:type="paragraph" w:customStyle="1" w:styleId="5084F468CDBA4DAC936479CF6824EDAB">
    <w:name w:val="5084F468CDBA4DAC936479CF6824EDAB"/>
    <w:rsid w:val="0014566A"/>
    <w:pPr>
      <w:spacing w:after="160" w:line="259" w:lineRule="auto"/>
    </w:pPr>
    <w:rPr>
      <w:rFonts w:asciiTheme="minorHAnsi" w:eastAsiaTheme="minorEastAsia" w:hAnsiTheme="minorHAnsi" w:cstheme="minorBidi"/>
      <w:sz w:val="22"/>
      <w:szCs w:val="22"/>
    </w:rPr>
  </w:style>
  <w:style w:type="paragraph" w:customStyle="1" w:styleId="66AF3A1EED214E0C9E3AAFE4A645B564">
    <w:name w:val="66AF3A1EED214E0C9E3AAFE4A645B564"/>
    <w:rsid w:val="0014566A"/>
    <w:pPr>
      <w:spacing w:after="160" w:line="259" w:lineRule="auto"/>
    </w:pPr>
    <w:rPr>
      <w:rFonts w:asciiTheme="minorHAnsi" w:eastAsiaTheme="minorEastAsia" w:hAnsiTheme="minorHAnsi" w:cstheme="minorBidi"/>
      <w:sz w:val="22"/>
      <w:szCs w:val="22"/>
    </w:rPr>
  </w:style>
  <w:style w:type="paragraph" w:customStyle="1" w:styleId="559AC84414D4438E82E12DA727EC5070">
    <w:name w:val="559AC84414D4438E82E12DA727EC5070"/>
    <w:rsid w:val="0014566A"/>
    <w:pPr>
      <w:spacing w:after="160" w:line="259" w:lineRule="auto"/>
    </w:pPr>
    <w:rPr>
      <w:rFonts w:asciiTheme="minorHAnsi" w:eastAsiaTheme="minorEastAsia" w:hAnsiTheme="minorHAnsi" w:cstheme="minorBidi"/>
      <w:sz w:val="22"/>
      <w:szCs w:val="22"/>
    </w:rPr>
  </w:style>
  <w:style w:type="paragraph" w:customStyle="1" w:styleId="824ABA060C2B4DBDAD57EDF35BBA4CEC">
    <w:name w:val="824ABA060C2B4DBDAD57EDF35BBA4CEC"/>
    <w:rsid w:val="0014566A"/>
    <w:pPr>
      <w:spacing w:after="160" w:line="259" w:lineRule="auto"/>
    </w:pPr>
    <w:rPr>
      <w:rFonts w:asciiTheme="minorHAnsi" w:eastAsiaTheme="minorEastAsia" w:hAnsiTheme="minorHAnsi" w:cstheme="minorBidi"/>
      <w:sz w:val="22"/>
      <w:szCs w:val="22"/>
    </w:rPr>
  </w:style>
  <w:style w:type="paragraph" w:customStyle="1" w:styleId="87730D6CA0494A23816177132ED53C41">
    <w:name w:val="87730D6CA0494A23816177132ED53C41"/>
    <w:rsid w:val="0014566A"/>
    <w:pPr>
      <w:spacing w:after="160" w:line="259" w:lineRule="auto"/>
    </w:pPr>
    <w:rPr>
      <w:rFonts w:asciiTheme="minorHAnsi" w:eastAsiaTheme="minorEastAsia" w:hAnsiTheme="minorHAnsi" w:cstheme="minorBidi"/>
      <w:sz w:val="22"/>
      <w:szCs w:val="22"/>
    </w:rPr>
  </w:style>
  <w:style w:type="paragraph" w:customStyle="1" w:styleId="652E48890D534C7BAD63E8D4F2DC2AB8">
    <w:name w:val="652E48890D534C7BAD63E8D4F2DC2AB8"/>
    <w:rsid w:val="0014566A"/>
    <w:pPr>
      <w:spacing w:after="160" w:line="259" w:lineRule="auto"/>
    </w:pPr>
    <w:rPr>
      <w:rFonts w:asciiTheme="minorHAnsi" w:eastAsiaTheme="minorEastAsia" w:hAnsiTheme="minorHAnsi" w:cstheme="minorBidi"/>
      <w:sz w:val="22"/>
      <w:szCs w:val="22"/>
    </w:rPr>
  </w:style>
  <w:style w:type="paragraph" w:customStyle="1" w:styleId="23ECF55BD4DA422AA59887219D1DD497">
    <w:name w:val="23ECF55BD4DA422AA59887219D1DD497"/>
    <w:rsid w:val="0014566A"/>
    <w:pPr>
      <w:spacing w:after="160" w:line="259" w:lineRule="auto"/>
    </w:pPr>
    <w:rPr>
      <w:rFonts w:asciiTheme="minorHAnsi" w:eastAsiaTheme="minorEastAsia" w:hAnsiTheme="minorHAnsi" w:cstheme="minorBidi"/>
      <w:sz w:val="22"/>
      <w:szCs w:val="22"/>
    </w:rPr>
  </w:style>
  <w:style w:type="paragraph" w:customStyle="1" w:styleId="184B9D56330C40A0B0813D893DC70CA5">
    <w:name w:val="184B9D56330C40A0B0813D893DC70CA5"/>
    <w:rsid w:val="0014566A"/>
    <w:pPr>
      <w:spacing w:after="160" w:line="259" w:lineRule="auto"/>
    </w:pPr>
    <w:rPr>
      <w:rFonts w:asciiTheme="minorHAnsi" w:eastAsiaTheme="minorEastAsia" w:hAnsiTheme="minorHAnsi" w:cstheme="minorBidi"/>
      <w:sz w:val="22"/>
      <w:szCs w:val="22"/>
    </w:rPr>
  </w:style>
  <w:style w:type="paragraph" w:customStyle="1" w:styleId="A7FA27AEF8684F30A3EF8B8A2D26166F">
    <w:name w:val="A7FA27AEF8684F30A3EF8B8A2D26166F"/>
    <w:rsid w:val="0014566A"/>
    <w:pPr>
      <w:spacing w:after="160" w:line="259" w:lineRule="auto"/>
    </w:pPr>
    <w:rPr>
      <w:rFonts w:asciiTheme="minorHAnsi" w:eastAsiaTheme="minorEastAsia" w:hAnsiTheme="minorHAnsi" w:cstheme="minorBidi"/>
      <w:sz w:val="22"/>
      <w:szCs w:val="22"/>
    </w:rPr>
  </w:style>
  <w:style w:type="paragraph" w:customStyle="1" w:styleId="6E169BA8E4F347D2A9D802D4A83161EB">
    <w:name w:val="6E169BA8E4F347D2A9D802D4A83161EB"/>
    <w:rsid w:val="0014566A"/>
    <w:pPr>
      <w:spacing w:after="160" w:line="259" w:lineRule="auto"/>
    </w:pPr>
    <w:rPr>
      <w:rFonts w:asciiTheme="minorHAnsi" w:eastAsiaTheme="minorEastAsia" w:hAnsiTheme="minorHAnsi" w:cstheme="minorBidi"/>
      <w:sz w:val="22"/>
      <w:szCs w:val="22"/>
    </w:rPr>
  </w:style>
  <w:style w:type="paragraph" w:customStyle="1" w:styleId="F65C6A737C344EDEA3E0CB4C405B3C6E">
    <w:name w:val="F65C6A737C344EDEA3E0CB4C405B3C6E"/>
    <w:rsid w:val="0014566A"/>
    <w:pPr>
      <w:spacing w:after="160" w:line="259" w:lineRule="auto"/>
    </w:pPr>
    <w:rPr>
      <w:rFonts w:asciiTheme="minorHAnsi" w:eastAsiaTheme="minorEastAsia" w:hAnsiTheme="minorHAnsi" w:cstheme="minorBidi"/>
      <w:sz w:val="22"/>
      <w:szCs w:val="22"/>
    </w:rPr>
  </w:style>
  <w:style w:type="paragraph" w:customStyle="1" w:styleId="3654FA9A7C354BFEB99978B5ABD94C1A">
    <w:name w:val="3654FA9A7C354BFEB99978B5ABD94C1A"/>
    <w:rsid w:val="0014566A"/>
    <w:pPr>
      <w:spacing w:after="160" w:line="259" w:lineRule="auto"/>
    </w:pPr>
    <w:rPr>
      <w:rFonts w:asciiTheme="minorHAnsi" w:eastAsiaTheme="minorEastAsia" w:hAnsiTheme="minorHAnsi" w:cstheme="minorBidi"/>
      <w:sz w:val="22"/>
      <w:szCs w:val="22"/>
    </w:rPr>
  </w:style>
  <w:style w:type="paragraph" w:customStyle="1" w:styleId="83304A6679704D54A5E7C4A10436D1F4">
    <w:name w:val="83304A6679704D54A5E7C4A10436D1F4"/>
    <w:rsid w:val="0014566A"/>
    <w:pPr>
      <w:spacing w:after="160" w:line="259" w:lineRule="auto"/>
    </w:pPr>
    <w:rPr>
      <w:rFonts w:asciiTheme="minorHAnsi" w:eastAsiaTheme="minorEastAsia" w:hAnsiTheme="minorHAnsi" w:cstheme="minorBidi"/>
      <w:sz w:val="22"/>
      <w:szCs w:val="22"/>
    </w:rPr>
  </w:style>
  <w:style w:type="paragraph" w:customStyle="1" w:styleId="AAF7A3876D12451A8DAAFDD8BDC90C02">
    <w:name w:val="AAF7A3876D12451A8DAAFDD8BDC90C02"/>
    <w:rsid w:val="0014566A"/>
    <w:pPr>
      <w:spacing w:after="160" w:line="259" w:lineRule="auto"/>
    </w:pPr>
    <w:rPr>
      <w:rFonts w:asciiTheme="minorHAnsi" w:eastAsiaTheme="minorEastAsia" w:hAnsiTheme="minorHAnsi" w:cstheme="minorBidi"/>
      <w:sz w:val="22"/>
      <w:szCs w:val="22"/>
    </w:rPr>
  </w:style>
  <w:style w:type="paragraph" w:customStyle="1" w:styleId="8C6E6BEEF7894F5283CF7CA305A2D74B">
    <w:name w:val="8C6E6BEEF7894F5283CF7CA305A2D74B"/>
    <w:rsid w:val="0014566A"/>
    <w:pPr>
      <w:spacing w:after="160" w:line="259" w:lineRule="auto"/>
    </w:pPr>
    <w:rPr>
      <w:rFonts w:asciiTheme="minorHAnsi" w:eastAsiaTheme="minorEastAsia" w:hAnsiTheme="minorHAnsi" w:cstheme="minorBidi"/>
      <w:sz w:val="22"/>
      <w:szCs w:val="22"/>
    </w:rPr>
  </w:style>
  <w:style w:type="paragraph" w:customStyle="1" w:styleId="852651B7908843608A5BE68E3F7B9A66">
    <w:name w:val="852651B7908843608A5BE68E3F7B9A66"/>
    <w:rsid w:val="00DE4C37"/>
    <w:pPr>
      <w:spacing w:after="160" w:line="259" w:lineRule="auto"/>
    </w:pPr>
    <w:rPr>
      <w:rFonts w:asciiTheme="minorHAnsi" w:eastAsiaTheme="minorEastAsia" w:hAnsiTheme="minorHAnsi" w:cstheme="minorBidi"/>
      <w:sz w:val="22"/>
      <w:szCs w:val="22"/>
    </w:rPr>
  </w:style>
  <w:style w:type="paragraph" w:customStyle="1" w:styleId="800A97AECC4E47D382AF626C773B0185">
    <w:name w:val="800A97AECC4E47D382AF626C773B0185"/>
    <w:rsid w:val="00DE4C37"/>
    <w:pPr>
      <w:spacing w:after="160" w:line="259" w:lineRule="auto"/>
    </w:pPr>
    <w:rPr>
      <w:rFonts w:asciiTheme="minorHAnsi" w:eastAsiaTheme="minorEastAsia" w:hAnsiTheme="minorHAnsi" w:cstheme="minorBidi"/>
      <w:sz w:val="22"/>
      <w:szCs w:val="22"/>
    </w:rPr>
  </w:style>
  <w:style w:type="paragraph" w:customStyle="1" w:styleId="E0F7A67F3FF8459F86D7E7BBF944F1FA">
    <w:name w:val="E0F7A67F3FF8459F86D7E7BBF944F1FA"/>
    <w:rsid w:val="00DE4C37"/>
    <w:pPr>
      <w:spacing w:after="160" w:line="259" w:lineRule="auto"/>
    </w:pPr>
    <w:rPr>
      <w:rFonts w:asciiTheme="minorHAnsi" w:eastAsiaTheme="minorEastAsia" w:hAnsiTheme="minorHAnsi" w:cstheme="minorBidi"/>
      <w:sz w:val="22"/>
      <w:szCs w:val="22"/>
    </w:rPr>
  </w:style>
  <w:style w:type="paragraph" w:customStyle="1" w:styleId="25DE67310FDE41E8A7DC51748FBEE939">
    <w:name w:val="25DE67310FDE41E8A7DC51748FBEE939"/>
    <w:rsid w:val="00DE4C37"/>
    <w:pPr>
      <w:spacing w:after="160" w:line="259" w:lineRule="auto"/>
    </w:pPr>
    <w:rPr>
      <w:rFonts w:asciiTheme="minorHAnsi" w:eastAsiaTheme="minorEastAsia" w:hAnsiTheme="minorHAnsi" w:cstheme="minorBidi"/>
      <w:sz w:val="22"/>
      <w:szCs w:val="22"/>
    </w:rPr>
  </w:style>
  <w:style w:type="paragraph" w:customStyle="1" w:styleId="34B573790EC846F4AE1F445708E6CF1A">
    <w:name w:val="34B573790EC846F4AE1F445708E6CF1A"/>
    <w:rsid w:val="00DE4C37"/>
    <w:pPr>
      <w:spacing w:after="160" w:line="259" w:lineRule="auto"/>
    </w:pPr>
    <w:rPr>
      <w:rFonts w:asciiTheme="minorHAnsi" w:eastAsiaTheme="minorEastAsia" w:hAnsiTheme="minorHAnsi" w:cstheme="minorBidi"/>
      <w:sz w:val="22"/>
      <w:szCs w:val="22"/>
    </w:rPr>
  </w:style>
  <w:style w:type="paragraph" w:customStyle="1" w:styleId="8CFEEC31AB4140729C32011EE33D08A9">
    <w:name w:val="8CFEEC31AB4140729C32011EE33D08A9"/>
    <w:rsid w:val="00DE4C37"/>
    <w:pPr>
      <w:spacing w:after="160" w:line="259" w:lineRule="auto"/>
    </w:pPr>
    <w:rPr>
      <w:rFonts w:asciiTheme="minorHAnsi" w:eastAsiaTheme="minorEastAsia" w:hAnsiTheme="minorHAnsi" w:cstheme="minorBidi"/>
      <w:sz w:val="22"/>
      <w:szCs w:val="22"/>
    </w:rPr>
  </w:style>
  <w:style w:type="paragraph" w:customStyle="1" w:styleId="9FF988EFAFB14A098513B0FB24D8D9C8">
    <w:name w:val="9FF988EFAFB14A098513B0FB24D8D9C8"/>
    <w:rsid w:val="00DE4C37"/>
    <w:pPr>
      <w:spacing w:after="160" w:line="259" w:lineRule="auto"/>
    </w:pPr>
    <w:rPr>
      <w:rFonts w:asciiTheme="minorHAnsi" w:eastAsiaTheme="minorEastAsia" w:hAnsiTheme="minorHAnsi" w:cstheme="minorBidi"/>
      <w:sz w:val="22"/>
      <w:szCs w:val="22"/>
    </w:rPr>
  </w:style>
  <w:style w:type="paragraph" w:customStyle="1" w:styleId="B9AAFC8D59474FB7880A4FCE729B190C">
    <w:name w:val="B9AAFC8D59474FB7880A4FCE729B190C"/>
    <w:rsid w:val="00DE4C37"/>
    <w:pPr>
      <w:spacing w:after="160" w:line="259" w:lineRule="auto"/>
    </w:pPr>
    <w:rPr>
      <w:rFonts w:asciiTheme="minorHAnsi" w:eastAsiaTheme="minorEastAsia" w:hAnsiTheme="minorHAnsi" w:cstheme="minorBidi"/>
      <w:sz w:val="22"/>
      <w:szCs w:val="22"/>
    </w:rPr>
  </w:style>
  <w:style w:type="paragraph" w:customStyle="1" w:styleId="67A67DDCB16F42CFBF82F963452D29AF">
    <w:name w:val="67A67DDCB16F42CFBF82F963452D29AF"/>
    <w:rsid w:val="00DE4C37"/>
    <w:pPr>
      <w:spacing w:after="160" w:line="259" w:lineRule="auto"/>
    </w:pPr>
    <w:rPr>
      <w:rFonts w:asciiTheme="minorHAnsi" w:eastAsiaTheme="minorEastAsia" w:hAnsiTheme="minorHAnsi" w:cstheme="minorBidi"/>
      <w:sz w:val="22"/>
      <w:szCs w:val="22"/>
    </w:rPr>
  </w:style>
  <w:style w:type="paragraph" w:customStyle="1" w:styleId="93DC87F88E6F43ACB7C14609C45C2558">
    <w:name w:val="93DC87F88E6F43ACB7C14609C45C2558"/>
    <w:rsid w:val="00DE4C37"/>
    <w:pPr>
      <w:spacing w:after="160" w:line="259" w:lineRule="auto"/>
    </w:pPr>
    <w:rPr>
      <w:rFonts w:asciiTheme="minorHAnsi" w:eastAsiaTheme="minorEastAsia" w:hAnsiTheme="minorHAnsi" w:cstheme="minorBidi"/>
      <w:sz w:val="22"/>
      <w:szCs w:val="22"/>
    </w:rPr>
  </w:style>
  <w:style w:type="paragraph" w:customStyle="1" w:styleId="FA58608B41204D689B7D8D00E6054BF0">
    <w:name w:val="FA58608B41204D689B7D8D00E6054BF0"/>
    <w:rsid w:val="00DE4C37"/>
    <w:pPr>
      <w:spacing w:after="160" w:line="259" w:lineRule="auto"/>
    </w:pPr>
    <w:rPr>
      <w:rFonts w:asciiTheme="minorHAnsi" w:eastAsiaTheme="minorEastAsia" w:hAnsiTheme="minorHAnsi" w:cstheme="minorBidi"/>
      <w:sz w:val="22"/>
      <w:szCs w:val="22"/>
    </w:rPr>
  </w:style>
  <w:style w:type="paragraph" w:customStyle="1" w:styleId="89941E0B79104CF6B9B6E628C3397319">
    <w:name w:val="89941E0B79104CF6B9B6E628C3397319"/>
    <w:rsid w:val="00DE4C37"/>
    <w:pPr>
      <w:spacing w:after="160" w:line="259" w:lineRule="auto"/>
    </w:pPr>
    <w:rPr>
      <w:rFonts w:asciiTheme="minorHAnsi" w:eastAsiaTheme="minorEastAsia" w:hAnsiTheme="minorHAnsi" w:cstheme="minorBidi"/>
      <w:sz w:val="22"/>
      <w:szCs w:val="22"/>
    </w:rPr>
  </w:style>
  <w:style w:type="paragraph" w:customStyle="1" w:styleId="500E776499E74FECA7E123C1E24FDDF0">
    <w:name w:val="500E776499E74FECA7E123C1E24FDDF0"/>
    <w:rsid w:val="00DE4C37"/>
    <w:pPr>
      <w:spacing w:after="160" w:line="259" w:lineRule="auto"/>
    </w:pPr>
    <w:rPr>
      <w:rFonts w:asciiTheme="minorHAnsi" w:eastAsiaTheme="minorEastAsia" w:hAnsiTheme="minorHAnsi" w:cstheme="minorBidi"/>
      <w:sz w:val="22"/>
      <w:szCs w:val="22"/>
    </w:rPr>
  </w:style>
  <w:style w:type="paragraph" w:customStyle="1" w:styleId="82F6078592CA49E5B9FDAB33A7546BD0">
    <w:name w:val="82F6078592CA49E5B9FDAB33A7546BD0"/>
    <w:rsid w:val="00DE4C37"/>
    <w:pPr>
      <w:spacing w:after="160" w:line="259" w:lineRule="auto"/>
    </w:pPr>
    <w:rPr>
      <w:rFonts w:asciiTheme="minorHAnsi" w:eastAsiaTheme="minorEastAsia" w:hAnsiTheme="minorHAnsi" w:cstheme="minorBidi"/>
      <w:sz w:val="22"/>
      <w:szCs w:val="22"/>
    </w:rPr>
  </w:style>
  <w:style w:type="paragraph" w:customStyle="1" w:styleId="B8E08569D0E146DE8FA7B84B01B94967">
    <w:name w:val="B8E08569D0E146DE8FA7B84B01B94967"/>
    <w:rsid w:val="00DE4C37"/>
    <w:pPr>
      <w:spacing w:after="160" w:line="259" w:lineRule="auto"/>
    </w:pPr>
    <w:rPr>
      <w:rFonts w:asciiTheme="minorHAnsi" w:eastAsiaTheme="minorEastAsia" w:hAnsiTheme="minorHAnsi" w:cstheme="minorBidi"/>
      <w:sz w:val="22"/>
      <w:szCs w:val="22"/>
    </w:rPr>
  </w:style>
  <w:style w:type="paragraph" w:customStyle="1" w:styleId="EF4BE1F753424FC2A500F52D3CBB513B">
    <w:name w:val="EF4BE1F753424FC2A500F52D3CBB513B"/>
    <w:rsid w:val="00DE4C37"/>
    <w:pPr>
      <w:spacing w:after="160" w:line="259" w:lineRule="auto"/>
    </w:pPr>
    <w:rPr>
      <w:rFonts w:asciiTheme="minorHAnsi" w:eastAsiaTheme="minorEastAsia" w:hAnsiTheme="minorHAnsi" w:cstheme="minorBidi"/>
      <w:sz w:val="22"/>
      <w:szCs w:val="22"/>
    </w:rPr>
  </w:style>
  <w:style w:type="paragraph" w:customStyle="1" w:styleId="14C569C661214B86A8C0AE7E2B8E5DEF">
    <w:name w:val="14C569C661214B86A8C0AE7E2B8E5DEF"/>
    <w:rsid w:val="00DE4C37"/>
    <w:pPr>
      <w:spacing w:after="160" w:line="259" w:lineRule="auto"/>
    </w:pPr>
    <w:rPr>
      <w:rFonts w:asciiTheme="minorHAnsi" w:eastAsiaTheme="minorEastAsia" w:hAnsiTheme="minorHAnsi" w:cstheme="minorBidi"/>
      <w:sz w:val="22"/>
      <w:szCs w:val="22"/>
    </w:rPr>
  </w:style>
  <w:style w:type="paragraph" w:customStyle="1" w:styleId="B0C50AA61A934EA8B82E862654AD315A">
    <w:name w:val="B0C50AA61A934EA8B82E862654AD315A"/>
    <w:rsid w:val="00DE4C37"/>
    <w:pPr>
      <w:spacing w:after="160" w:line="259" w:lineRule="auto"/>
    </w:pPr>
    <w:rPr>
      <w:rFonts w:asciiTheme="minorHAnsi" w:eastAsiaTheme="minorEastAsia" w:hAnsiTheme="minorHAnsi" w:cstheme="minorBidi"/>
      <w:sz w:val="22"/>
      <w:szCs w:val="22"/>
    </w:rPr>
  </w:style>
  <w:style w:type="paragraph" w:customStyle="1" w:styleId="7C13397BD3824AEC80DB7830DFE39E8F">
    <w:name w:val="7C13397BD3824AEC80DB7830DFE39E8F"/>
    <w:rsid w:val="00DE4C37"/>
    <w:pPr>
      <w:spacing w:after="160" w:line="259" w:lineRule="auto"/>
    </w:pPr>
    <w:rPr>
      <w:rFonts w:asciiTheme="minorHAnsi" w:eastAsiaTheme="minorEastAsia" w:hAnsiTheme="minorHAnsi" w:cstheme="minorBidi"/>
      <w:sz w:val="22"/>
      <w:szCs w:val="22"/>
    </w:rPr>
  </w:style>
  <w:style w:type="paragraph" w:customStyle="1" w:styleId="2ED754E97C1849639D4510BEBAAB3F53">
    <w:name w:val="2ED754E97C1849639D4510BEBAAB3F53"/>
    <w:rsid w:val="00DE4C37"/>
    <w:pPr>
      <w:spacing w:after="160" w:line="259" w:lineRule="auto"/>
    </w:pPr>
    <w:rPr>
      <w:rFonts w:asciiTheme="minorHAnsi" w:eastAsiaTheme="minorEastAsia" w:hAnsiTheme="minorHAnsi" w:cstheme="minorBidi"/>
      <w:sz w:val="22"/>
      <w:szCs w:val="22"/>
    </w:rPr>
  </w:style>
  <w:style w:type="paragraph" w:customStyle="1" w:styleId="DB4DD36221A64594A961D3901BD7D740">
    <w:name w:val="DB4DD36221A64594A961D3901BD7D740"/>
    <w:rsid w:val="00DE4C37"/>
    <w:pPr>
      <w:spacing w:after="160" w:line="259" w:lineRule="auto"/>
    </w:pPr>
    <w:rPr>
      <w:rFonts w:asciiTheme="minorHAnsi" w:eastAsiaTheme="minorEastAsia" w:hAnsiTheme="minorHAnsi" w:cstheme="minorBidi"/>
      <w:sz w:val="22"/>
      <w:szCs w:val="22"/>
    </w:rPr>
  </w:style>
  <w:style w:type="paragraph" w:customStyle="1" w:styleId="30C7823BFFB44BEBADFCCA6380FAC223">
    <w:name w:val="30C7823BFFB44BEBADFCCA6380FAC223"/>
    <w:rsid w:val="00DE4C37"/>
    <w:pPr>
      <w:spacing w:after="160" w:line="259" w:lineRule="auto"/>
    </w:pPr>
    <w:rPr>
      <w:rFonts w:asciiTheme="minorHAnsi" w:eastAsiaTheme="minorEastAsia" w:hAnsiTheme="minorHAnsi" w:cstheme="minorBidi"/>
      <w:sz w:val="22"/>
      <w:szCs w:val="22"/>
    </w:rPr>
  </w:style>
  <w:style w:type="paragraph" w:customStyle="1" w:styleId="BA83A1D9DF3B4A2FA0FF7C250EC61F3D">
    <w:name w:val="BA83A1D9DF3B4A2FA0FF7C250EC61F3D"/>
    <w:rsid w:val="00DE4C37"/>
    <w:pPr>
      <w:spacing w:after="160" w:line="259" w:lineRule="auto"/>
    </w:pPr>
    <w:rPr>
      <w:rFonts w:asciiTheme="minorHAnsi" w:eastAsiaTheme="minorEastAsia" w:hAnsiTheme="minorHAnsi" w:cstheme="minorBidi"/>
      <w:sz w:val="22"/>
      <w:szCs w:val="22"/>
    </w:rPr>
  </w:style>
  <w:style w:type="paragraph" w:customStyle="1" w:styleId="CB1E760F00C0414AB780C9283A1C9AEA">
    <w:name w:val="CB1E760F00C0414AB780C9283A1C9AEA"/>
    <w:rsid w:val="00DE4C37"/>
    <w:pPr>
      <w:spacing w:after="160" w:line="259" w:lineRule="auto"/>
    </w:pPr>
    <w:rPr>
      <w:rFonts w:asciiTheme="minorHAnsi" w:eastAsiaTheme="minorEastAsia" w:hAnsiTheme="minorHAnsi" w:cstheme="minorBidi"/>
      <w:sz w:val="22"/>
      <w:szCs w:val="22"/>
    </w:rPr>
  </w:style>
  <w:style w:type="paragraph" w:customStyle="1" w:styleId="8C15434F0E664D03BBD031F2213B5D69">
    <w:name w:val="8C15434F0E664D03BBD031F2213B5D69"/>
    <w:rsid w:val="00DE4C37"/>
    <w:pPr>
      <w:spacing w:after="160" w:line="259" w:lineRule="auto"/>
    </w:pPr>
    <w:rPr>
      <w:rFonts w:asciiTheme="minorHAnsi" w:eastAsiaTheme="minorEastAsia" w:hAnsiTheme="minorHAnsi" w:cstheme="minorBidi"/>
      <w:sz w:val="22"/>
      <w:szCs w:val="22"/>
    </w:rPr>
  </w:style>
  <w:style w:type="paragraph" w:customStyle="1" w:styleId="088A27C6DFC246D8B8BD77BF0E1FFFEE">
    <w:name w:val="088A27C6DFC246D8B8BD77BF0E1FFFEE"/>
    <w:rsid w:val="00DE4C37"/>
    <w:pPr>
      <w:spacing w:after="160" w:line="259" w:lineRule="auto"/>
    </w:pPr>
    <w:rPr>
      <w:rFonts w:asciiTheme="minorHAnsi" w:eastAsiaTheme="minorEastAsia" w:hAnsiTheme="minorHAnsi" w:cstheme="minorBidi"/>
      <w:sz w:val="22"/>
      <w:szCs w:val="22"/>
    </w:rPr>
  </w:style>
  <w:style w:type="paragraph" w:customStyle="1" w:styleId="88DD32C4938C4B0A8FCA4E55740169A2">
    <w:name w:val="88DD32C4938C4B0A8FCA4E55740169A2"/>
    <w:rsid w:val="00DE4C37"/>
    <w:pPr>
      <w:spacing w:after="160" w:line="259" w:lineRule="auto"/>
    </w:pPr>
    <w:rPr>
      <w:rFonts w:asciiTheme="minorHAnsi" w:eastAsiaTheme="minorEastAsia" w:hAnsiTheme="minorHAnsi" w:cstheme="minorBidi"/>
      <w:sz w:val="22"/>
      <w:szCs w:val="22"/>
    </w:rPr>
  </w:style>
  <w:style w:type="paragraph" w:customStyle="1" w:styleId="233F41D0D4524755A9DAC49C55FA2518">
    <w:name w:val="233F41D0D4524755A9DAC49C55FA2518"/>
    <w:rsid w:val="00DE4C37"/>
    <w:pPr>
      <w:spacing w:after="160" w:line="259" w:lineRule="auto"/>
    </w:pPr>
    <w:rPr>
      <w:rFonts w:asciiTheme="minorHAnsi" w:eastAsiaTheme="minorEastAsia" w:hAnsiTheme="minorHAnsi" w:cstheme="minorBidi"/>
      <w:sz w:val="22"/>
      <w:szCs w:val="22"/>
    </w:rPr>
  </w:style>
  <w:style w:type="paragraph" w:customStyle="1" w:styleId="2A8B045C363342E0909AF84E4DC545EB">
    <w:name w:val="2A8B045C363342E0909AF84E4DC545EB"/>
    <w:rsid w:val="00DE4C37"/>
    <w:pPr>
      <w:spacing w:after="160" w:line="259" w:lineRule="auto"/>
    </w:pPr>
    <w:rPr>
      <w:rFonts w:asciiTheme="minorHAnsi" w:eastAsiaTheme="minorEastAsia" w:hAnsiTheme="minorHAnsi" w:cstheme="minorBidi"/>
      <w:sz w:val="22"/>
      <w:szCs w:val="22"/>
    </w:rPr>
  </w:style>
  <w:style w:type="paragraph" w:customStyle="1" w:styleId="5FD594B5442C425EAE1174D2B4471DC3">
    <w:name w:val="5FD594B5442C425EAE1174D2B4471DC3"/>
    <w:rsid w:val="00DE4C37"/>
    <w:pPr>
      <w:spacing w:after="160" w:line="259" w:lineRule="auto"/>
    </w:pPr>
    <w:rPr>
      <w:rFonts w:asciiTheme="minorHAnsi" w:eastAsiaTheme="minorEastAsia" w:hAnsiTheme="minorHAnsi" w:cstheme="minorBidi"/>
      <w:sz w:val="22"/>
      <w:szCs w:val="22"/>
    </w:rPr>
  </w:style>
  <w:style w:type="paragraph" w:customStyle="1" w:styleId="D4F09A0D5C5945B2BC8CD040A809B03D">
    <w:name w:val="D4F09A0D5C5945B2BC8CD040A809B03D"/>
    <w:rsid w:val="00DE4C37"/>
    <w:pPr>
      <w:spacing w:after="160" w:line="259" w:lineRule="auto"/>
    </w:pPr>
    <w:rPr>
      <w:rFonts w:asciiTheme="minorHAnsi" w:eastAsiaTheme="minorEastAsia" w:hAnsiTheme="minorHAnsi" w:cstheme="minorBidi"/>
      <w:sz w:val="22"/>
      <w:szCs w:val="22"/>
    </w:rPr>
  </w:style>
  <w:style w:type="paragraph" w:customStyle="1" w:styleId="8CF53E7D68924CA0A249C14D637BEA10">
    <w:name w:val="8CF53E7D68924CA0A249C14D637BEA10"/>
    <w:rsid w:val="00DE4C37"/>
    <w:pPr>
      <w:spacing w:after="160" w:line="259" w:lineRule="auto"/>
    </w:pPr>
    <w:rPr>
      <w:rFonts w:asciiTheme="minorHAnsi" w:eastAsiaTheme="minorEastAsia" w:hAnsiTheme="minorHAnsi" w:cstheme="minorBidi"/>
      <w:sz w:val="22"/>
      <w:szCs w:val="22"/>
    </w:rPr>
  </w:style>
  <w:style w:type="paragraph" w:customStyle="1" w:styleId="3CF721EF65CF47499036A6224D65C6DB">
    <w:name w:val="3CF721EF65CF47499036A6224D65C6DB"/>
    <w:rsid w:val="00DE4C37"/>
    <w:pPr>
      <w:spacing w:after="160" w:line="259" w:lineRule="auto"/>
    </w:pPr>
    <w:rPr>
      <w:rFonts w:asciiTheme="minorHAnsi" w:eastAsiaTheme="minorEastAsia" w:hAnsiTheme="minorHAnsi" w:cstheme="minorBidi"/>
      <w:sz w:val="22"/>
      <w:szCs w:val="22"/>
    </w:rPr>
  </w:style>
  <w:style w:type="paragraph" w:customStyle="1" w:styleId="F5638A1F99334B9F9099A008FAD108CF">
    <w:name w:val="F5638A1F99334B9F9099A008FAD108CF"/>
    <w:rsid w:val="00DE4C37"/>
    <w:pPr>
      <w:spacing w:after="160" w:line="259" w:lineRule="auto"/>
    </w:pPr>
    <w:rPr>
      <w:rFonts w:asciiTheme="minorHAnsi" w:eastAsiaTheme="minorEastAsia" w:hAnsiTheme="minorHAnsi" w:cstheme="minorBidi"/>
      <w:sz w:val="22"/>
      <w:szCs w:val="22"/>
    </w:rPr>
  </w:style>
  <w:style w:type="paragraph" w:customStyle="1" w:styleId="52E064DF462B4DD2AC120DB1ACDBDA59">
    <w:name w:val="52E064DF462B4DD2AC120DB1ACDBDA59"/>
    <w:rsid w:val="00DE4C37"/>
    <w:pPr>
      <w:spacing w:after="160" w:line="259" w:lineRule="auto"/>
    </w:pPr>
    <w:rPr>
      <w:rFonts w:asciiTheme="minorHAnsi" w:eastAsiaTheme="minorEastAsia" w:hAnsiTheme="minorHAnsi" w:cstheme="minorBidi"/>
      <w:sz w:val="22"/>
      <w:szCs w:val="22"/>
    </w:rPr>
  </w:style>
  <w:style w:type="paragraph" w:customStyle="1" w:styleId="C8BE3A2BAC0D471981E1E7020FE1F0B0">
    <w:name w:val="C8BE3A2BAC0D471981E1E7020FE1F0B0"/>
    <w:rsid w:val="00DE4C37"/>
    <w:pPr>
      <w:spacing w:after="160" w:line="259" w:lineRule="auto"/>
    </w:pPr>
    <w:rPr>
      <w:rFonts w:asciiTheme="minorHAnsi" w:eastAsiaTheme="minorEastAsia" w:hAnsiTheme="minorHAnsi" w:cstheme="minorBidi"/>
      <w:sz w:val="22"/>
      <w:szCs w:val="22"/>
    </w:rPr>
  </w:style>
  <w:style w:type="paragraph" w:customStyle="1" w:styleId="1418B2D84D8646EDA144DAAFD917C4A2">
    <w:name w:val="1418B2D84D8646EDA144DAAFD917C4A2"/>
    <w:rsid w:val="00DE4C37"/>
    <w:pPr>
      <w:spacing w:after="160" w:line="259" w:lineRule="auto"/>
    </w:pPr>
    <w:rPr>
      <w:rFonts w:asciiTheme="minorHAnsi" w:eastAsiaTheme="minorEastAsia" w:hAnsiTheme="minorHAnsi" w:cstheme="minorBidi"/>
      <w:sz w:val="22"/>
      <w:szCs w:val="22"/>
    </w:rPr>
  </w:style>
  <w:style w:type="paragraph" w:customStyle="1" w:styleId="90C29AAE88344635B9C9C9C502F287E7">
    <w:name w:val="90C29AAE88344635B9C9C9C502F287E7"/>
    <w:rsid w:val="00DE4C37"/>
    <w:pPr>
      <w:spacing w:after="160" w:line="259" w:lineRule="auto"/>
    </w:pPr>
    <w:rPr>
      <w:rFonts w:asciiTheme="minorHAnsi" w:eastAsiaTheme="minorEastAsia" w:hAnsiTheme="minorHAnsi" w:cstheme="minorBidi"/>
      <w:sz w:val="22"/>
      <w:szCs w:val="22"/>
    </w:rPr>
  </w:style>
  <w:style w:type="paragraph" w:customStyle="1" w:styleId="5ACAC0597AF04ECD80F1FDB76D478355">
    <w:name w:val="5ACAC0597AF04ECD80F1FDB76D478355"/>
    <w:rsid w:val="00DE4C37"/>
    <w:pPr>
      <w:spacing w:after="160" w:line="259" w:lineRule="auto"/>
    </w:pPr>
    <w:rPr>
      <w:rFonts w:asciiTheme="minorHAnsi" w:eastAsiaTheme="minorEastAsia" w:hAnsiTheme="minorHAnsi" w:cstheme="minorBidi"/>
      <w:sz w:val="22"/>
      <w:szCs w:val="22"/>
    </w:rPr>
  </w:style>
  <w:style w:type="paragraph" w:customStyle="1" w:styleId="37D676B16D714846ADB34B10809A470B">
    <w:name w:val="37D676B16D714846ADB34B10809A470B"/>
    <w:rsid w:val="00DE4C37"/>
    <w:pPr>
      <w:spacing w:after="160" w:line="259" w:lineRule="auto"/>
    </w:pPr>
    <w:rPr>
      <w:rFonts w:asciiTheme="minorHAnsi" w:eastAsiaTheme="minorEastAsia" w:hAnsiTheme="minorHAnsi" w:cstheme="minorBidi"/>
      <w:sz w:val="22"/>
      <w:szCs w:val="22"/>
    </w:rPr>
  </w:style>
  <w:style w:type="paragraph" w:customStyle="1" w:styleId="64AFAA18017F4D2ABA5977C865BEE0CD">
    <w:name w:val="64AFAA18017F4D2ABA5977C865BEE0CD"/>
    <w:rsid w:val="00DE4C37"/>
    <w:pPr>
      <w:spacing w:after="160" w:line="259" w:lineRule="auto"/>
    </w:pPr>
    <w:rPr>
      <w:rFonts w:asciiTheme="minorHAnsi" w:eastAsiaTheme="minorEastAsia" w:hAnsiTheme="minorHAnsi" w:cstheme="minorBidi"/>
      <w:sz w:val="22"/>
      <w:szCs w:val="22"/>
    </w:rPr>
  </w:style>
  <w:style w:type="paragraph" w:customStyle="1" w:styleId="79BA097D6D4747E4B68BD878C364DF5C">
    <w:name w:val="79BA097D6D4747E4B68BD878C364DF5C"/>
    <w:rsid w:val="00DE4C37"/>
    <w:pPr>
      <w:spacing w:after="160" w:line="259" w:lineRule="auto"/>
    </w:pPr>
    <w:rPr>
      <w:rFonts w:asciiTheme="minorHAnsi" w:eastAsiaTheme="minorEastAsia" w:hAnsiTheme="minorHAnsi" w:cstheme="minorBidi"/>
      <w:sz w:val="22"/>
      <w:szCs w:val="22"/>
    </w:rPr>
  </w:style>
  <w:style w:type="paragraph" w:customStyle="1" w:styleId="972F06D23CEC4B3C84832DB2D4350A61">
    <w:name w:val="972F06D23CEC4B3C84832DB2D4350A61"/>
    <w:rsid w:val="00DE4C37"/>
    <w:pPr>
      <w:spacing w:after="160" w:line="259" w:lineRule="auto"/>
    </w:pPr>
    <w:rPr>
      <w:rFonts w:asciiTheme="minorHAnsi" w:eastAsiaTheme="minorEastAsia" w:hAnsiTheme="minorHAnsi" w:cstheme="minorBidi"/>
      <w:sz w:val="22"/>
      <w:szCs w:val="22"/>
    </w:rPr>
  </w:style>
  <w:style w:type="paragraph" w:customStyle="1" w:styleId="C14C9AC1E6984870A225ED6F30AA35A4">
    <w:name w:val="C14C9AC1E6984870A225ED6F30AA35A4"/>
    <w:rsid w:val="00DE4C37"/>
    <w:pPr>
      <w:spacing w:after="160" w:line="259" w:lineRule="auto"/>
    </w:pPr>
    <w:rPr>
      <w:rFonts w:asciiTheme="minorHAnsi" w:eastAsiaTheme="minorEastAsia" w:hAnsiTheme="minorHAnsi" w:cstheme="minorBidi"/>
      <w:sz w:val="22"/>
      <w:szCs w:val="22"/>
    </w:rPr>
  </w:style>
  <w:style w:type="paragraph" w:customStyle="1" w:styleId="481E783C302D487D9BFE65690BA98247">
    <w:name w:val="481E783C302D487D9BFE65690BA98247"/>
    <w:rsid w:val="00DE4C37"/>
    <w:pPr>
      <w:spacing w:after="160" w:line="259" w:lineRule="auto"/>
    </w:pPr>
    <w:rPr>
      <w:rFonts w:asciiTheme="minorHAnsi" w:eastAsiaTheme="minorEastAsia" w:hAnsiTheme="minorHAnsi" w:cstheme="minorBidi"/>
      <w:sz w:val="22"/>
      <w:szCs w:val="22"/>
    </w:rPr>
  </w:style>
  <w:style w:type="paragraph" w:customStyle="1" w:styleId="348304B036F747199C1DB76C28D443AC">
    <w:name w:val="348304B036F747199C1DB76C28D443AC"/>
    <w:rsid w:val="00DE4C37"/>
    <w:pPr>
      <w:spacing w:after="160" w:line="259" w:lineRule="auto"/>
    </w:pPr>
    <w:rPr>
      <w:rFonts w:asciiTheme="minorHAnsi" w:eastAsiaTheme="minorEastAsia" w:hAnsiTheme="minorHAnsi" w:cstheme="minorBidi"/>
      <w:sz w:val="22"/>
      <w:szCs w:val="22"/>
    </w:rPr>
  </w:style>
  <w:style w:type="paragraph" w:customStyle="1" w:styleId="56CD06F20F51449D866F3C1319A19E48">
    <w:name w:val="56CD06F20F51449D866F3C1319A19E48"/>
    <w:rsid w:val="00DE4C37"/>
    <w:pPr>
      <w:spacing w:after="160" w:line="259" w:lineRule="auto"/>
    </w:pPr>
    <w:rPr>
      <w:rFonts w:asciiTheme="minorHAnsi" w:eastAsiaTheme="minorEastAsia" w:hAnsiTheme="minorHAnsi" w:cstheme="minorBidi"/>
      <w:sz w:val="22"/>
      <w:szCs w:val="22"/>
    </w:rPr>
  </w:style>
  <w:style w:type="paragraph" w:customStyle="1" w:styleId="B10FDA53C9064BB99FF5C00E818567ED">
    <w:name w:val="B10FDA53C9064BB99FF5C00E818567ED"/>
    <w:rsid w:val="00DE4C37"/>
    <w:pPr>
      <w:spacing w:after="160" w:line="259" w:lineRule="auto"/>
    </w:pPr>
    <w:rPr>
      <w:rFonts w:asciiTheme="minorHAnsi" w:eastAsiaTheme="minorEastAsia" w:hAnsiTheme="minorHAnsi" w:cstheme="minorBidi"/>
      <w:sz w:val="22"/>
      <w:szCs w:val="22"/>
    </w:rPr>
  </w:style>
  <w:style w:type="paragraph" w:customStyle="1" w:styleId="C9EC3E0DE1EC45CE84AC9A608F0F143E">
    <w:name w:val="C9EC3E0DE1EC45CE84AC9A608F0F143E"/>
    <w:rsid w:val="00DE4C37"/>
    <w:pPr>
      <w:spacing w:after="160" w:line="259" w:lineRule="auto"/>
    </w:pPr>
    <w:rPr>
      <w:rFonts w:asciiTheme="minorHAnsi" w:eastAsiaTheme="minorEastAsia" w:hAnsiTheme="minorHAnsi" w:cstheme="minorBidi"/>
      <w:sz w:val="22"/>
      <w:szCs w:val="22"/>
    </w:rPr>
  </w:style>
  <w:style w:type="paragraph" w:customStyle="1" w:styleId="F69D67B07F3B46C990D36357D416A5EF">
    <w:name w:val="F69D67B07F3B46C990D36357D416A5EF"/>
    <w:rsid w:val="00DE4C37"/>
    <w:pPr>
      <w:spacing w:after="160" w:line="259" w:lineRule="auto"/>
    </w:pPr>
    <w:rPr>
      <w:rFonts w:asciiTheme="minorHAnsi" w:eastAsiaTheme="minorEastAsia" w:hAnsiTheme="minorHAnsi" w:cstheme="minorBidi"/>
      <w:sz w:val="22"/>
      <w:szCs w:val="22"/>
    </w:rPr>
  </w:style>
  <w:style w:type="paragraph" w:customStyle="1" w:styleId="35EEA120A09A44D48F758986C45FA700">
    <w:name w:val="35EEA120A09A44D48F758986C45FA700"/>
    <w:rsid w:val="00DE4C37"/>
    <w:pPr>
      <w:spacing w:after="160" w:line="259" w:lineRule="auto"/>
    </w:pPr>
    <w:rPr>
      <w:rFonts w:asciiTheme="minorHAnsi" w:eastAsiaTheme="minorEastAsia" w:hAnsiTheme="minorHAnsi" w:cstheme="minorBidi"/>
      <w:sz w:val="22"/>
      <w:szCs w:val="22"/>
    </w:rPr>
  </w:style>
  <w:style w:type="paragraph" w:customStyle="1" w:styleId="FE2D1D62892C43509DF5F15BF08B9D14">
    <w:name w:val="FE2D1D62892C43509DF5F15BF08B9D14"/>
    <w:rsid w:val="00DE4C37"/>
    <w:pPr>
      <w:spacing w:after="160" w:line="259" w:lineRule="auto"/>
    </w:pPr>
    <w:rPr>
      <w:rFonts w:asciiTheme="minorHAnsi" w:eastAsiaTheme="minorEastAsia" w:hAnsiTheme="minorHAnsi" w:cstheme="minorBidi"/>
      <w:sz w:val="22"/>
      <w:szCs w:val="22"/>
    </w:rPr>
  </w:style>
  <w:style w:type="paragraph" w:customStyle="1" w:styleId="9CCBAE53D5F04707A3DBA947851565F0">
    <w:name w:val="9CCBAE53D5F04707A3DBA947851565F0"/>
    <w:rsid w:val="00DE4C37"/>
    <w:pPr>
      <w:spacing w:after="160" w:line="259" w:lineRule="auto"/>
    </w:pPr>
    <w:rPr>
      <w:rFonts w:asciiTheme="minorHAnsi" w:eastAsiaTheme="minorEastAsia" w:hAnsiTheme="minorHAnsi" w:cstheme="minorBidi"/>
      <w:sz w:val="22"/>
      <w:szCs w:val="22"/>
    </w:rPr>
  </w:style>
  <w:style w:type="paragraph" w:customStyle="1" w:styleId="66A2848EFDE74DAAA788689288748AE3">
    <w:name w:val="66A2848EFDE74DAAA788689288748AE3"/>
    <w:rsid w:val="00DE4C37"/>
    <w:pPr>
      <w:spacing w:after="160" w:line="259" w:lineRule="auto"/>
    </w:pPr>
    <w:rPr>
      <w:rFonts w:asciiTheme="minorHAnsi" w:eastAsiaTheme="minorEastAsia" w:hAnsiTheme="minorHAnsi" w:cstheme="minorBidi"/>
      <w:sz w:val="22"/>
      <w:szCs w:val="22"/>
    </w:rPr>
  </w:style>
  <w:style w:type="paragraph" w:customStyle="1" w:styleId="E092D21C35094A22A83FA32208947F84">
    <w:name w:val="E092D21C35094A22A83FA32208947F84"/>
    <w:rsid w:val="00DE4C37"/>
    <w:pPr>
      <w:spacing w:after="160" w:line="259" w:lineRule="auto"/>
    </w:pPr>
    <w:rPr>
      <w:rFonts w:asciiTheme="minorHAnsi" w:eastAsiaTheme="minorEastAsia" w:hAnsiTheme="minorHAnsi" w:cstheme="minorBidi"/>
      <w:sz w:val="22"/>
      <w:szCs w:val="22"/>
    </w:rPr>
  </w:style>
  <w:style w:type="paragraph" w:customStyle="1" w:styleId="DC78B3D14C4B44B98F4140E124B5A02A">
    <w:name w:val="DC78B3D14C4B44B98F4140E124B5A02A"/>
    <w:rsid w:val="00DE4C37"/>
    <w:pPr>
      <w:spacing w:after="160" w:line="259" w:lineRule="auto"/>
    </w:pPr>
    <w:rPr>
      <w:rFonts w:asciiTheme="minorHAnsi" w:eastAsiaTheme="minorEastAsia" w:hAnsiTheme="minorHAnsi" w:cstheme="minorBidi"/>
      <w:sz w:val="22"/>
      <w:szCs w:val="22"/>
    </w:rPr>
  </w:style>
  <w:style w:type="paragraph" w:customStyle="1" w:styleId="36CB6935802E49FB9AE19FF76F495724">
    <w:name w:val="36CB6935802E49FB9AE19FF76F495724"/>
    <w:rsid w:val="00DE4C37"/>
    <w:pPr>
      <w:spacing w:after="160" w:line="259" w:lineRule="auto"/>
    </w:pPr>
    <w:rPr>
      <w:rFonts w:asciiTheme="minorHAnsi" w:eastAsiaTheme="minorEastAsia" w:hAnsiTheme="minorHAnsi" w:cstheme="minorBidi"/>
      <w:sz w:val="22"/>
      <w:szCs w:val="22"/>
    </w:rPr>
  </w:style>
  <w:style w:type="paragraph" w:customStyle="1" w:styleId="6DB3E2036FE64E6DAA2E465EC001E7C3">
    <w:name w:val="6DB3E2036FE64E6DAA2E465EC001E7C3"/>
    <w:rsid w:val="00DE4C37"/>
    <w:pPr>
      <w:spacing w:after="160" w:line="259" w:lineRule="auto"/>
    </w:pPr>
    <w:rPr>
      <w:rFonts w:asciiTheme="minorHAnsi" w:eastAsiaTheme="minorEastAsia" w:hAnsiTheme="minorHAnsi" w:cstheme="minorBidi"/>
      <w:sz w:val="22"/>
      <w:szCs w:val="22"/>
    </w:rPr>
  </w:style>
  <w:style w:type="paragraph" w:customStyle="1" w:styleId="95B84F8607E648CD961F1848ABC2EE3C">
    <w:name w:val="95B84F8607E648CD961F1848ABC2EE3C"/>
    <w:rsid w:val="00DE4C37"/>
    <w:pPr>
      <w:spacing w:after="160" w:line="259" w:lineRule="auto"/>
    </w:pPr>
    <w:rPr>
      <w:rFonts w:asciiTheme="minorHAnsi" w:eastAsiaTheme="minorEastAsia" w:hAnsiTheme="minorHAnsi" w:cstheme="minorBidi"/>
      <w:sz w:val="22"/>
      <w:szCs w:val="22"/>
    </w:rPr>
  </w:style>
  <w:style w:type="paragraph" w:customStyle="1" w:styleId="839A4F2E51F04DD48F79836D8CDE1DDF">
    <w:name w:val="839A4F2E51F04DD48F79836D8CDE1DDF"/>
    <w:rsid w:val="00DE4C37"/>
    <w:pPr>
      <w:spacing w:after="160" w:line="259" w:lineRule="auto"/>
    </w:pPr>
    <w:rPr>
      <w:rFonts w:asciiTheme="minorHAnsi" w:eastAsiaTheme="minorEastAsia" w:hAnsiTheme="minorHAnsi" w:cstheme="minorBidi"/>
      <w:sz w:val="22"/>
      <w:szCs w:val="22"/>
    </w:rPr>
  </w:style>
  <w:style w:type="paragraph" w:customStyle="1" w:styleId="63BB7EDF652B4F94A6E7251A9BB9E50B">
    <w:name w:val="63BB7EDF652B4F94A6E7251A9BB9E50B"/>
    <w:rsid w:val="006F1107"/>
    <w:pPr>
      <w:spacing w:after="160" w:line="259" w:lineRule="auto"/>
    </w:pPr>
    <w:rPr>
      <w:rFonts w:asciiTheme="minorHAnsi" w:eastAsiaTheme="minorEastAsia" w:hAnsiTheme="minorHAnsi" w:cstheme="minorBidi"/>
      <w:sz w:val="22"/>
      <w:szCs w:val="22"/>
    </w:rPr>
  </w:style>
  <w:style w:type="paragraph" w:customStyle="1" w:styleId="AB8BF184AE7F47CCB706921304787B28">
    <w:name w:val="AB8BF184AE7F47CCB706921304787B28"/>
    <w:rsid w:val="006F1107"/>
    <w:pPr>
      <w:spacing w:after="160" w:line="259" w:lineRule="auto"/>
    </w:pPr>
    <w:rPr>
      <w:rFonts w:asciiTheme="minorHAnsi" w:eastAsiaTheme="minorEastAsia" w:hAnsiTheme="minorHAnsi" w:cstheme="minorBidi"/>
      <w:sz w:val="22"/>
      <w:szCs w:val="22"/>
    </w:rPr>
  </w:style>
  <w:style w:type="paragraph" w:customStyle="1" w:styleId="268C5A0647AF4E3A8FD6418AB5903FDD">
    <w:name w:val="268C5A0647AF4E3A8FD6418AB5903FDD"/>
    <w:rsid w:val="006F1107"/>
    <w:pPr>
      <w:spacing w:after="160" w:line="259" w:lineRule="auto"/>
    </w:pPr>
    <w:rPr>
      <w:rFonts w:asciiTheme="minorHAnsi" w:eastAsiaTheme="minorEastAsia" w:hAnsiTheme="minorHAnsi" w:cstheme="minorBidi"/>
      <w:sz w:val="22"/>
      <w:szCs w:val="22"/>
    </w:rPr>
  </w:style>
  <w:style w:type="paragraph" w:customStyle="1" w:styleId="191970EEB44B4678AB6F610EAAE3B7C9">
    <w:name w:val="191970EEB44B4678AB6F610EAAE3B7C9"/>
    <w:rsid w:val="006F1107"/>
    <w:pPr>
      <w:spacing w:after="160" w:line="259" w:lineRule="auto"/>
    </w:pPr>
    <w:rPr>
      <w:rFonts w:asciiTheme="minorHAnsi" w:eastAsiaTheme="minorEastAsia" w:hAnsiTheme="minorHAnsi" w:cstheme="minorBidi"/>
      <w:sz w:val="22"/>
      <w:szCs w:val="22"/>
    </w:rPr>
  </w:style>
  <w:style w:type="paragraph" w:customStyle="1" w:styleId="3E0096730D6549C888B2D575820790FE">
    <w:name w:val="3E0096730D6549C888B2D575820790FE"/>
    <w:rsid w:val="006F1107"/>
    <w:pPr>
      <w:spacing w:after="160" w:line="259" w:lineRule="auto"/>
    </w:pPr>
    <w:rPr>
      <w:rFonts w:asciiTheme="minorHAnsi" w:eastAsiaTheme="minorEastAsia" w:hAnsiTheme="minorHAnsi" w:cstheme="minorBidi"/>
      <w:sz w:val="22"/>
      <w:szCs w:val="22"/>
    </w:rPr>
  </w:style>
  <w:style w:type="paragraph" w:customStyle="1" w:styleId="C1F9841FA9DB4DE8BF08F445444AF7BB">
    <w:name w:val="C1F9841FA9DB4DE8BF08F445444AF7BB"/>
    <w:rsid w:val="006F1107"/>
    <w:pPr>
      <w:spacing w:after="160" w:line="259" w:lineRule="auto"/>
    </w:pPr>
    <w:rPr>
      <w:rFonts w:asciiTheme="minorHAnsi" w:eastAsiaTheme="minorEastAsia" w:hAnsiTheme="minorHAnsi" w:cstheme="minorBidi"/>
      <w:sz w:val="22"/>
      <w:szCs w:val="22"/>
    </w:rPr>
  </w:style>
  <w:style w:type="paragraph" w:customStyle="1" w:styleId="BF9D392F82934CA9B3EE51F3A042D31B">
    <w:name w:val="BF9D392F82934CA9B3EE51F3A042D31B"/>
    <w:rsid w:val="006F1107"/>
    <w:pPr>
      <w:spacing w:after="160" w:line="259" w:lineRule="auto"/>
    </w:pPr>
    <w:rPr>
      <w:rFonts w:asciiTheme="minorHAnsi" w:eastAsiaTheme="minorEastAsia" w:hAnsiTheme="minorHAnsi" w:cstheme="minorBidi"/>
      <w:sz w:val="22"/>
      <w:szCs w:val="22"/>
    </w:rPr>
  </w:style>
  <w:style w:type="paragraph" w:customStyle="1" w:styleId="AC60BF8BBACC472EBF7D7033DEC666EC">
    <w:name w:val="AC60BF8BBACC472EBF7D7033DEC666EC"/>
    <w:rsid w:val="006F1107"/>
    <w:pPr>
      <w:spacing w:after="160" w:line="259" w:lineRule="auto"/>
    </w:pPr>
    <w:rPr>
      <w:rFonts w:asciiTheme="minorHAnsi" w:eastAsiaTheme="minorEastAsia" w:hAnsiTheme="minorHAnsi" w:cstheme="minorBidi"/>
      <w:sz w:val="22"/>
      <w:szCs w:val="22"/>
    </w:rPr>
  </w:style>
  <w:style w:type="paragraph" w:customStyle="1" w:styleId="48B3DC6BA6D54443AAB0B66191FD6FBD">
    <w:name w:val="48B3DC6BA6D54443AAB0B66191FD6FBD"/>
    <w:rsid w:val="006F1107"/>
    <w:pPr>
      <w:spacing w:after="160" w:line="259" w:lineRule="auto"/>
    </w:pPr>
    <w:rPr>
      <w:rFonts w:asciiTheme="minorHAnsi" w:eastAsiaTheme="minorEastAsia" w:hAnsiTheme="minorHAnsi" w:cstheme="minorBidi"/>
      <w:sz w:val="22"/>
      <w:szCs w:val="22"/>
    </w:rPr>
  </w:style>
  <w:style w:type="paragraph" w:customStyle="1" w:styleId="443BF98590044310BE9E2CCEA1D50255">
    <w:name w:val="443BF98590044310BE9E2CCEA1D50255"/>
    <w:rsid w:val="006F1107"/>
    <w:pPr>
      <w:spacing w:after="160" w:line="259" w:lineRule="auto"/>
    </w:pPr>
    <w:rPr>
      <w:rFonts w:asciiTheme="minorHAnsi" w:eastAsiaTheme="minorEastAsia" w:hAnsiTheme="minorHAnsi" w:cstheme="minorBidi"/>
      <w:sz w:val="22"/>
      <w:szCs w:val="22"/>
    </w:rPr>
  </w:style>
  <w:style w:type="paragraph" w:customStyle="1" w:styleId="15274447842C444782EA74CED124E479">
    <w:name w:val="15274447842C444782EA74CED124E479"/>
    <w:rsid w:val="006F1107"/>
    <w:pPr>
      <w:spacing w:after="160" w:line="259" w:lineRule="auto"/>
    </w:pPr>
    <w:rPr>
      <w:rFonts w:asciiTheme="minorHAnsi" w:eastAsiaTheme="minorEastAsia" w:hAnsiTheme="minorHAnsi" w:cstheme="minorBidi"/>
      <w:sz w:val="22"/>
      <w:szCs w:val="22"/>
    </w:rPr>
  </w:style>
  <w:style w:type="paragraph" w:customStyle="1" w:styleId="53BC4063E746484FA2F8E173008D9EA4">
    <w:name w:val="53BC4063E746484FA2F8E173008D9EA4"/>
    <w:rsid w:val="006F1107"/>
    <w:pPr>
      <w:spacing w:after="160" w:line="259" w:lineRule="auto"/>
    </w:pPr>
    <w:rPr>
      <w:rFonts w:asciiTheme="minorHAnsi" w:eastAsiaTheme="minorEastAsia" w:hAnsiTheme="minorHAnsi" w:cstheme="minorBidi"/>
      <w:sz w:val="22"/>
      <w:szCs w:val="22"/>
    </w:rPr>
  </w:style>
  <w:style w:type="paragraph" w:customStyle="1" w:styleId="E9DD6081856F4314B63FBDD5912CCAC3">
    <w:name w:val="E9DD6081856F4314B63FBDD5912CCAC3"/>
    <w:rsid w:val="006F1107"/>
    <w:pPr>
      <w:spacing w:after="160" w:line="259" w:lineRule="auto"/>
    </w:pPr>
    <w:rPr>
      <w:rFonts w:asciiTheme="minorHAnsi" w:eastAsiaTheme="minorEastAsia" w:hAnsiTheme="minorHAnsi" w:cstheme="minorBidi"/>
      <w:sz w:val="22"/>
      <w:szCs w:val="22"/>
    </w:rPr>
  </w:style>
  <w:style w:type="paragraph" w:customStyle="1" w:styleId="50CC8725A1FD41BEBC338676FDDD2BEB">
    <w:name w:val="50CC8725A1FD41BEBC338676FDDD2BEB"/>
    <w:rsid w:val="006F1107"/>
    <w:pPr>
      <w:spacing w:after="160" w:line="259" w:lineRule="auto"/>
    </w:pPr>
    <w:rPr>
      <w:rFonts w:asciiTheme="minorHAnsi" w:eastAsiaTheme="minorEastAsia" w:hAnsiTheme="minorHAnsi" w:cstheme="minorBidi"/>
      <w:sz w:val="22"/>
      <w:szCs w:val="22"/>
    </w:rPr>
  </w:style>
  <w:style w:type="paragraph" w:customStyle="1" w:styleId="677704BABFC04616BD47A9D4FD0A0FB1">
    <w:name w:val="677704BABFC04616BD47A9D4FD0A0FB1"/>
    <w:rsid w:val="006F1107"/>
    <w:pPr>
      <w:spacing w:after="160" w:line="259" w:lineRule="auto"/>
    </w:pPr>
    <w:rPr>
      <w:rFonts w:asciiTheme="minorHAnsi" w:eastAsiaTheme="minorEastAsia" w:hAnsiTheme="minorHAnsi" w:cstheme="minorBidi"/>
      <w:sz w:val="22"/>
      <w:szCs w:val="22"/>
    </w:rPr>
  </w:style>
  <w:style w:type="paragraph" w:customStyle="1" w:styleId="74766A58174C4988BFE20CD7C77EE055">
    <w:name w:val="74766A58174C4988BFE20CD7C77EE055"/>
    <w:rsid w:val="006F1107"/>
    <w:pPr>
      <w:spacing w:after="160" w:line="259" w:lineRule="auto"/>
    </w:pPr>
    <w:rPr>
      <w:rFonts w:asciiTheme="minorHAnsi" w:eastAsiaTheme="minorEastAsia" w:hAnsiTheme="minorHAnsi" w:cstheme="minorBidi"/>
      <w:sz w:val="22"/>
      <w:szCs w:val="22"/>
    </w:rPr>
  </w:style>
  <w:style w:type="paragraph" w:customStyle="1" w:styleId="D98DF7E603234561BF9898452241B572">
    <w:name w:val="D98DF7E603234561BF9898452241B572"/>
    <w:rsid w:val="006F1107"/>
    <w:pPr>
      <w:spacing w:after="160" w:line="259" w:lineRule="auto"/>
    </w:pPr>
    <w:rPr>
      <w:rFonts w:asciiTheme="minorHAnsi" w:eastAsiaTheme="minorEastAsia" w:hAnsiTheme="minorHAnsi" w:cstheme="minorBidi"/>
      <w:sz w:val="22"/>
      <w:szCs w:val="22"/>
    </w:rPr>
  </w:style>
  <w:style w:type="paragraph" w:customStyle="1" w:styleId="949BF1E4B0BA4288AF26914DAB4BED05">
    <w:name w:val="949BF1E4B0BA4288AF26914DAB4BED05"/>
    <w:rsid w:val="006F1107"/>
    <w:pPr>
      <w:spacing w:after="160" w:line="259" w:lineRule="auto"/>
    </w:pPr>
    <w:rPr>
      <w:rFonts w:asciiTheme="minorHAnsi" w:eastAsiaTheme="minorEastAsia" w:hAnsiTheme="minorHAnsi" w:cstheme="minorBidi"/>
      <w:sz w:val="22"/>
      <w:szCs w:val="22"/>
    </w:rPr>
  </w:style>
  <w:style w:type="paragraph" w:customStyle="1" w:styleId="967DADF3483244C2B309B423AF379C17">
    <w:name w:val="967DADF3483244C2B309B423AF379C17"/>
    <w:rsid w:val="006F1107"/>
    <w:pPr>
      <w:spacing w:after="160" w:line="259" w:lineRule="auto"/>
    </w:pPr>
    <w:rPr>
      <w:rFonts w:asciiTheme="minorHAnsi" w:eastAsiaTheme="minorEastAsia" w:hAnsiTheme="minorHAnsi" w:cstheme="minorBidi"/>
      <w:sz w:val="22"/>
      <w:szCs w:val="22"/>
    </w:rPr>
  </w:style>
  <w:style w:type="paragraph" w:customStyle="1" w:styleId="6F457053760045FD8C90DD6C4845E7B5">
    <w:name w:val="6F457053760045FD8C90DD6C4845E7B5"/>
    <w:rsid w:val="006F1107"/>
    <w:pPr>
      <w:spacing w:after="160" w:line="259" w:lineRule="auto"/>
    </w:pPr>
    <w:rPr>
      <w:rFonts w:asciiTheme="minorHAnsi" w:eastAsiaTheme="minorEastAsia" w:hAnsiTheme="minorHAnsi" w:cstheme="minorBidi"/>
      <w:sz w:val="22"/>
      <w:szCs w:val="22"/>
    </w:rPr>
  </w:style>
  <w:style w:type="paragraph" w:customStyle="1" w:styleId="E88D0C8EC2F749A3978C12F8D3EDB175">
    <w:name w:val="E88D0C8EC2F749A3978C12F8D3EDB175"/>
    <w:rsid w:val="006F1107"/>
    <w:pPr>
      <w:spacing w:after="160" w:line="259" w:lineRule="auto"/>
    </w:pPr>
    <w:rPr>
      <w:rFonts w:asciiTheme="minorHAnsi" w:eastAsiaTheme="minorEastAsia" w:hAnsiTheme="minorHAnsi" w:cstheme="minorBidi"/>
      <w:sz w:val="22"/>
      <w:szCs w:val="22"/>
    </w:rPr>
  </w:style>
  <w:style w:type="paragraph" w:customStyle="1" w:styleId="1EB62F41DE0C44E784316C57E25655E0">
    <w:name w:val="1EB62F41DE0C44E784316C57E25655E0"/>
    <w:rsid w:val="006F1107"/>
    <w:pPr>
      <w:spacing w:after="160" w:line="259" w:lineRule="auto"/>
    </w:pPr>
    <w:rPr>
      <w:rFonts w:asciiTheme="minorHAnsi" w:eastAsiaTheme="minorEastAsia" w:hAnsiTheme="minorHAnsi" w:cstheme="minorBidi"/>
      <w:sz w:val="22"/>
      <w:szCs w:val="22"/>
    </w:rPr>
  </w:style>
  <w:style w:type="paragraph" w:customStyle="1" w:styleId="33D6C4BA00164086B9C948EEC9F83465">
    <w:name w:val="33D6C4BA00164086B9C948EEC9F83465"/>
    <w:rsid w:val="006F1107"/>
    <w:pPr>
      <w:spacing w:after="160" w:line="259" w:lineRule="auto"/>
    </w:pPr>
    <w:rPr>
      <w:rFonts w:asciiTheme="minorHAnsi" w:eastAsiaTheme="minorEastAsia" w:hAnsiTheme="minorHAnsi" w:cstheme="minorBidi"/>
      <w:sz w:val="22"/>
      <w:szCs w:val="22"/>
    </w:rPr>
  </w:style>
  <w:style w:type="paragraph" w:customStyle="1" w:styleId="C822ED9702AA49CE891879E9F6FC4EEC">
    <w:name w:val="C822ED9702AA49CE891879E9F6FC4EEC"/>
    <w:rsid w:val="006F1107"/>
    <w:pPr>
      <w:spacing w:after="160" w:line="259" w:lineRule="auto"/>
    </w:pPr>
    <w:rPr>
      <w:rFonts w:asciiTheme="minorHAnsi" w:eastAsiaTheme="minorEastAsia" w:hAnsiTheme="minorHAnsi" w:cstheme="minorBidi"/>
      <w:sz w:val="22"/>
      <w:szCs w:val="22"/>
    </w:rPr>
  </w:style>
  <w:style w:type="paragraph" w:customStyle="1" w:styleId="33E54E93978045ABB630FD47A4688631">
    <w:name w:val="33E54E93978045ABB630FD47A4688631"/>
    <w:rsid w:val="006F1107"/>
    <w:pPr>
      <w:spacing w:after="160" w:line="259" w:lineRule="auto"/>
    </w:pPr>
    <w:rPr>
      <w:rFonts w:asciiTheme="minorHAnsi" w:eastAsiaTheme="minorEastAsia" w:hAnsiTheme="minorHAnsi" w:cstheme="minorBidi"/>
      <w:sz w:val="22"/>
      <w:szCs w:val="22"/>
    </w:rPr>
  </w:style>
  <w:style w:type="paragraph" w:customStyle="1" w:styleId="0D41D153E7614AF483FA651DE4FE4B66">
    <w:name w:val="0D41D153E7614AF483FA651DE4FE4B66"/>
    <w:rsid w:val="006F1107"/>
    <w:pPr>
      <w:spacing w:after="160" w:line="259" w:lineRule="auto"/>
    </w:pPr>
    <w:rPr>
      <w:rFonts w:asciiTheme="minorHAnsi" w:eastAsiaTheme="minorEastAsia" w:hAnsiTheme="minorHAnsi" w:cstheme="minorBidi"/>
      <w:sz w:val="22"/>
      <w:szCs w:val="22"/>
    </w:rPr>
  </w:style>
  <w:style w:type="paragraph" w:customStyle="1" w:styleId="AA5916DDD60644D3847561C3B62155DC">
    <w:name w:val="AA5916DDD60644D3847561C3B62155DC"/>
    <w:rsid w:val="006F1107"/>
    <w:pPr>
      <w:spacing w:after="160" w:line="259" w:lineRule="auto"/>
    </w:pPr>
    <w:rPr>
      <w:rFonts w:asciiTheme="minorHAnsi" w:eastAsiaTheme="minorEastAsia" w:hAnsiTheme="minorHAnsi" w:cstheme="minorBidi"/>
      <w:sz w:val="22"/>
      <w:szCs w:val="22"/>
    </w:rPr>
  </w:style>
  <w:style w:type="paragraph" w:customStyle="1" w:styleId="066985CBA3834774ACCEDB2CCB6DEAA0">
    <w:name w:val="066985CBA3834774ACCEDB2CCB6DEAA0"/>
    <w:rsid w:val="006F1107"/>
    <w:pPr>
      <w:spacing w:after="160" w:line="259" w:lineRule="auto"/>
    </w:pPr>
    <w:rPr>
      <w:rFonts w:asciiTheme="minorHAnsi" w:eastAsiaTheme="minorEastAsia" w:hAnsiTheme="minorHAnsi" w:cstheme="minorBidi"/>
      <w:sz w:val="22"/>
      <w:szCs w:val="22"/>
    </w:rPr>
  </w:style>
  <w:style w:type="paragraph" w:customStyle="1" w:styleId="AF095F96DCF14341BCED14A350F1D55C">
    <w:name w:val="AF095F96DCF14341BCED14A350F1D55C"/>
    <w:rsid w:val="006F1107"/>
    <w:pPr>
      <w:spacing w:after="160" w:line="259" w:lineRule="auto"/>
    </w:pPr>
    <w:rPr>
      <w:rFonts w:asciiTheme="minorHAnsi" w:eastAsiaTheme="minorEastAsia" w:hAnsiTheme="minorHAnsi" w:cstheme="minorBidi"/>
      <w:sz w:val="22"/>
      <w:szCs w:val="22"/>
    </w:rPr>
  </w:style>
  <w:style w:type="paragraph" w:customStyle="1" w:styleId="9485F963DDEA403BB97BE475AA518805">
    <w:name w:val="9485F963DDEA403BB97BE475AA518805"/>
    <w:rsid w:val="006F1107"/>
    <w:pPr>
      <w:spacing w:after="160" w:line="259" w:lineRule="auto"/>
    </w:pPr>
    <w:rPr>
      <w:rFonts w:asciiTheme="minorHAnsi" w:eastAsiaTheme="minorEastAsia" w:hAnsiTheme="minorHAnsi" w:cstheme="minorBidi"/>
      <w:sz w:val="22"/>
      <w:szCs w:val="22"/>
    </w:rPr>
  </w:style>
  <w:style w:type="paragraph" w:customStyle="1" w:styleId="18687D1E4A524C3BA84320C95DCF1AD5">
    <w:name w:val="18687D1E4A524C3BA84320C95DCF1AD5"/>
    <w:rsid w:val="006F1107"/>
    <w:pPr>
      <w:spacing w:after="160" w:line="259" w:lineRule="auto"/>
    </w:pPr>
    <w:rPr>
      <w:rFonts w:asciiTheme="minorHAnsi" w:eastAsiaTheme="minorEastAsia" w:hAnsiTheme="minorHAnsi" w:cstheme="minorBidi"/>
      <w:sz w:val="22"/>
      <w:szCs w:val="22"/>
    </w:rPr>
  </w:style>
  <w:style w:type="paragraph" w:customStyle="1" w:styleId="868BDDB2EDE6465BB736C0BD602FEA2A">
    <w:name w:val="868BDDB2EDE6465BB736C0BD602FEA2A"/>
    <w:rsid w:val="006F1107"/>
    <w:pPr>
      <w:spacing w:after="160" w:line="259" w:lineRule="auto"/>
    </w:pPr>
    <w:rPr>
      <w:rFonts w:asciiTheme="minorHAnsi" w:eastAsiaTheme="minorEastAsia" w:hAnsiTheme="minorHAnsi" w:cstheme="minorBidi"/>
      <w:sz w:val="22"/>
      <w:szCs w:val="22"/>
    </w:rPr>
  </w:style>
  <w:style w:type="paragraph" w:customStyle="1" w:styleId="CB2577A73DDF4F118FA5320689564C12">
    <w:name w:val="CB2577A73DDF4F118FA5320689564C12"/>
    <w:rsid w:val="006F1107"/>
    <w:pPr>
      <w:spacing w:after="160" w:line="259" w:lineRule="auto"/>
    </w:pPr>
    <w:rPr>
      <w:rFonts w:asciiTheme="minorHAnsi" w:eastAsiaTheme="minorEastAsia" w:hAnsiTheme="minorHAnsi" w:cstheme="minorBidi"/>
      <w:sz w:val="22"/>
      <w:szCs w:val="22"/>
    </w:rPr>
  </w:style>
  <w:style w:type="paragraph" w:customStyle="1" w:styleId="15558ED0AD404F03B4BACE1F3A11CCB1">
    <w:name w:val="15558ED0AD404F03B4BACE1F3A11CCB1"/>
    <w:rsid w:val="006F1107"/>
    <w:pPr>
      <w:spacing w:after="160" w:line="259" w:lineRule="auto"/>
    </w:pPr>
    <w:rPr>
      <w:rFonts w:asciiTheme="minorHAnsi" w:eastAsiaTheme="minorEastAsia" w:hAnsiTheme="minorHAnsi" w:cstheme="minorBidi"/>
      <w:sz w:val="22"/>
      <w:szCs w:val="22"/>
    </w:rPr>
  </w:style>
  <w:style w:type="paragraph" w:customStyle="1" w:styleId="636C1172946D46D3B2DE397D5BEBDC2C">
    <w:name w:val="636C1172946D46D3B2DE397D5BEBDC2C"/>
    <w:rsid w:val="006F1107"/>
    <w:pPr>
      <w:spacing w:after="160" w:line="259" w:lineRule="auto"/>
    </w:pPr>
    <w:rPr>
      <w:rFonts w:asciiTheme="minorHAnsi" w:eastAsiaTheme="minorEastAsia" w:hAnsiTheme="minorHAnsi" w:cstheme="minorBidi"/>
      <w:sz w:val="22"/>
      <w:szCs w:val="22"/>
    </w:rPr>
  </w:style>
  <w:style w:type="paragraph" w:customStyle="1" w:styleId="38419280304F49E695E0EE4CCF53C0F9">
    <w:name w:val="38419280304F49E695E0EE4CCF53C0F9"/>
    <w:rsid w:val="006F1107"/>
    <w:pPr>
      <w:spacing w:after="160" w:line="259" w:lineRule="auto"/>
    </w:pPr>
    <w:rPr>
      <w:rFonts w:asciiTheme="minorHAnsi" w:eastAsiaTheme="minorEastAsia" w:hAnsiTheme="minorHAnsi" w:cstheme="minorBidi"/>
      <w:sz w:val="22"/>
      <w:szCs w:val="22"/>
    </w:rPr>
  </w:style>
  <w:style w:type="paragraph" w:customStyle="1" w:styleId="8E158CE15BA04670910FD970C0A8869B">
    <w:name w:val="8E158CE15BA04670910FD970C0A8869B"/>
    <w:rsid w:val="006F1107"/>
    <w:pPr>
      <w:spacing w:after="160" w:line="259" w:lineRule="auto"/>
    </w:pPr>
    <w:rPr>
      <w:rFonts w:asciiTheme="minorHAnsi" w:eastAsiaTheme="minorEastAsia" w:hAnsiTheme="minorHAnsi" w:cstheme="minorBidi"/>
      <w:sz w:val="22"/>
      <w:szCs w:val="22"/>
    </w:rPr>
  </w:style>
  <w:style w:type="paragraph" w:customStyle="1" w:styleId="F0514E623A4944DA889A2B81AE80DE75">
    <w:name w:val="F0514E623A4944DA889A2B81AE80DE75"/>
    <w:rsid w:val="006F1107"/>
    <w:pPr>
      <w:spacing w:after="160" w:line="259" w:lineRule="auto"/>
    </w:pPr>
    <w:rPr>
      <w:rFonts w:asciiTheme="minorHAnsi" w:eastAsiaTheme="minorEastAsia" w:hAnsiTheme="minorHAnsi" w:cstheme="minorBidi"/>
      <w:sz w:val="22"/>
      <w:szCs w:val="22"/>
    </w:rPr>
  </w:style>
  <w:style w:type="paragraph" w:customStyle="1" w:styleId="00DE98D4621D47DD81F2FD5F3FC38CC1">
    <w:name w:val="00DE98D4621D47DD81F2FD5F3FC38CC1"/>
    <w:rsid w:val="006F1107"/>
    <w:pPr>
      <w:spacing w:after="160" w:line="259" w:lineRule="auto"/>
    </w:pPr>
    <w:rPr>
      <w:rFonts w:asciiTheme="minorHAnsi" w:eastAsiaTheme="minorEastAsia" w:hAnsiTheme="minorHAnsi" w:cstheme="minorBidi"/>
      <w:sz w:val="22"/>
      <w:szCs w:val="22"/>
    </w:rPr>
  </w:style>
  <w:style w:type="paragraph" w:customStyle="1" w:styleId="883396DE242F4BA0AAD9CE4A138BC6D9">
    <w:name w:val="883396DE242F4BA0AAD9CE4A138BC6D9"/>
    <w:rsid w:val="006F1107"/>
    <w:pPr>
      <w:spacing w:after="160" w:line="259" w:lineRule="auto"/>
    </w:pPr>
    <w:rPr>
      <w:rFonts w:asciiTheme="minorHAnsi" w:eastAsiaTheme="minorEastAsia" w:hAnsiTheme="minorHAnsi" w:cstheme="minorBidi"/>
      <w:sz w:val="22"/>
      <w:szCs w:val="22"/>
    </w:rPr>
  </w:style>
  <w:style w:type="paragraph" w:customStyle="1" w:styleId="72F087678481400DA81444EF40C3F417">
    <w:name w:val="72F087678481400DA81444EF40C3F417"/>
    <w:rsid w:val="006F1107"/>
    <w:pPr>
      <w:spacing w:after="160" w:line="259" w:lineRule="auto"/>
    </w:pPr>
    <w:rPr>
      <w:rFonts w:asciiTheme="minorHAnsi" w:eastAsiaTheme="minorEastAsia" w:hAnsiTheme="minorHAnsi" w:cstheme="minorBidi"/>
      <w:sz w:val="22"/>
      <w:szCs w:val="22"/>
    </w:rPr>
  </w:style>
  <w:style w:type="paragraph" w:customStyle="1" w:styleId="D0E9E139D8BF4F7F89178FEC15DF91C2">
    <w:name w:val="D0E9E139D8BF4F7F89178FEC15DF91C2"/>
    <w:rsid w:val="006F1107"/>
    <w:pPr>
      <w:spacing w:after="160" w:line="259" w:lineRule="auto"/>
    </w:pPr>
    <w:rPr>
      <w:rFonts w:asciiTheme="minorHAnsi" w:eastAsiaTheme="minorEastAsia" w:hAnsiTheme="minorHAnsi" w:cstheme="minorBidi"/>
      <w:sz w:val="22"/>
      <w:szCs w:val="22"/>
    </w:rPr>
  </w:style>
  <w:style w:type="paragraph" w:customStyle="1" w:styleId="641EA1D2A87345D59F36134B40981B96">
    <w:name w:val="641EA1D2A87345D59F36134B40981B96"/>
    <w:rsid w:val="006F1107"/>
    <w:pPr>
      <w:spacing w:after="160" w:line="259" w:lineRule="auto"/>
    </w:pPr>
    <w:rPr>
      <w:rFonts w:asciiTheme="minorHAnsi" w:eastAsiaTheme="minorEastAsia" w:hAnsiTheme="minorHAnsi" w:cstheme="minorBidi"/>
      <w:sz w:val="22"/>
      <w:szCs w:val="22"/>
    </w:rPr>
  </w:style>
  <w:style w:type="paragraph" w:customStyle="1" w:styleId="049C02D55773499095A3D921776942DE">
    <w:name w:val="049C02D55773499095A3D921776942DE"/>
    <w:rsid w:val="006F1107"/>
    <w:pPr>
      <w:spacing w:after="160" w:line="259" w:lineRule="auto"/>
    </w:pPr>
    <w:rPr>
      <w:rFonts w:asciiTheme="minorHAnsi" w:eastAsiaTheme="minorEastAsia" w:hAnsiTheme="minorHAnsi" w:cstheme="minorBidi"/>
      <w:sz w:val="22"/>
      <w:szCs w:val="22"/>
    </w:rPr>
  </w:style>
  <w:style w:type="paragraph" w:customStyle="1" w:styleId="39DB19D8E5B44CA3882AEEF821FFDC76">
    <w:name w:val="39DB19D8E5B44CA3882AEEF821FFDC76"/>
    <w:rsid w:val="006F1107"/>
    <w:pPr>
      <w:spacing w:after="160" w:line="259" w:lineRule="auto"/>
    </w:pPr>
    <w:rPr>
      <w:rFonts w:asciiTheme="minorHAnsi" w:eastAsiaTheme="minorEastAsia" w:hAnsiTheme="minorHAnsi" w:cstheme="minorBidi"/>
      <w:sz w:val="22"/>
      <w:szCs w:val="22"/>
    </w:rPr>
  </w:style>
  <w:style w:type="paragraph" w:customStyle="1" w:styleId="F404D7F1A1F34352A6263D4AA9E2B326">
    <w:name w:val="F404D7F1A1F34352A6263D4AA9E2B326"/>
    <w:rsid w:val="006F1107"/>
    <w:pPr>
      <w:spacing w:after="160" w:line="259" w:lineRule="auto"/>
    </w:pPr>
    <w:rPr>
      <w:rFonts w:asciiTheme="minorHAnsi" w:eastAsiaTheme="minorEastAsia" w:hAnsiTheme="minorHAnsi" w:cstheme="minorBidi"/>
      <w:sz w:val="22"/>
      <w:szCs w:val="22"/>
    </w:rPr>
  </w:style>
  <w:style w:type="paragraph" w:customStyle="1" w:styleId="A637167631704EFF8BF122BFE75BF6A3">
    <w:name w:val="A637167631704EFF8BF122BFE75BF6A3"/>
    <w:rsid w:val="006F1107"/>
    <w:pPr>
      <w:spacing w:after="160" w:line="259" w:lineRule="auto"/>
    </w:pPr>
    <w:rPr>
      <w:rFonts w:asciiTheme="minorHAnsi" w:eastAsiaTheme="minorEastAsia" w:hAnsiTheme="minorHAnsi" w:cstheme="minorBidi"/>
      <w:sz w:val="22"/>
      <w:szCs w:val="22"/>
    </w:rPr>
  </w:style>
  <w:style w:type="paragraph" w:customStyle="1" w:styleId="45C6562251B04BA6B34919B496211C57">
    <w:name w:val="45C6562251B04BA6B34919B496211C57"/>
    <w:rsid w:val="006F1107"/>
    <w:pPr>
      <w:spacing w:after="160" w:line="259" w:lineRule="auto"/>
    </w:pPr>
    <w:rPr>
      <w:rFonts w:asciiTheme="minorHAnsi" w:eastAsiaTheme="minorEastAsia" w:hAnsiTheme="minorHAnsi" w:cstheme="minorBidi"/>
      <w:sz w:val="22"/>
      <w:szCs w:val="22"/>
    </w:rPr>
  </w:style>
  <w:style w:type="paragraph" w:customStyle="1" w:styleId="BB0A20FF947746D289B19BF6D54E1C6D">
    <w:name w:val="BB0A20FF947746D289B19BF6D54E1C6D"/>
    <w:rsid w:val="006F1107"/>
    <w:pPr>
      <w:spacing w:after="160" w:line="259" w:lineRule="auto"/>
    </w:pPr>
    <w:rPr>
      <w:rFonts w:asciiTheme="minorHAnsi" w:eastAsiaTheme="minorEastAsia" w:hAnsiTheme="minorHAnsi" w:cstheme="minorBidi"/>
      <w:sz w:val="22"/>
      <w:szCs w:val="22"/>
    </w:rPr>
  </w:style>
  <w:style w:type="paragraph" w:customStyle="1" w:styleId="58B149D362CD4BE180ED3C99F6152EF2">
    <w:name w:val="58B149D362CD4BE180ED3C99F6152EF2"/>
    <w:rsid w:val="006F1107"/>
    <w:pPr>
      <w:spacing w:after="160" w:line="259" w:lineRule="auto"/>
    </w:pPr>
    <w:rPr>
      <w:rFonts w:asciiTheme="minorHAnsi" w:eastAsiaTheme="minorEastAsia" w:hAnsiTheme="minorHAnsi" w:cstheme="minorBidi"/>
      <w:sz w:val="22"/>
      <w:szCs w:val="22"/>
    </w:rPr>
  </w:style>
  <w:style w:type="paragraph" w:customStyle="1" w:styleId="406F599D3FDD40BCA83346386517B58A">
    <w:name w:val="406F599D3FDD40BCA83346386517B58A"/>
    <w:rsid w:val="006F1107"/>
    <w:pPr>
      <w:spacing w:after="160" w:line="259" w:lineRule="auto"/>
    </w:pPr>
    <w:rPr>
      <w:rFonts w:asciiTheme="minorHAnsi" w:eastAsiaTheme="minorEastAsia" w:hAnsiTheme="minorHAnsi" w:cstheme="minorBidi"/>
      <w:sz w:val="22"/>
      <w:szCs w:val="22"/>
    </w:rPr>
  </w:style>
  <w:style w:type="paragraph" w:customStyle="1" w:styleId="ABCCC8EE970D4BB1AF350AED34E48502">
    <w:name w:val="ABCCC8EE970D4BB1AF350AED34E48502"/>
    <w:rsid w:val="006F1107"/>
    <w:pPr>
      <w:spacing w:after="160" w:line="259" w:lineRule="auto"/>
    </w:pPr>
    <w:rPr>
      <w:rFonts w:asciiTheme="minorHAnsi" w:eastAsiaTheme="minorEastAsia" w:hAnsiTheme="minorHAnsi" w:cstheme="minorBidi"/>
      <w:sz w:val="22"/>
      <w:szCs w:val="22"/>
    </w:rPr>
  </w:style>
  <w:style w:type="paragraph" w:customStyle="1" w:styleId="AC64E91014C0449D99220A51660F5144">
    <w:name w:val="AC64E91014C0449D99220A51660F5144"/>
    <w:rsid w:val="006F1107"/>
    <w:pPr>
      <w:spacing w:after="160" w:line="259" w:lineRule="auto"/>
    </w:pPr>
    <w:rPr>
      <w:rFonts w:asciiTheme="minorHAnsi" w:eastAsiaTheme="minorEastAsia" w:hAnsiTheme="minorHAnsi" w:cstheme="minorBidi"/>
      <w:sz w:val="22"/>
      <w:szCs w:val="22"/>
    </w:rPr>
  </w:style>
  <w:style w:type="paragraph" w:customStyle="1" w:styleId="B7FEBE50012F4560AEF82E15A5395E6C">
    <w:name w:val="B7FEBE50012F4560AEF82E15A5395E6C"/>
    <w:rsid w:val="006F1107"/>
    <w:pPr>
      <w:spacing w:after="160" w:line="259" w:lineRule="auto"/>
    </w:pPr>
    <w:rPr>
      <w:rFonts w:asciiTheme="minorHAnsi" w:eastAsiaTheme="minorEastAsia" w:hAnsiTheme="minorHAnsi" w:cstheme="minorBidi"/>
      <w:sz w:val="22"/>
      <w:szCs w:val="22"/>
    </w:rPr>
  </w:style>
  <w:style w:type="paragraph" w:customStyle="1" w:styleId="D571FB2146C240E18381D7C2C565A16A">
    <w:name w:val="D571FB2146C240E18381D7C2C565A16A"/>
    <w:rsid w:val="006F1107"/>
    <w:pPr>
      <w:spacing w:after="160" w:line="259" w:lineRule="auto"/>
    </w:pPr>
    <w:rPr>
      <w:rFonts w:asciiTheme="minorHAnsi" w:eastAsiaTheme="minorEastAsia" w:hAnsiTheme="minorHAnsi" w:cstheme="minorBidi"/>
      <w:sz w:val="22"/>
      <w:szCs w:val="22"/>
    </w:rPr>
  </w:style>
  <w:style w:type="paragraph" w:customStyle="1" w:styleId="5B6B6532883D465EA334A0EDD0A4E219">
    <w:name w:val="5B6B6532883D465EA334A0EDD0A4E219"/>
    <w:rsid w:val="006F1107"/>
    <w:pPr>
      <w:spacing w:after="160" w:line="259" w:lineRule="auto"/>
    </w:pPr>
    <w:rPr>
      <w:rFonts w:asciiTheme="minorHAnsi" w:eastAsiaTheme="minorEastAsia" w:hAnsiTheme="minorHAnsi" w:cstheme="minorBidi"/>
      <w:sz w:val="22"/>
      <w:szCs w:val="22"/>
    </w:rPr>
  </w:style>
  <w:style w:type="paragraph" w:customStyle="1" w:styleId="1E8BCF7547334631B79206570E483A93">
    <w:name w:val="1E8BCF7547334631B79206570E483A93"/>
    <w:rsid w:val="00A6354F"/>
    <w:pPr>
      <w:spacing w:after="160" w:line="259" w:lineRule="auto"/>
    </w:pPr>
    <w:rPr>
      <w:rFonts w:asciiTheme="minorHAnsi" w:eastAsiaTheme="minorEastAsia" w:hAnsiTheme="minorHAnsi" w:cstheme="minorBidi"/>
      <w:sz w:val="22"/>
      <w:szCs w:val="22"/>
    </w:rPr>
  </w:style>
  <w:style w:type="paragraph" w:customStyle="1" w:styleId="A89271EE671C42ADAEC739071F620715">
    <w:name w:val="A89271EE671C42ADAEC739071F620715"/>
    <w:rsid w:val="00A6354F"/>
    <w:pPr>
      <w:spacing w:after="160" w:line="259" w:lineRule="auto"/>
    </w:pPr>
    <w:rPr>
      <w:rFonts w:asciiTheme="minorHAnsi" w:eastAsiaTheme="minorEastAsia" w:hAnsiTheme="minorHAnsi" w:cstheme="minorBidi"/>
      <w:sz w:val="22"/>
      <w:szCs w:val="22"/>
    </w:rPr>
  </w:style>
  <w:style w:type="paragraph" w:customStyle="1" w:styleId="04042D19357D4448A9687EAE8E417076">
    <w:name w:val="04042D19357D4448A9687EAE8E417076"/>
    <w:rsid w:val="00A6354F"/>
    <w:pPr>
      <w:spacing w:after="160" w:line="259" w:lineRule="auto"/>
    </w:pPr>
    <w:rPr>
      <w:rFonts w:asciiTheme="minorHAnsi" w:eastAsiaTheme="minorEastAsia" w:hAnsiTheme="minorHAnsi" w:cstheme="minorBidi"/>
      <w:sz w:val="22"/>
      <w:szCs w:val="22"/>
    </w:rPr>
  </w:style>
  <w:style w:type="paragraph" w:customStyle="1" w:styleId="965311B6E3814E2FB44B37FD011D0A2C">
    <w:name w:val="965311B6E3814E2FB44B37FD011D0A2C"/>
    <w:rsid w:val="00A6354F"/>
    <w:pPr>
      <w:spacing w:after="160" w:line="259" w:lineRule="auto"/>
    </w:pPr>
    <w:rPr>
      <w:rFonts w:asciiTheme="minorHAnsi" w:eastAsiaTheme="minorEastAsia" w:hAnsiTheme="minorHAnsi" w:cstheme="minorBidi"/>
      <w:sz w:val="22"/>
      <w:szCs w:val="22"/>
    </w:rPr>
  </w:style>
  <w:style w:type="paragraph" w:customStyle="1" w:styleId="EE4E6EBEB0FD4A44943E5EC14155A085">
    <w:name w:val="EE4E6EBEB0FD4A44943E5EC14155A085"/>
    <w:rsid w:val="00A6354F"/>
    <w:pPr>
      <w:spacing w:after="160" w:line="259" w:lineRule="auto"/>
    </w:pPr>
    <w:rPr>
      <w:rFonts w:asciiTheme="minorHAnsi" w:eastAsiaTheme="minorEastAsia" w:hAnsiTheme="minorHAnsi" w:cstheme="minorBidi"/>
      <w:sz w:val="22"/>
      <w:szCs w:val="22"/>
    </w:rPr>
  </w:style>
  <w:style w:type="paragraph" w:customStyle="1" w:styleId="F9D8807FCD67494293A8B5472552CBA0">
    <w:name w:val="F9D8807FCD67494293A8B5472552CBA0"/>
    <w:rsid w:val="00A6354F"/>
    <w:pPr>
      <w:spacing w:after="160" w:line="259" w:lineRule="auto"/>
    </w:pPr>
    <w:rPr>
      <w:rFonts w:asciiTheme="minorHAnsi" w:eastAsiaTheme="minorEastAsia" w:hAnsiTheme="minorHAnsi" w:cstheme="minorBidi"/>
      <w:sz w:val="22"/>
      <w:szCs w:val="22"/>
    </w:rPr>
  </w:style>
  <w:style w:type="paragraph" w:customStyle="1" w:styleId="B8716495DF024EECABAB0635F8190A1D">
    <w:name w:val="B8716495DF024EECABAB0635F8190A1D"/>
    <w:rsid w:val="00A6354F"/>
    <w:pPr>
      <w:spacing w:after="160" w:line="259" w:lineRule="auto"/>
    </w:pPr>
    <w:rPr>
      <w:rFonts w:asciiTheme="minorHAnsi" w:eastAsiaTheme="minorEastAsia" w:hAnsiTheme="minorHAnsi" w:cstheme="minorBidi"/>
      <w:sz w:val="22"/>
      <w:szCs w:val="22"/>
    </w:rPr>
  </w:style>
  <w:style w:type="paragraph" w:customStyle="1" w:styleId="4EC66D55D3CB4FB7AE5EF92CD85A441F">
    <w:name w:val="4EC66D55D3CB4FB7AE5EF92CD85A441F"/>
    <w:rsid w:val="00A6354F"/>
    <w:pPr>
      <w:spacing w:after="160" w:line="259" w:lineRule="auto"/>
    </w:pPr>
    <w:rPr>
      <w:rFonts w:asciiTheme="minorHAnsi" w:eastAsiaTheme="minorEastAsia" w:hAnsiTheme="minorHAnsi" w:cstheme="minorBidi"/>
      <w:sz w:val="22"/>
      <w:szCs w:val="22"/>
    </w:rPr>
  </w:style>
  <w:style w:type="paragraph" w:customStyle="1" w:styleId="59273AB35E8A4196ADA520806574AEFF">
    <w:name w:val="59273AB35E8A4196ADA520806574AEFF"/>
    <w:rsid w:val="00A6354F"/>
    <w:pPr>
      <w:spacing w:after="160" w:line="259" w:lineRule="auto"/>
    </w:pPr>
    <w:rPr>
      <w:rFonts w:asciiTheme="minorHAnsi" w:eastAsiaTheme="minorEastAsia" w:hAnsiTheme="minorHAnsi" w:cstheme="minorBidi"/>
      <w:sz w:val="22"/>
      <w:szCs w:val="22"/>
    </w:rPr>
  </w:style>
  <w:style w:type="paragraph" w:customStyle="1" w:styleId="336C4F728D0444F59120505605D05BD0">
    <w:name w:val="336C4F728D0444F59120505605D05BD0"/>
    <w:rsid w:val="00A6354F"/>
    <w:pPr>
      <w:spacing w:after="160" w:line="259" w:lineRule="auto"/>
    </w:pPr>
    <w:rPr>
      <w:rFonts w:asciiTheme="minorHAnsi" w:eastAsiaTheme="minorEastAsia" w:hAnsiTheme="minorHAnsi" w:cstheme="minorBidi"/>
      <w:sz w:val="22"/>
      <w:szCs w:val="22"/>
    </w:rPr>
  </w:style>
  <w:style w:type="paragraph" w:customStyle="1" w:styleId="E76A774000B64997B255DAB0209687A0">
    <w:name w:val="E76A774000B64997B255DAB0209687A0"/>
    <w:rsid w:val="00A6354F"/>
    <w:pPr>
      <w:spacing w:after="160" w:line="259" w:lineRule="auto"/>
    </w:pPr>
    <w:rPr>
      <w:rFonts w:asciiTheme="minorHAnsi" w:eastAsiaTheme="minorEastAsia" w:hAnsiTheme="minorHAnsi" w:cstheme="minorBidi"/>
      <w:sz w:val="22"/>
      <w:szCs w:val="22"/>
    </w:rPr>
  </w:style>
  <w:style w:type="paragraph" w:customStyle="1" w:styleId="66DBB057082246B6A45CA9C6BD321875">
    <w:name w:val="66DBB057082246B6A45CA9C6BD321875"/>
    <w:rsid w:val="00A6354F"/>
    <w:pPr>
      <w:spacing w:after="160" w:line="259" w:lineRule="auto"/>
    </w:pPr>
    <w:rPr>
      <w:rFonts w:asciiTheme="minorHAnsi" w:eastAsiaTheme="minorEastAsia" w:hAnsiTheme="minorHAnsi" w:cstheme="minorBidi"/>
      <w:sz w:val="22"/>
      <w:szCs w:val="22"/>
    </w:rPr>
  </w:style>
  <w:style w:type="paragraph" w:customStyle="1" w:styleId="2E39170A4C124D7F92F2ED92AA18A54D">
    <w:name w:val="2E39170A4C124D7F92F2ED92AA18A54D"/>
    <w:rsid w:val="00A6354F"/>
    <w:pPr>
      <w:spacing w:after="160" w:line="259" w:lineRule="auto"/>
    </w:pPr>
    <w:rPr>
      <w:rFonts w:asciiTheme="minorHAnsi" w:eastAsiaTheme="minorEastAsia" w:hAnsiTheme="minorHAnsi" w:cstheme="minorBidi"/>
      <w:sz w:val="22"/>
      <w:szCs w:val="22"/>
    </w:rPr>
  </w:style>
  <w:style w:type="paragraph" w:customStyle="1" w:styleId="03C8B62012894869A1C63C46057855AE">
    <w:name w:val="03C8B62012894869A1C63C46057855AE"/>
    <w:rsid w:val="00A6354F"/>
    <w:pPr>
      <w:spacing w:after="160" w:line="259" w:lineRule="auto"/>
    </w:pPr>
    <w:rPr>
      <w:rFonts w:asciiTheme="minorHAnsi" w:eastAsiaTheme="minorEastAsia" w:hAnsiTheme="minorHAnsi" w:cstheme="minorBidi"/>
      <w:sz w:val="22"/>
      <w:szCs w:val="22"/>
    </w:rPr>
  </w:style>
  <w:style w:type="paragraph" w:customStyle="1" w:styleId="4F6967AB15414267BEDCD2CF88F72BC3">
    <w:name w:val="4F6967AB15414267BEDCD2CF88F72BC3"/>
    <w:rsid w:val="00A6354F"/>
    <w:pPr>
      <w:spacing w:after="160" w:line="259" w:lineRule="auto"/>
    </w:pPr>
    <w:rPr>
      <w:rFonts w:asciiTheme="minorHAnsi" w:eastAsiaTheme="minorEastAsia" w:hAnsiTheme="minorHAnsi" w:cstheme="minorBidi"/>
      <w:sz w:val="22"/>
      <w:szCs w:val="22"/>
    </w:rPr>
  </w:style>
  <w:style w:type="paragraph" w:customStyle="1" w:styleId="03B0C1BC0A4447A8B285D7FD759CF706">
    <w:name w:val="03B0C1BC0A4447A8B285D7FD759CF706"/>
    <w:rsid w:val="00A6354F"/>
    <w:pPr>
      <w:spacing w:after="160" w:line="259" w:lineRule="auto"/>
    </w:pPr>
    <w:rPr>
      <w:rFonts w:asciiTheme="minorHAnsi" w:eastAsiaTheme="minorEastAsia" w:hAnsiTheme="minorHAnsi" w:cstheme="minorBidi"/>
      <w:sz w:val="22"/>
      <w:szCs w:val="22"/>
    </w:rPr>
  </w:style>
  <w:style w:type="paragraph" w:customStyle="1" w:styleId="1EB8FA40A0C646518A36B73B0C609353">
    <w:name w:val="1EB8FA40A0C646518A36B73B0C609353"/>
    <w:rsid w:val="00A6354F"/>
    <w:pPr>
      <w:spacing w:after="160" w:line="259" w:lineRule="auto"/>
    </w:pPr>
    <w:rPr>
      <w:rFonts w:asciiTheme="minorHAnsi" w:eastAsiaTheme="minorEastAsia" w:hAnsiTheme="minorHAnsi" w:cstheme="minorBidi"/>
      <w:sz w:val="22"/>
      <w:szCs w:val="22"/>
    </w:rPr>
  </w:style>
  <w:style w:type="paragraph" w:customStyle="1" w:styleId="2F8B7E17BAFE4EF890A6EE3FF18ABB7C">
    <w:name w:val="2F8B7E17BAFE4EF890A6EE3FF18ABB7C"/>
    <w:rsid w:val="00A6354F"/>
    <w:pPr>
      <w:spacing w:after="160" w:line="259" w:lineRule="auto"/>
    </w:pPr>
    <w:rPr>
      <w:rFonts w:asciiTheme="minorHAnsi" w:eastAsiaTheme="minorEastAsia" w:hAnsiTheme="minorHAnsi" w:cstheme="minorBidi"/>
      <w:sz w:val="22"/>
      <w:szCs w:val="22"/>
    </w:rPr>
  </w:style>
  <w:style w:type="paragraph" w:customStyle="1" w:styleId="1797001FA38A4A13840D91C82D8A33AB">
    <w:name w:val="1797001FA38A4A13840D91C82D8A33AB"/>
    <w:rsid w:val="00A6354F"/>
    <w:pPr>
      <w:spacing w:after="160" w:line="259" w:lineRule="auto"/>
    </w:pPr>
    <w:rPr>
      <w:rFonts w:asciiTheme="minorHAnsi" w:eastAsiaTheme="minorEastAsia" w:hAnsiTheme="minorHAnsi" w:cstheme="minorBidi"/>
      <w:sz w:val="22"/>
      <w:szCs w:val="22"/>
    </w:rPr>
  </w:style>
  <w:style w:type="paragraph" w:customStyle="1" w:styleId="4F8ACA52CE6A4463AEA9A20B40396966">
    <w:name w:val="4F8ACA52CE6A4463AEA9A20B40396966"/>
    <w:rsid w:val="00A6354F"/>
    <w:pPr>
      <w:spacing w:after="160" w:line="259" w:lineRule="auto"/>
    </w:pPr>
    <w:rPr>
      <w:rFonts w:asciiTheme="minorHAnsi" w:eastAsiaTheme="minorEastAsia" w:hAnsiTheme="minorHAnsi" w:cstheme="minorBidi"/>
      <w:sz w:val="22"/>
      <w:szCs w:val="22"/>
    </w:rPr>
  </w:style>
  <w:style w:type="paragraph" w:customStyle="1" w:styleId="6BE2026F3921452BBC04A28D8565E60D">
    <w:name w:val="6BE2026F3921452BBC04A28D8565E60D"/>
    <w:rsid w:val="00A6354F"/>
    <w:pPr>
      <w:spacing w:after="160" w:line="259" w:lineRule="auto"/>
    </w:pPr>
    <w:rPr>
      <w:rFonts w:asciiTheme="minorHAnsi" w:eastAsiaTheme="minorEastAsia" w:hAnsiTheme="minorHAnsi" w:cstheme="minorBidi"/>
      <w:sz w:val="22"/>
      <w:szCs w:val="22"/>
    </w:rPr>
  </w:style>
  <w:style w:type="paragraph" w:customStyle="1" w:styleId="5F6F5035B7174B28A29AECF101190C52">
    <w:name w:val="5F6F5035B7174B28A29AECF101190C52"/>
    <w:rsid w:val="00A6354F"/>
    <w:pPr>
      <w:spacing w:after="160" w:line="259" w:lineRule="auto"/>
    </w:pPr>
    <w:rPr>
      <w:rFonts w:asciiTheme="minorHAnsi" w:eastAsiaTheme="minorEastAsia" w:hAnsiTheme="minorHAnsi" w:cstheme="minorBidi"/>
      <w:sz w:val="22"/>
      <w:szCs w:val="22"/>
    </w:rPr>
  </w:style>
  <w:style w:type="paragraph" w:customStyle="1" w:styleId="44762DC49B414066838B9BC0BE4072B6">
    <w:name w:val="44762DC49B414066838B9BC0BE4072B6"/>
    <w:rsid w:val="00A6354F"/>
    <w:pPr>
      <w:spacing w:after="160" w:line="259" w:lineRule="auto"/>
    </w:pPr>
    <w:rPr>
      <w:rFonts w:asciiTheme="minorHAnsi" w:eastAsiaTheme="minorEastAsia" w:hAnsiTheme="minorHAnsi" w:cstheme="minorBidi"/>
      <w:sz w:val="22"/>
      <w:szCs w:val="22"/>
    </w:rPr>
  </w:style>
  <w:style w:type="paragraph" w:customStyle="1" w:styleId="D8E8F7164ABB47BCBE6CFBACFE1969B0">
    <w:name w:val="D8E8F7164ABB47BCBE6CFBACFE1969B0"/>
    <w:rsid w:val="00A6354F"/>
    <w:pPr>
      <w:spacing w:after="160" w:line="259" w:lineRule="auto"/>
    </w:pPr>
    <w:rPr>
      <w:rFonts w:asciiTheme="minorHAnsi" w:eastAsiaTheme="minorEastAsia" w:hAnsiTheme="minorHAnsi" w:cstheme="minorBidi"/>
      <w:sz w:val="22"/>
      <w:szCs w:val="22"/>
    </w:rPr>
  </w:style>
  <w:style w:type="paragraph" w:customStyle="1" w:styleId="15C6E6CBEBD74B50BF68351D0F646FD4">
    <w:name w:val="15C6E6CBEBD74B50BF68351D0F646FD4"/>
    <w:rsid w:val="00A6354F"/>
    <w:pPr>
      <w:spacing w:after="160" w:line="259" w:lineRule="auto"/>
    </w:pPr>
    <w:rPr>
      <w:rFonts w:asciiTheme="minorHAnsi" w:eastAsiaTheme="minorEastAsia" w:hAnsiTheme="minorHAnsi" w:cstheme="minorBidi"/>
      <w:sz w:val="22"/>
      <w:szCs w:val="22"/>
    </w:rPr>
  </w:style>
  <w:style w:type="paragraph" w:customStyle="1" w:styleId="A8F80A88D6F44DC4A957B5190E6EAA05">
    <w:name w:val="A8F80A88D6F44DC4A957B5190E6EAA05"/>
    <w:rsid w:val="00A6354F"/>
    <w:pPr>
      <w:spacing w:after="160" w:line="259" w:lineRule="auto"/>
    </w:pPr>
    <w:rPr>
      <w:rFonts w:asciiTheme="minorHAnsi" w:eastAsiaTheme="minorEastAsia" w:hAnsiTheme="minorHAnsi" w:cstheme="minorBidi"/>
      <w:sz w:val="22"/>
      <w:szCs w:val="22"/>
    </w:rPr>
  </w:style>
  <w:style w:type="paragraph" w:customStyle="1" w:styleId="234FA758FC2744A48A2D96F19C5226E9">
    <w:name w:val="234FA758FC2744A48A2D96F19C5226E9"/>
    <w:rsid w:val="00A6354F"/>
    <w:pPr>
      <w:spacing w:after="160" w:line="259" w:lineRule="auto"/>
    </w:pPr>
    <w:rPr>
      <w:rFonts w:asciiTheme="minorHAnsi" w:eastAsiaTheme="minorEastAsia" w:hAnsiTheme="minorHAnsi" w:cstheme="minorBidi"/>
      <w:sz w:val="22"/>
      <w:szCs w:val="22"/>
    </w:rPr>
  </w:style>
  <w:style w:type="paragraph" w:customStyle="1" w:styleId="CA8AC006C4A944789A83F9B8E346A13E">
    <w:name w:val="CA8AC006C4A944789A83F9B8E346A13E"/>
    <w:rsid w:val="00A6354F"/>
    <w:pPr>
      <w:spacing w:after="160" w:line="259" w:lineRule="auto"/>
    </w:pPr>
    <w:rPr>
      <w:rFonts w:asciiTheme="minorHAnsi" w:eastAsiaTheme="minorEastAsia" w:hAnsiTheme="minorHAnsi" w:cstheme="minorBidi"/>
      <w:sz w:val="22"/>
      <w:szCs w:val="22"/>
    </w:rPr>
  </w:style>
  <w:style w:type="paragraph" w:customStyle="1" w:styleId="2B9A1FEB22534069B8B34FD17BF443C0">
    <w:name w:val="2B9A1FEB22534069B8B34FD17BF443C0"/>
    <w:rsid w:val="00A6354F"/>
    <w:pPr>
      <w:spacing w:after="160" w:line="259" w:lineRule="auto"/>
    </w:pPr>
    <w:rPr>
      <w:rFonts w:asciiTheme="minorHAnsi" w:eastAsiaTheme="minorEastAsia" w:hAnsiTheme="minorHAnsi" w:cstheme="minorBidi"/>
      <w:sz w:val="22"/>
      <w:szCs w:val="22"/>
    </w:rPr>
  </w:style>
  <w:style w:type="paragraph" w:customStyle="1" w:styleId="5F398B616BA448D99AB7831EF9D6583F">
    <w:name w:val="5F398B616BA448D99AB7831EF9D6583F"/>
    <w:rsid w:val="00A6354F"/>
    <w:pPr>
      <w:spacing w:after="160" w:line="259" w:lineRule="auto"/>
    </w:pPr>
    <w:rPr>
      <w:rFonts w:asciiTheme="minorHAnsi" w:eastAsiaTheme="minorEastAsia" w:hAnsiTheme="minorHAnsi" w:cstheme="minorBidi"/>
      <w:sz w:val="22"/>
      <w:szCs w:val="22"/>
    </w:rPr>
  </w:style>
  <w:style w:type="paragraph" w:customStyle="1" w:styleId="9C63496B40F34A9E99A2C9E56EB65A75">
    <w:name w:val="9C63496B40F34A9E99A2C9E56EB65A75"/>
    <w:rsid w:val="00A6354F"/>
    <w:pPr>
      <w:spacing w:after="160" w:line="259" w:lineRule="auto"/>
    </w:pPr>
    <w:rPr>
      <w:rFonts w:asciiTheme="minorHAnsi" w:eastAsiaTheme="minorEastAsia" w:hAnsiTheme="minorHAnsi" w:cstheme="minorBidi"/>
      <w:sz w:val="22"/>
      <w:szCs w:val="22"/>
    </w:rPr>
  </w:style>
  <w:style w:type="paragraph" w:customStyle="1" w:styleId="F38BDD2B6A664C9F8BACE93DA9939BDF">
    <w:name w:val="F38BDD2B6A664C9F8BACE93DA9939BDF"/>
    <w:rsid w:val="00A6354F"/>
    <w:pPr>
      <w:spacing w:after="160" w:line="259" w:lineRule="auto"/>
    </w:pPr>
    <w:rPr>
      <w:rFonts w:asciiTheme="minorHAnsi" w:eastAsiaTheme="minorEastAsia" w:hAnsiTheme="minorHAnsi" w:cstheme="minorBidi"/>
      <w:sz w:val="22"/>
      <w:szCs w:val="22"/>
    </w:rPr>
  </w:style>
  <w:style w:type="paragraph" w:customStyle="1" w:styleId="F7A7E44790344D63BB7306F1D0E8BE78">
    <w:name w:val="F7A7E44790344D63BB7306F1D0E8BE78"/>
    <w:rsid w:val="00A6354F"/>
    <w:pPr>
      <w:spacing w:after="160" w:line="259" w:lineRule="auto"/>
    </w:pPr>
    <w:rPr>
      <w:rFonts w:asciiTheme="minorHAnsi" w:eastAsiaTheme="minorEastAsia" w:hAnsiTheme="minorHAnsi" w:cstheme="minorBidi"/>
      <w:sz w:val="22"/>
      <w:szCs w:val="22"/>
    </w:rPr>
  </w:style>
  <w:style w:type="paragraph" w:customStyle="1" w:styleId="2EDA58DEE3474C48A5A6CDFED3A03F1C">
    <w:name w:val="2EDA58DEE3474C48A5A6CDFED3A03F1C"/>
    <w:rsid w:val="00A6354F"/>
    <w:pPr>
      <w:spacing w:after="160" w:line="259" w:lineRule="auto"/>
    </w:pPr>
    <w:rPr>
      <w:rFonts w:asciiTheme="minorHAnsi" w:eastAsiaTheme="minorEastAsia" w:hAnsiTheme="minorHAnsi" w:cstheme="minorBidi"/>
      <w:sz w:val="22"/>
      <w:szCs w:val="22"/>
    </w:rPr>
  </w:style>
  <w:style w:type="paragraph" w:customStyle="1" w:styleId="BD230DAA7A914014BA54B33EA13F2139">
    <w:name w:val="BD230DAA7A914014BA54B33EA13F2139"/>
    <w:rsid w:val="00A6354F"/>
    <w:pPr>
      <w:spacing w:after="160" w:line="259" w:lineRule="auto"/>
    </w:pPr>
    <w:rPr>
      <w:rFonts w:asciiTheme="minorHAnsi" w:eastAsiaTheme="minorEastAsia" w:hAnsiTheme="minorHAnsi" w:cstheme="minorBidi"/>
      <w:sz w:val="22"/>
      <w:szCs w:val="22"/>
    </w:rPr>
  </w:style>
  <w:style w:type="paragraph" w:customStyle="1" w:styleId="BFB95449D3D4483D9CEC070BB3A08B69">
    <w:name w:val="BFB95449D3D4483D9CEC070BB3A08B69"/>
    <w:rsid w:val="00A6354F"/>
    <w:pPr>
      <w:spacing w:after="160" w:line="259" w:lineRule="auto"/>
    </w:pPr>
    <w:rPr>
      <w:rFonts w:asciiTheme="minorHAnsi" w:eastAsiaTheme="minorEastAsia" w:hAnsiTheme="minorHAnsi" w:cstheme="minorBidi"/>
      <w:sz w:val="22"/>
      <w:szCs w:val="22"/>
    </w:rPr>
  </w:style>
  <w:style w:type="paragraph" w:customStyle="1" w:styleId="24C4193108E4471C8F167DB4574C30D2">
    <w:name w:val="24C4193108E4471C8F167DB4574C30D2"/>
    <w:rsid w:val="00A6354F"/>
    <w:pPr>
      <w:spacing w:after="160" w:line="259" w:lineRule="auto"/>
    </w:pPr>
    <w:rPr>
      <w:rFonts w:asciiTheme="minorHAnsi" w:eastAsiaTheme="minorEastAsia" w:hAnsiTheme="minorHAnsi" w:cstheme="minorBidi"/>
      <w:sz w:val="22"/>
      <w:szCs w:val="22"/>
    </w:rPr>
  </w:style>
  <w:style w:type="paragraph" w:customStyle="1" w:styleId="F5219F8359144963A3E87BC47171957B">
    <w:name w:val="F5219F8359144963A3E87BC47171957B"/>
    <w:rsid w:val="00A6354F"/>
    <w:pPr>
      <w:spacing w:after="160" w:line="259" w:lineRule="auto"/>
    </w:pPr>
    <w:rPr>
      <w:rFonts w:asciiTheme="minorHAnsi" w:eastAsiaTheme="minorEastAsia" w:hAnsiTheme="minorHAnsi" w:cstheme="minorBidi"/>
      <w:sz w:val="22"/>
      <w:szCs w:val="22"/>
    </w:rPr>
  </w:style>
  <w:style w:type="paragraph" w:customStyle="1" w:styleId="B15E8711D84F4A3794C65782E211553D">
    <w:name w:val="B15E8711D84F4A3794C65782E211553D"/>
    <w:rsid w:val="00A6354F"/>
    <w:pPr>
      <w:spacing w:after="160" w:line="259" w:lineRule="auto"/>
    </w:pPr>
    <w:rPr>
      <w:rFonts w:asciiTheme="minorHAnsi" w:eastAsiaTheme="minorEastAsia" w:hAnsiTheme="minorHAnsi" w:cstheme="minorBidi"/>
      <w:sz w:val="22"/>
      <w:szCs w:val="22"/>
    </w:rPr>
  </w:style>
  <w:style w:type="paragraph" w:customStyle="1" w:styleId="9151607BDCBB43A79722D83D2E3AC56E">
    <w:name w:val="9151607BDCBB43A79722D83D2E3AC56E"/>
    <w:rsid w:val="00A6354F"/>
    <w:pPr>
      <w:spacing w:after="160" w:line="259" w:lineRule="auto"/>
    </w:pPr>
    <w:rPr>
      <w:rFonts w:asciiTheme="minorHAnsi" w:eastAsiaTheme="minorEastAsia" w:hAnsiTheme="minorHAnsi" w:cstheme="minorBidi"/>
      <w:sz w:val="22"/>
      <w:szCs w:val="22"/>
    </w:rPr>
  </w:style>
  <w:style w:type="paragraph" w:customStyle="1" w:styleId="DE8638A12CC448A8AF4F39703A32BFB4">
    <w:name w:val="DE8638A12CC448A8AF4F39703A32BFB4"/>
    <w:rsid w:val="00A6354F"/>
    <w:pPr>
      <w:spacing w:after="160" w:line="259" w:lineRule="auto"/>
    </w:pPr>
    <w:rPr>
      <w:rFonts w:asciiTheme="minorHAnsi" w:eastAsiaTheme="minorEastAsia" w:hAnsiTheme="minorHAnsi" w:cstheme="minorBidi"/>
      <w:sz w:val="22"/>
      <w:szCs w:val="22"/>
    </w:rPr>
  </w:style>
  <w:style w:type="paragraph" w:customStyle="1" w:styleId="4F0CAD8C749342F0B1F42935A5E3D016">
    <w:name w:val="4F0CAD8C749342F0B1F42935A5E3D016"/>
    <w:rsid w:val="00A6354F"/>
    <w:pPr>
      <w:spacing w:after="160" w:line="259" w:lineRule="auto"/>
    </w:pPr>
    <w:rPr>
      <w:rFonts w:asciiTheme="minorHAnsi" w:eastAsiaTheme="minorEastAsia" w:hAnsiTheme="minorHAnsi" w:cstheme="minorBidi"/>
      <w:sz w:val="22"/>
      <w:szCs w:val="22"/>
    </w:rPr>
  </w:style>
  <w:style w:type="paragraph" w:customStyle="1" w:styleId="CDEDCACF49E744A3A1F9F103A60BB35B">
    <w:name w:val="CDEDCACF49E744A3A1F9F103A60BB35B"/>
    <w:rsid w:val="00A6354F"/>
    <w:pPr>
      <w:spacing w:after="160" w:line="259" w:lineRule="auto"/>
    </w:pPr>
    <w:rPr>
      <w:rFonts w:asciiTheme="minorHAnsi" w:eastAsiaTheme="minorEastAsia" w:hAnsiTheme="minorHAnsi" w:cstheme="minorBidi"/>
      <w:sz w:val="22"/>
      <w:szCs w:val="22"/>
    </w:rPr>
  </w:style>
  <w:style w:type="paragraph" w:customStyle="1" w:styleId="343829EEABB64CD2B6EDFF2F473BE183">
    <w:name w:val="343829EEABB64CD2B6EDFF2F473BE183"/>
    <w:rsid w:val="00A6354F"/>
    <w:pPr>
      <w:spacing w:after="160" w:line="259" w:lineRule="auto"/>
    </w:pPr>
    <w:rPr>
      <w:rFonts w:asciiTheme="minorHAnsi" w:eastAsiaTheme="minorEastAsia" w:hAnsiTheme="minorHAnsi" w:cstheme="minorBidi"/>
      <w:sz w:val="22"/>
      <w:szCs w:val="22"/>
    </w:rPr>
  </w:style>
  <w:style w:type="paragraph" w:customStyle="1" w:styleId="03B3B3A34F844DAA87DB914AE7D50FC4">
    <w:name w:val="03B3B3A34F844DAA87DB914AE7D50FC4"/>
    <w:rsid w:val="00A6354F"/>
    <w:pPr>
      <w:spacing w:after="160" w:line="259" w:lineRule="auto"/>
    </w:pPr>
    <w:rPr>
      <w:rFonts w:asciiTheme="minorHAnsi" w:eastAsiaTheme="minorEastAsia" w:hAnsiTheme="minorHAnsi" w:cstheme="minorBidi"/>
      <w:sz w:val="22"/>
      <w:szCs w:val="22"/>
    </w:rPr>
  </w:style>
  <w:style w:type="paragraph" w:customStyle="1" w:styleId="FEE3BE388B854B17B038630F96C2D916">
    <w:name w:val="FEE3BE388B854B17B038630F96C2D916"/>
    <w:rsid w:val="00A6354F"/>
    <w:pPr>
      <w:spacing w:after="160" w:line="259" w:lineRule="auto"/>
    </w:pPr>
    <w:rPr>
      <w:rFonts w:asciiTheme="minorHAnsi" w:eastAsiaTheme="minorEastAsia" w:hAnsiTheme="minorHAnsi" w:cstheme="minorBidi"/>
      <w:sz w:val="22"/>
      <w:szCs w:val="22"/>
    </w:rPr>
  </w:style>
  <w:style w:type="paragraph" w:customStyle="1" w:styleId="A7ABE18E55F7412AAF39EAC52358646C">
    <w:name w:val="A7ABE18E55F7412AAF39EAC52358646C"/>
    <w:rsid w:val="00A6354F"/>
    <w:pPr>
      <w:spacing w:after="160" w:line="259" w:lineRule="auto"/>
    </w:pPr>
    <w:rPr>
      <w:rFonts w:asciiTheme="minorHAnsi" w:eastAsiaTheme="minorEastAsia" w:hAnsiTheme="minorHAnsi" w:cstheme="minorBidi"/>
      <w:sz w:val="22"/>
      <w:szCs w:val="22"/>
    </w:rPr>
  </w:style>
  <w:style w:type="paragraph" w:customStyle="1" w:styleId="66A7248C2BEF493F8F29BBB94BDB2813">
    <w:name w:val="66A7248C2BEF493F8F29BBB94BDB2813"/>
    <w:rsid w:val="00A6354F"/>
    <w:pPr>
      <w:spacing w:after="160" w:line="259" w:lineRule="auto"/>
    </w:pPr>
    <w:rPr>
      <w:rFonts w:asciiTheme="minorHAnsi" w:eastAsiaTheme="minorEastAsia" w:hAnsiTheme="minorHAnsi" w:cstheme="minorBidi"/>
      <w:sz w:val="22"/>
      <w:szCs w:val="22"/>
    </w:rPr>
  </w:style>
  <w:style w:type="paragraph" w:customStyle="1" w:styleId="4DAC20D424EB420E83F47D32CE3410C5">
    <w:name w:val="4DAC20D424EB420E83F47D32CE3410C5"/>
    <w:rsid w:val="00A6354F"/>
    <w:pPr>
      <w:spacing w:after="160" w:line="259" w:lineRule="auto"/>
    </w:pPr>
    <w:rPr>
      <w:rFonts w:asciiTheme="minorHAnsi" w:eastAsiaTheme="minorEastAsia" w:hAnsiTheme="minorHAnsi" w:cstheme="minorBidi"/>
      <w:sz w:val="22"/>
      <w:szCs w:val="22"/>
    </w:rPr>
  </w:style>
  <w:style w:type="paragraph" w:customStyle="1" w:styleId="7F3FD852934C494CA7E05FCB3F4D6B0F">
    <w:name w:val="7F3FD852934C494CA7E05FCB3F4D6B0F"/>
    <w:rsid w:val="00A6354F"/>
    <w:pPr>
      <w:spacing w:after="160" w:line="259" w:lineRule="auto"/>
    </w:pPr>
    <w:rPr>
      <w:rFonts w:asciiTheme="minorHAnsi" w:eastAsiaTheme="minorEastAsia" w:hAnsiTheme="minorHAnsi" w:cstheme="minorBidi"/>
      <w:sz w:val="22"/>
      <w:szCs w:val="22"/>
    </w:rPr>
  </w:style>
  <w:style w:type="paragraph" w:customStyle="1" w:styleId="C11FB7810DE646A0B83ACB9060781674">
    <w:name w:val="C11FB7810DE646A0B83ACB9060781674"/>
    <w:rsid w:val="00A6354F"/>
    <w:pPr>
      <w:spacing w:after="160" w:line="259" w:lineRule="auto"/>
    </w:pPr>
    <w:rPr>
      <w:rFonts w:asciiTheme="minorHAnsi" w:eastAsiaTheme="minorEastAsia" w:hAnsiTheme="minorHAnsi" w:cstheme="minorBidi"/>
      <w:sz w:val="22"/>
      <w:szCs w:val="22"/>
    </w:rPr>
  </w:style>
  <w:style w:type="paragraph" w:customStyle="1" w:styleId="9EBC4768FE324EB9BF48111B38E1F97C">
    <w:name w:val="9EBC4768FE324EB9BF48111B38E1F97C"/>
    <w:rsid w:val="00A6354F"/>
    <w:pPr>
      <w:spacing w:after="160" w:line="259" w:lineRule="auto"/>
    </w:pPr>
    <w:rPr>
      <w:rFonts w:asciiTheme="minorHAnsi" w:eastAsiaTheme="minorEastAsia" w:hAnsiTheme="minorHAnsi" w:cstheme="minorBidi"/>
      <w:sz w:val="22"/>
      <w:szCs w:val="22"/>
    </w:rPr>
  </w:style>
  <w:style w:type="paragraph" w:customStyle="1" w:styleId="4FAE7C0777064D5A9248BD0DAE3B3765">
    <w:name w:val="4FAE7C0777064D5A9248BD0DAE3B3765"/>
    <w:rsid w:val="00A6354F"/>
    <w:pPr>
      <w:spacing w:after="160" w:line="259" w:lineRule="auto"/>
    </w:pPr>
    <w:rPr>
      <w:rFonts w:asciiTheme="minorHAnsi" w:eastAsiaTheme="minorEastAsia" w:hAnsiTheme="minorHAnsi" w:cstheme="minorBidi"/>
      <w:sz w:val="22"/>
      <w:szCs w:val="22"/>
    </w:rPr>
  </w:style>
  <w:style w:type="paragraph" w:customStyle="1" w:styleId="25D755AB3DCD42298FE6247411D442E8">
    <w:name w:val="25D755AB3DCD42298FE6247411D442E8"/>
    <w:rsid w:val="00A6354F"/>
    <w:pPr>
      <w:spacing w:after="160" w:line="259" w:lineRule="auto"/>
    </w:pPr>
    <w:rPr>
      <w:rFonts w:asciiTheme="minorHAnsi" w:eastAsiaTheme="minorEastAsia" w:hAnsiTheme="minorHAnsi" w:cstheme="minorBidi"/>
      <w:sz w:val="22"/>
      <w:szCs w:val="22"/>
    </w:rPr>
  </w:style>
  <w:style w:type="paragraph" w:customStyle="1" w:styleId="CFAD14918C254444A2C56B31258FFBB0">
    <w:name w:val="CFAD14918C254444A2C56B31258FFBB0"/>
    <w:rsid w:val="00A6354F"/>
    <w:pPr>
      <w:spacing w:after="160" w:line="259" w:lineRule="auto"/>
    </w:pPr>
    <w:rPr>
      <w:rFonts w:asciiTheme="minorHAnsi" w:eastAsiaTheme="minorEastAsia" w:hAnsiTheme="minorHAnsi" w:cstheme="minorBidi"/>
      <w:sz w:val="22"/>
      <w:szCs w:val="22"/>
    </w:rPr>
  </w:style>
  <w:style w:type="paragraph" w:customStyle="1" w:styleId="9D0DA52791A0490D883D6E8F39729A22">
    <w:name w:val="9D0DA52791A0490D883D6E8F39729A22"/>
    <w:rsid w:val="00A6354F"/>
    <w:pPr>
      <w:spacing w:after="160" w:line="259" w:lineRule="auto"/>
    </w:pPr>
    <w:rPr>
      <w:rFonts w:asciiTheme="minorHAnsi" w:eastAsiaTheme="minorEastAsia" w:hAnsiTheme="minorHAnsi" w:cstheme="minorBidi"/>
      <w:sz w:val="22"/>
      <w:szCs w:val="22"/>
    </w:rPr>
  </w:style>
  <w:style w:type="paragraph" w:customStyle="1" w:styleId="335D7718D8B84150B66B6E3292C8CACC">
    <w:name w:val="335D7718D8B84150B66B6E3292C8CACC"/>
    <w:rsid w:val="00A6354F"/>
    <w:pPr>
      <w:spacing w:after="160" w:line="259" w:lineRule="auto"/>
    </w:pPr>
    <w:rPr>
      <w:rFonts w:asciiTheme="minorHAnsi" w:eastAsiaTheme="minorEastAsia" w:hAnsiTheme="minorHAnsi" w:cstheme="minorBidi"/>
      <w:sz w:val="22"/>
      <w:szCs w:val="22"/>
    </w:rPr>
  </w:style>
  <w:style w:type="paragraph" w:customStyle="1" w:styleId="D6613BF2E27547C2B125AE0DEC1E37D4">
    <w:name w:val="D6613BF2E27547C2B125AE0DEC1E37D4"/>
    <w:rsid w:val="00A6354F"/>
    <w:pPr>
      <w:spacing w:after="160" w:line="259" w:lineRule="auto"/>
    </w:pPr>
    <w:rPr>
      <w:rFonts w:asciiTheme="minorHAnsi" w:eastAsiaTheme="minorEastAsia" w:hAnsiTheme="minorHAnsi" w:cstheme="minorBidi"/>
      <w:sz w:val="22"/>
      <w:szCs w:val="22"/>
    </w:rPr>
  </w:style>
  <w:style w:type="paragraph" w:customStyle="1" w:styleId="77CBA996731F4C58BA292D342B7B2CAF">
    <w:name w:val="77CBA996731F4C58BA292D342B7B2CAF"/>
    <w:rsid w:val="00A6354F"/>
    <w:pPr>
      <w:spacing w:after="160" w:line="259" w:lineRule="auto"/>
    </w:pPr>
    <w:rPr>
      <w:rFonts w:asciiTheme="minorHAnsi" w:eastAsiaTheme="minorEastAsia" w:hAnsiTheme="minorHAnsi" w:cstheme="minorBidi"/>
      <w:sz w:val="22"/>
      <w:szCs w:val="22"/>
    </w:rPr>
  </w:style>
  <w:style w:type="paragraph" w:customStyle="1" w:styleId="46019368E85E49AF9721E90D5288EF95">
    <w:name w:val="46019368E85E49AF9721E90D5288EF95"/>
    <w:rsid w:val="00A6354F"/>
    <w:pPr>
      <w:spacing w:after="160" w:line="259" w:lineRule="auto"/>
    </w:pPr>
    <w:rPr>
      <w:rFonts w:asciiTheme="minorHAnsi" w:eastAsiaTheme="minorEastAsia" w:hAnsiTheme="minorHAnsi" w:cstheme="minorBidi"/>
      <w:sz w:val="22"/>
      <w:szCs w:val="22"/>
    </w:rPr>
  </w:style>
  <w:style w:type="paragraph" w:customStyle="1" w:styleId="07EA1B08A65548479DEB60F78827B585">
    <w:name w:val="07EA1B08A65548479DEB60F78827B585"/>
    <w:rsid w:val="00A6354F"/>
    <w:pPr>
      <w:spacing w:after="160" w:line="259" w:lineRule="auto"/>
    </w:pPr>
    <w:rPr>
      <w:rFonts w:asciiTheme="minorHAnsi" w:eastAsiaTheme="minorEastAsia" w:hAnsiTheme="minorHAnsi" w:cstheme="minorBidi"/>
      <w:sz w:val="22"/>
      <w:szCs w:val="22"/>
    </w:rPr>
  </w:style>
  <w:style w:type="paragraph" w:customStyle="1" w:styleId="39D7B92669724975BFF5D60C7F986E5E">
    <w:name w:val="39D7B92669724975BFF5D60C7F986E5E"/>
    <w:rsid w:val="00A6354F"/>
    <w:pPr>
      <w:spacing w:after="160" w:line="259" w:lineRule="auto"/>
    </w:pPr>
    <w:rPr>
      <w:rFonts w:asciiTheme="minorHAnsi" w:eastAsiaTheme="minorEastAsia" w:hAnsiTheme="minorHAnsi" w:cstheme="minorBidi"/>
      <w:sz w:val="22"/>
      <w:szCs w:val="22"/>
    </w:rPr>
  </w:style>
  <w:style w:type="paragraph" w:customStyle="1" w:styleId="199150C5938245F3B1FF63FC1DC22A9A">
    <w:name w:val="199150C5938245F3B1FF63FC1DC22A9A"/>
    <w:rsid w:val="00A6354F"/>
    <w:pPr>
      <w:spacing w:after="160" w:line="259" w:lineRule="auto"/>
    </w:pPr>
    <w:rPr>
      <w:rFonts w:asciiTheme="minorHAnsi" w:eastAsiaTheme="minorEastAsia" w:hAnsiTheme="minorHAnsi" w:cstheme="minorBidi"/>
      <w:sz w:val="22"/>
      <w:szCs w:val="22"/>
    </w:rPr>
  </w:style>
  <w:style w:type="paragraph" w:customStyle="1" w:styleId="265B18850946431483E6EBD882DC5768">
    <w:name w:val="265B18850946431483E6EBD882DC5768"/>
    <w:rsid w:val="00A6354F"/>
    <w:pPr>
      <w:spacing w:after="160" w:line="259" w:lineRule="auto"/>
    </w:pPr>
    <w:rPr>
      <w:rFonts w:asciiTheme="minorHAnsi" w:eastAsiaTheme="minorEastAsia" w:hAnsiTheme="minorHAnsi" w:cstheme="minorBidi"/>
      <w:sz w:val="22"/>
      <w:szCs w:val="22"/>
    </w:rPr>
  </w:style>
  <w:style w:type="paragraph" w:customStyle="1" w:styleId="D6D390202357488BA91BB3944BBD60E7">
    <w:name w:val="D6D390202357488BA91BB3944BBD60E7"/>
    <w:rsid w:val="00A6354F"/>
    <w:pPr>
      <w:spacing w:after="160" w:line="259" w:lineRule="auto"/>
    </w:pPr>
    <w:rPr>
      <w:rFonts w:asciiTheme="minorHAnsi" w:eastAsiaTheme="minorEastAsia" w:hAnsiTheme="minorHAnsi" w:cstheme="minorBidi"/>
      <w:sz w:val="22"/>
      <w:szCs w:val="22"/>
    </w:rPr>
  </w:style>
  <w:style w:type="paragraph" w:customStyle="1" w:styleId="C6122067A2844DC3A41F8FFA74550E66">
    <w:name w:val="C6122067A2844DC3A41F8FFA74550E66"/>
    <w:rsid w:val="00A6354F"/>
    <w:pPr>
      <w:spacing w:after="160" w:line="259" w:lineRule="auto"/>
    </w:pPr>
    <w:rPr>
      <w:rFonts w:asciiTheme="minorHAnsi" w:eastAsiaTheme="minorEastAsia" w:hAnsiTheme="minorHAnsi" w:cstheme="minorBidi"/>
      <w:sz w:val="22"/>
      <w:szCs w:val="22"/>
    </w:rPr>
  </w:style>
  <w:style w:type="paragraph" w:customStyle="1" w:styleId="CAEFA34571AA4942AFCE05ABE87A5292">
    <w:name w:val="CAEFA34571AA4942AFCE05ABE87A5292"/>
    <w:rsid w:val="00A6354F"/>
    <w:pPr>
      <w:spacing w:after="160" w:line="259" w:lineRule="auto"/>
    </w:pPr>
    <w:rPr>
      <w:rFonts w:asciiTheme="minorHAnsi" w:eastAsiaTheme="minorEastAsia" w:hAnsiTheme="minorHAnsi" w:cstheme="minorBidi"/>
      <w:sz w:val="22"/>
      <w:szCs w:val="22"/>
    </w:rPr>
  </w:style>
  <w:style w:type="paragraph" w:customStyle="1" w:styleId="95A8BE3DF6BB4F73A0C7DDCF6C4BE689">
    <w:name w:val="95A8BE3DF6BB4F73A0C7DDCF6C4BE689"/>
    <w:rsid w:val="00A6354F"/>
    <w:pPr>
      <w:spacing w:after="160" w:line="259" w:lineRule="auto"/>
    </w:pPr>
    <w:rPr>
      <w:rFonts w:asciiTheme="minorHAnsi" w:eastAsiaTheme="minorEastAsia" w:hAnsiTheme="minorHAnsi" w:cstheme="minorBidi"/>
      <w:sz w:val="22"/>
      <w:szCs w:val="22"/>
    </w:rPr>
  </w:style>
  <w:style w:type="paragraph" w:customStyle="1" w:styleId="24B8B6AFACAA45E390146CCCF30753D2">
    <w:name w:val="24B8B6AFACAA45E390146CCCF30753D2"/>
    <w:rsid w:val="00A6354F"/>
    <w:pPr>
      <w:spacing w:after="160" w:line="259" w:lineRule="auto"/>
    </w:pPr>
    <w:rPr>
      <w:rFonts w:asciiTheme="minorHAnsi" w:eastAsiaTheme="minorEastAsia" w:hAnsiTheme="minorHAnsi" w:cstheme="minorBidi"/>
      <w:sz w:val="22"/>
      <w:szCs w:val="22"/>
    </w:rPr>
  </w:style>
  <w:style w:type="paragraph" w:customStyle="1" w:styleId="ADBF78EE83F44171BE06805E4EC30153">
    <w:name w:val="ADBF78EE83F44171BE06805E4EC30153"/>
    <w:rsid w:val="00A6354F"/>
    <w:pPr>
      <w:spacing w:after="160" w:line="259" w:lineRule="auto"/>
    </w:pPr>
    <w:rPr>
      <w:rFonts w:asciiTheme="minorHAnsi" w:eastAsiaTheme="minorEastAsia" w:hAnsiTheme="minorHAnsi" w:cstheme="minorBidi"/>
      <w:sz w:val="22"/>
      <w:szCs w:val="22"/>
    </w:rPr>
  </w:style>
  <w:style w:type="paragraph" w:customStyle="1" w:styleId="2DA6665E235346879162A387A35BCB33">
    <w:name w:val="2DA6665E235346879162A387A35BCB33"/>
    <w:rsid w:val="00A6354F"/>
    <w:pPr>
      <w:spacing w:after="160" w:line="259" w:lineRule="auto"/>
    </w:pPr>
    <w:rPr>
      <w:rFonts w:asciiTheme="minorHAnsi" w:eastAsiaTheme="minorEastAsia" w:hAnsiTheme="minorHAnsi" w:cstheme="minorBidi"/>
      <w:sz w:val="22"/>
      <w:szCs w:val="22"/>
    </w:rPr>
  </w:style>
  <w:style w:type="paragraph" w:customStyle="1" w:styleId="8B080466B0AA4A1F9BC76090CC734BB7">
    <w:name w:val="8B080466B0AA4A1F9BC76090CC734BB7"/>
    <w:rsid w:val="00A6354F"/>
    <w:pPr>
      <w:spacing w:after="160" w:line="259" w:lineRule="auto"/>
    </w:pPr>
    <w:rPr>
      <w:rFonts w:asciiTheme="minorHAnsi" w:eastAsiaTheme="minorEastAsia" w:hAnsiTheme="minorHAnsi" w:cstheme="minorBidi"/>
      <w:sz w:val="22"/>
      <w:szCs w:val="22"/>
    </w:rPr>
  </w:style>
  <w:style w:type="paragraph" w:customStyle="1" w:styleId="97B109790B0142F58030F4A2742DD670">
    <w:name w:val="97B109790B0142F58030F4A2742DD670"/>
    <w:rsid w:val="00A6354F"/>
    <w:pPr>
      <w:spacing w:after="160" w:line="259" w:lineRule="auto"/>
    </w:pPr>
    <w:rPr>
      <w:rFonts w:asciiTheme="minorHAnsi" w:eastAsiaTheme="minorEastAsia" w:hAnsiTheme="minorHAnsi" w:cstheme="minorBidi"/>
      <w:sz w:val="22"/>
      <w:szCs w:val="22"/>
    </w:rPr>
  </w:style>
  <w:style w:type="paragraph" w:customStyle="1" w:styleId="FE7A4624419B4EE7AAEF62CA80022023">
    <w:name w:val="FE7A4624419B4EE7AAEF62CA80022023"/>
    <w:rsid w:val="00A6354F"/>
    <w:pPr>
      <w:spacing w:after="160" w:line="259" w:lineRule="auto"/>
    </w:pPr>
    <w:rPr>
      <w:rFonts w:asciiTheme="minorHAnsi" w:eastAsiaTheme="minorEastAsia" w:hAnsiTheme="minorHAnsi" w:cstheme="minorBidi"/>
      <w:sz w:val="22"/>
      <w:szCs w:val="22"/>
    </w:rPr>
  </w:style>
  <w:style w:type="paragraph" w:customStyle="1" w:styleId="389A255961084FB7A89F4F65D22DFEDC">
    <w:name w:val="389A255961084FB7A89F4F65D22DFEDC"/>
    <w:rsid w:val="00A6354F"/>
    <w:pPr>
      <w:spacing w:after="160" w:line="259" w:lineRule="auto"/>
    </w:pPr>
    <w:rPr>
      <w:rFonts w:asciiTheme="minorHAnsi" w:eastAsiaTheme="minorEastAsia" w:hAnsiTheme="minorHAnsi" w:cstheme="minorBidi"/>
      <w:sz w:val="22"/>
      <w:szCs w:val="22"/>
    </w:rPr>
  </w:style>
  <w:style w:type="paragraph" w:customStyle="1" w:styleId="23B6EE1E289E45E2B131CA1D733460A0">
    <w:name w:val="23B6EE1E289E45E2B131CA1D733460A0"/>
    <w:rsid w:val="00A6354F"/>
    <w:pPr>
      <w:spacing w:after="160" w:line="259" w:lineRule="auto"/>
    </w:pPr>
    <w:rPr>
      <w:rFonts w:asciiTheme="minorHAnsi" w:eastAsiaTheme="minorEastAsia" w:hAnsiTheme="minorHAnsi" w:cstheme="minorBidi"/>
      <w:sz w:val="22"/>
      <w:szCs w:val="22"/>
    </w:rPr>
  </w:style>
  <w:style w:type="paragraph" w:customStyle="1" w:styleId="7BA38ED60D4247499A1466D6B931ABB1">
    <w:name w:val="7BA38ED60D4247499A1466D6B931ABB1"/>
    <w:rsid w:val="00A6354F"/>
    <w:pPr>
      <w:spacing w:after="160" w:line="259" w:lineRule="auto"/>
    </w:pPr>
    <w:rPr>
      <w:rFonts w:asciiTheme="minorHAnsi" w:eastAsiaTheme="minorEastAsia" w:hAnsiTheme="minorHAnsi" w:cstheme="minorBidi"/>
      <w:sz w:val="22"/>
      <w:szCs w:val="22"/>
    </w:rPr>
  </w:style>
  <w:style w:type="paragraph" w:customStyle="1" w:styleId="4E623A4FCEAC4E47A93CA7E30325247A">
    <w:name w:val="4E623A4FCEAC4E47A93CA7E30325247A"/>
    <w:rsid w:val="00A6354F"/>
    <w:pPr>
      <w:spacing w:after="160" w:line="259" w:lineRule="auto"/>
    </w:pPr>
    <w:rPr>
      <w:rFonts w:asciiTheme="minorHAnsi" w:eastAsiaTheme="minorEastAsia" w:hAnsiTheme="minorHAnsi" w:cstheme="minorBidi"/>
      <w:sz w:val="22"/>
      <w:szCs w:val="22"/>
    </w:rPr>
  </w:style>
  <w:style w:type="paragraph" w:customStyle="1" w:styleId="665D02475B8C46FB8544092EEB2F0981">
    <w:name w:val="665D02475B8C46FB8544092EEB2F0981"/>
    <w:rsid w:val="00A6354F"/>
    <w:pPr>
      <w:spacing w:after="160" w:line="259" w:lineRule="auto"/>
    </w:pPr>
    <w:rPr>
      <w:rFonts w:asciiTheme="minorHAnsi" w:eastAsiaTheme="minorEastAsia" w:hAnsiTheme="minorHAnsi" w:cstheme="minorBidi"/>
      <w:sz w:val="22"/>
      <w:szCs w:val="22"/>
    </w:rPr>
  </w:style>
  <w:style w:type="paragraph" w:customStyle="1" w:styleId="1673BC5A08D6464091626090E73D0768">
    <w:name w:val="1673BC5A08D6464091626090E73D0768"/>
    <w:rsid w:val="00A6354F"/>
    <w:pPr>
      <w:spacing w:after="160" w:line="259" w:lineRule="auto"/>
    </w:pPr>
    <w:rPr>
      <w:rFonts w:asciiTheme="minorHAnsi" w:eastAsiaTheme="minorEastAsia" w:hAnsiTheme="minorHAnsi" w:cstheme="minorBidi"/>
      <w:sz w:val="22"/>
      <w:szCs w:val="22"/>
    </w:rPr>
  </w:style>
  <w:style w:type="paragraph" w:customStyle="1" w:styleId="1FEED75516E64CF1BA9A349C2F6B2A67">
    <w:name w:val="1FEED75516E64CF1BA9A349C2F6B2A67"/>
    <w:rsid w:val="00A6354F"/>
    <w:pPr>
      <w:spacing w:after="160" w:line="259" w:lineRule="auto"/>
    </w:pPr>
    <w:rPr>
      <w:rFonts w:asciiTheme="minorHAnsi" w:eastAsiaTheme="minorEastAsia" w:hAnsiTheme="minorHAnsi" w:cstheme="minorBidi"/>
      <w:sz w:val="22"/>
      <w:szCs w:val="22"/>
    </w:rPr>
  </w:style>
  <w:style w:type="paragraph" w:customStyle="1" w:styleId="A89CA478F8FE4DBCAAE78261CF59E9FC">
    <w:name w:val="A89CA478F8FE4DBCAAE78261CF59E9FC"/>
    <w:rsid w:val="00A6354F"/>
    <w:pPr>
      <w:spacing w:after="160" w:line="259" w:lineRule="auto"/>
    </w:pPr>
    <w:rPr>
      <w:rFonts w:asciiTheme="minorHAnsi" w:eastAsiaTheme="minorEastAsia" w:hAnsiTheme="minorHAnsi" w:cstheme="minorBidi"/>
      <w:sz w:val="22"/>
      <w:szCs w:val="22"/>
    </w:rPr>
  </w:style>
  <w:style w:type="paragraph" w:customStyle="1" w:styleId="8E16D06FBA2D46D786E9ED5876ABE05B">
    <w:name w:val="8E16D06FBA2D46D786E9ED5876ABE05B"/>
    <w:rsid w:val="00A6354F"/>
    <w:pPr>
      <w:spacing w:after="160" w:line="259" w:lineRule="auto"/>
    </w:pPr>
    <w:rPr>
      <w:rFonts w:asciiTheme="minorHAnsi" w:eastAsiaTheme="minorEastAsia" w:hAnsiTheme="minorHAnsi" w:cstheme="minorBidi"/>
      <w:sz w:val="22"/>
      <w:szCs w:val="22"/>
    </w:rPr>
  </w:style>
  <w:style w:type="paragraph" w:customStyle="1" w:styleId="1564A38DDD7D4953A8F7B043F84271F3">
    <w:name w:val="1564A38DDD7D4953A8F7B043F84271F3"/>
    <w:rsid w:val="00A6354F"/>
    <w:pPr>
      <w:spacing w:after="160" w:line="259" w:lineRule="auto"/>
    </w:pPr>
    <w:rPr>
      <w:rFonts w:asciiTheme="minorHAnsi" w:eastAsiaTheme="minorEastAsia" w:hAnsiTheme="minorHAnsi" w:cstheme="minorBidi"/>
      <w:sz w:val="22"/>
      <w:szCs w:val="22"/>
    </w:rPr>
  </w:style>
  <w:style w:type="paragraph" w:customStyle="1" w:styleId="E6DCB985F019430D99691A06EF5A538A">
    <w:name w:val="E6DCB985F019430D99691A06EF5A538A"/>
    <w:rsid w:val="00A6354F"/>
    <w:pPr>
      <w:spacing w:after="160" w:line="259" w:lineRule="auto"/>
    </w:pPr>
    <w:rPr>
      <w:rFonts w:asciiTheme="minorHAnsi" w:eastAsiaTheme="minorEastAsia" w:hAnsiTheme="minorHAnsi" w:cstheme="minorBidi"/>
      <w:sz w:val="22"/>
      <w:szCs w:val="22"/>
    </w:rPr>
  </w:style>
  <w:style w:type="paragraph" w:customStyle="1" w:styleId="100159E3401F450FA5718FFC55DEAF5A">
    <w:name w:val="100159E3401F450FA5718FFC55DEAF5A"/>
    <w:rsid w:val="00A6354F"/>
    <w:pPr>
      <w:spacing w:after="160" w:line="259" w:lineRule="auto"/>
    </w:pPr>
    <w:rPr>
      <w:rFonts w:asciiTheme="minorHAnsi" w:eastAsiaTheme="minorEastAsia" w:hAnsiTheme="minorHAnsi" w:cstheme="minorBidi"/>
      <w:sz w:val="22"/>
      <w:szCs w:val="22"/>
    </w:rPr>
  </w:style>
  <w:style w:type="paragraph" w:customStyle="1" w:styleId="1F761754AD2440A5877614F684B3D3BE">
    <w:name w:val="1F761754AD2440A5877614F684B3D3BE"/>
    <w:rsid w:val="00A6354F"/>
    <w:pPr>
      <w:spacing w:after="160" w:line="259" w:lineRule="auto"/>
    </w:pPr>
    <w:rPr>
      <w:rFonts w:asciiTheme="minorHAnsi" w:eastAsiaTheme="minorEastAsia" w:hAnsiTheme="minorHAnsi" w:cstheme="minorBidi"/>
      <w:sz w:val="22"/>
      <w:szCs w:val="22"/>
    </w:rPr>
  </w:style>
  <w:style w:type="paragraph" w:customStyle="1" w:styleId="5ABDB728B06245C58B5EF0301F6BB751">
    <w:name w:val="5ABDB728B06245C58B5EF0301F6BB751"/>
    <w:rsid w:val="00A6354F"/>
    <w:pPr>
      <w:spacing w:after="160" w:line="259" w:lineRule="auto"/>
    </w:pPr>
    <w:rPr>
      <w:rFonts w:asciiTheme="minorHAnsi" w:eastAsiaTheme="minorEastAsia" w:hAnsiTheme="minorHAnsi" w:cstheme="minorBidi"/>
      <w:sz w:val="22"/>
      <w:szCs w:val="22"/>
    </w:rPr>
  </w:style>
  <w:style w:type="paragraph" w:customStyle="1" w:styleId="1BD9B5C5791C4EB2B2EB76DD480AAFC5">
    <w:name w:val="1BD9B5C5791C4EB2B2EB76DD480AAFC5"/>
    <w:rsid w:val="00A6354F"/>
    <w:pPr>
      <w:spacing w:after="160" w:line="259" w:lineRule="auto"/>
    </w:pPr>
    <w:rPr>
      <w:rFonts w:asciiTheme="minorHAnsi" w:eastAsiaTheme="minorEastAsia" w:hAnsiTheme="minorHAnsi" w:cstheme="minorBidi"/>
      <w:sz w:val="22"/>
      <w:szCs w:val="22"/>
    </w:rPr>
  </w:style>
  <w:style w:type="paragraph" w:customStyle="1" w:styleId="C245AF810C2F4AC2BB01BF7E89011110">
    <w:name w:val="C245AF810C2F4AC2BB01BF7E89011110"/>
    <w:rsid w:val="00A6354F"/>
    <w:pPr>
      <w:spacing w:after="160" w:line="259" w:lineRule="auto"/>
    </w:pPr>
    <w:rPr>
      <w:rFonts w:asciiTheme="minorHAnsi" w:eastAsiaTheme="minorEastAsia" w:hAnsiTheme="minorHAnsi" w:cstheme="minorBidi"/>
      <w:sz w:val="22"/>
      <w:szCs w:val="22"/>
    </w:rPr>
  </w:style>
  <w:style w:type="paragraph" w:customStyle="1" w:styleId="10EEF51D61E4471BBC8F115EE1850330">
    <w:name w:val="10EEF51D61E4471BBC8F115EE1850330"/>
    <w:rsid w:val="00A6354F"/>
    <w:pPr>
      <w:spacing w:after="160" w:line="259" w:lineRule="auto"/>
    </w:pPr>
    <w:rPr>
      <w:rFonts w:asciiTheme="minorHAnsi" w:eastAsiaTheme="minorEastAsia" w:hAnsiTheme="minorHAnsi" w:cstheme="minorBidi"/>
      <w:sz w:val="22"/>
      <w:szCs w:val="22"/>
    </w:rPr>
  </w:style>
  <w:style w:type="paragraph" w:customStyle="1" w:styleId="F11493A5561A4EA3AE21DE2990FA964A">
    <w:name w:val="F11493A5561A4EA3AE21DE2990FA964A"/>
    <w:rsid w:val="00A6354F"/>
    <w:pPr>
      <w:spacing w:after="160" w:line="259" w:lineRule="auto"/>
    </w:pPr>
    <w:rPr>
      <w:rFonts w:asciiTheme="minorHAnsi" w:eastAsiaTheme="minorEastAsia" w:hAnsiTheme="minorHAnsi" w:cstheme="minorBidi"/>
      <w:sz w:val="22"/>
      <w:szCs w:val="22"/>
    </w:rPr>
  </w:style>
  <w:style w:type="paragraph" w:customStyle="1" w:styleId="1D9B93A5E30C4C738F6CDC4F94CAD87D">
    <w:name w:val="1D9B93A5E30C4C738F6CDC4F94CAD87D"/>
    <w:rsid w:val="00A6354F"/>
    <w:pPr>
      <w:spacing w:after="160" w:line="259" w:lineRule="auto"/>
    </w:pPr>
    <w:rPr>
      <w:rFonts w:asciiTheme="minorHAnsi" w:eastAsiaTheme="minorEastAsia" w:hAnsiTheme="minorHAnsi" w:cstheme="minorBidi"/>
      <w:sz w:val="22"/>
      <w:szCs w:val="22"/>
    </w:rPr>
  </w:style>
  <w:style w:type="paragraph" w:customStyle="1" w:styleId="60E6966B1FB3424485D90806D4186B14">
    <w:name w:val="60E6966B1FB3424485D90806D4186B14"/>
    <w:rsid w:val="00A6354F"/>
    <w:pPr>
      <w:spacing w:after="160" w:line="259" w:lineRule="auto"/>
    </w:pPr>
    <w:rPr>
      <w:rFonts w:asciiTheme="minorHAnsi" w:eastAsiaTheme="minorEastAsia" w:hAnsiTheme="minorHAnsi" w:cstheme="minorBidi"/>
      <w:sz w:val="22"/>
      <w:szCs w:val="22"/>
    </w:rPr>
  </w:style>
  <w:style w:type="paragraph" w:customStyle="1" w:styleId="A83F6B8241674EFDAD44258BB85DD4C7">
    <w:name w:val="A83F6B8241674EFDAD44258BB85DD4C7"/>
    <w:rsid w:val="00A6354F"/>
    <w:pPr>
      <w:spacing w:after="160" w:line="259" w:lineRule="auto"/>
    </w:pPr>
    <w:rPr>
      <w:rFonts w:asciiTheme="minorHAnsi" w:eastAsiaTheme="minorEastAsia" w:hAnsiTheme="minorHAnsi" w:cstheme="minorBidi"/>
      <w:sz w:val="22"/>
      <w:szCs w:val="22"/>
    </w:rPr>
  </w:style>
  <w:style w:type="paragraph" w:customStyle="1" w:styleId="18D8C18FF52E446B9A05555640D6A431">
    <w:name w:val="18D8C18FF52E446B9A05555640D6A431"/>
    <w:rsid w:val="00A6354F"/>
    <w:pPr>
      <w:spacing w:after="160" w:line="259" w:lineRule="auto"/>
    </w:pPr>
    <w:rPr>
      <w:rFonts w:asciiTheme="minorHAnsi" w:eastAsiaTheme="minorEastAsia" w:hAnsiTheme="minorHAnsi" w:cstheme="minorBidi"/>
      <w:sz w:val="22"/>
      <w:szCs w:val="22"/>
    </w:rPr>
  </w:style>
  <w:style w:type="paragraph" w:customStyle="1" w:styleId="528E6E2F4704462D9CAE010C798D96D8">
    <w:name w:val="528E6E2F4704462D9CAE010C798D96D8"/>
    <w:rsid w:val="00A6354F"/>
    <w:pPr>
      <w:spacing w:after="160" w:line="259" w:lineRule="auto"/>
    </w:pPr>
    <w:rPr>
      <w:rFonts w:asciiTheme="minorHAnsi" w:eastAsiaTheme="minorEastAsia" w:hAnsiTheme="minorHAnsi" w:cstheme="minorBidi"/>
      <w:sz w:val="22"/>
      <w:szCs w:val="22"/>
    </w:rPr>
  </w:style>
  <w:style w:type="paragraph" w:customStyle="1" w:styleId="EBE68522B6B0457C898DC57CF7127EF4">
    <w:name w:val="EBE68522B6B0457C898DC57CF7127EF4"/>
    <w:rsid w:val="00A6354F"/>
    <w:pPr>
      <w:spacing w:after="160" w:line="259" w:lineRule="auto"/>
    </w:pPr>
    <w:rPr>
      <w:rFonts w:asciiTheme="minorHAnsi" w:eastAsiaTheme="minorEastAsia" w:hAnsiTheme="minorHAnsi" w:cstheme="minorBidi"/>
      <w:sz w:val="22"/>
      <w:szCs w:val="22"/>
    </w:rPr>
  </w:style>
  <w:style w:type="paragraph" w:customStyle="1" w:styleId="7D662DD42EF146329F38D82B3DDE4687">
    <w:name w:val="7D662DD42EF146329F38D82B3DDE4687"/>
    <w:rsid w:val="00A6354F"/>
    <w:pPr>
      <w:spacing w:after="160" w:line="259" w:lineRule="auto"/>
    </w:pPr>
    <w:rPr>
      <w:rFonts w:asciiTheme="minorHAnsi" w:eastAsiaTheme="minorEastAsia" w:hAnsiTheme="minorHAnsi" w:cstheme="minorBidi"/>
      <w:sz w:val="22"/>
      <w:szCs w:val="22"/>
    </w:rPr>
  </w:style>
  <w:style w:type="paragraph" w:customStyle="1" w:styleId="4F3BA28915974666B50197E934FEC6EE">
    <w:name w:val="4F3BA28915974666B50197E934FEC6EE"/>
    <w:rsid w:val="00A6354F"/>
    <w:pPr>
      <w:spacing w:after="160" w:line="259" w:lineRule="auto"/>
    </w:pPr>
    <w:rPr>
      <w:rFonts w:asciiTheme="minorHAnsi" w:eastAsiaTheme="minorEastAsia" w:hAnsiTheme="minorHAnsi" w:cstheme="minorBidi"/>
      <w:sz w:val="22"/>
      <w:szCs w:val="22"/>
    </w:rPr>
  </w:style>
  <w:style w:type="paragraph" w:customStyle="1" w:styleId="B915E706DF6549CB8B00EABC97CF3073">
    <w:name w:val="B915E706DF6549CB8B00EABC97CF3073"/>
    <w:rsid w:val="00A6354F"/>
    <w:pPr>
      <w:spacing w:after="160" w:line="259" w:lineRule="auto"/>
    </w:pPr>
    <w:rPr>
      <w:rFonts w:asciiTheme="minorHAnsi" w:eastAsiaTheme="minorEastAsia" w:hAnsiTheme="minorHAnsi" w:cstheme="minorBidi"/>
      <w:sz w:val="22"/>
      <w:szCs w:val="22"/>
    </w:rPr>
  </w:style>
  <w:style w:type="paragraph" w:customStyle="1" w:styleId="24AAF58C05DB42A08E0BF0A20A5799F2">
    <w:name w:val="24AAF58C05DB42A08E0BF0A20A5799F2"/>
    <w:rsid w:val="00A6354F"/>
    <w:pPr>
      <w:spacing w:after="160" w:line="259" w:lineRule="auto"/>
    </w:pPr>
    <w:rPr>
      <w:rFonts w:asciiTheme="minorHAnsi" w:eastAsiaTheme="minorEastAsia" w:hAnsiTheme="minorHAnsi" w:cstheme="minorBidi"/>
      <w:sz w:val="22"/>
      <w:szCs w:val="22"/>
    </w:rPr>
  </w:style>
  <w:style w:type="paragraph" w:customStyle="1" w:styleId="BD87A4C67C424FF7A866E19B9E222CC9">
    <w:name w:val="BD87A4C67C424FF7A866E19B9E222CC9"/>
    <w:rsid w:val="00A6354F"/>
    <w:pPr>
      <w:spacing w:after="160" w:line="259" w:lineRule="auto"/>
    </w:pPr>
    <w:rPr>
      <w:rFonts w:asciiTheme="minorHAnsi" w:eastAsiaTheme="minorEastAsia" w:hAnsiTheme="minorHAnsi" w:cstheme="minorBidi"/>
      <w:sz w:val="22"/>
      <w:szCs w:val="22"/>
    </w:rPr>
  </w:style>
  <w:style w:type="paragraph" w:customStyle="1" w:styleId="78F71E28418840468CEBA6E56EC74895">
    <w:name w:val="78F71E28418840468CEBA6E56EC74895"/>
    <w:rsid w:val="00A6354F"/>
    <w:pPr>
      <w:spacing w:after="160" w:line="259" w:lineRule="auto"/>
    </w:pPr>
    <w:rPr>
      <w:rFonts w:asciiTheme="minorHAnsi" w:eastAsiaTheme="minorEastAsia" w:hAnsiTheme="minorHAnsi" w:cstheme="minorBidi"/>
      <w:sz w:val="22"/>
      <w:szCs w:val="22"/>
    </w:rPr>
  </w:style>
  <w:style w:type="paragraph" w:customStyle="1" w:styleId="B4618B1AFBEF4024880A86B9CAFA64C7">
    <w:name w:val="B4618B1AFBEF4024880A86B9CAFA64C7"/>
    <w:rsid w:val="00A6354F"/>
    <w:pPr>
      <w:spacing w:after="160" w:line="259" w:lineRule="auto"/>
    </w:pPr>
    <w:rPr>
      <w:rFonts w:asciiTheme="minorHAnsi" w:eastAsiaTheme="minorEastAsia" w:hAnsiTheme="minorHAnsi" w:cstheme="minorBidi"/>
      <w:sz w:val="22"/>
      <w:szCs w:val="22"/>
    </w:rPr>
  </w:style>
  <w:style w:type="paragraph" w:customStyle="1" w:styleId="D101CCC743014DEAABCA785205A6080B">
    <w:name w:val="D101CCC743014DEAABCA785205A6080B"/>
    <w:rsid w:val="00A6354F"/>
    <w:pPr>
      <w:spacing w:after="160" w:line="259" w:lineRule="auto"/>
    </w:pPr>
    <w:rPr>
      <w:rFonts w:asciiTheme="minorHAnsi" w:eastAsiaTheme="minorEastAsia" w:hAnsiTheme="minorHAnsi" w:cstheme="minorBidi"/>
      <w:sz w:val="22"/>
      <w:szCs w:val="22"/>
    </w:rPr>
  </w:style>
  <w:style w:type="paragraph" w:customStyle="1" w:styleId="10B9A4E2A9A643C4BF8C24FD830CC3CE">
    <w:name w:val="10B9A4E2A9A643C4BF8C24FD830CC3CE"/>
    <w:rsid w:val="00A6354F"/>
    <w:pPr>
      <w:spacing w:after="160" w:line="259" w:lineRule="auto"/>
    </w:pPr>
    <w:rPr>
      <w:rFonts w:asciiTheme="minorHAnsi" w:eastAsiaTheme="minorEastAsia" w:hAnsiTheme="minorHAnsi" w:cstheme="minorBidi"/>
      <w:sz w:val="22"/>
      <w:szCs w:val="22"/>
    </w:rPr>
  </w:style>
  <w:style w:type="paragraph" w:customStyle="1" w:styleId="94D65B9E94D8453F8A8AB3D464ADA048">
    <w:name w:val="94D65B9E94D8453F8A8AB3D464ADA048"/>
    <w:rsid w:val="00A6354F"/>
    <w:pPr>
      <w:spacing w:after="160" w:line="259" w:lineRule="auto"/>
    </w:pPr>
    <w:rPr>
      <w:rFonts w:asciiTheme="minorHAnsi" w:eastAsiaTheme="minorEastAsia" w:hAnsiTheme="minorHAnsi" w:cstheme="minorBidi"/>
      <w:sz w:val="22"/>
      <w:szCs w:val="22"/>
    </w:rPr>
  </w:style>
  <w:style w:type="paragraph" w:customStyle="1" w:styleId="E318295204374EEAA0214E601F26FA1B">
    <w:name w:val="E318295204374EEAA0214E601F26FA1B"/>
    <w:rsid w:val="00A6354F"/>
    <w:pPr>
      <w:spacing w:after="160" w:line="259" w:lineRule="auto"/>
    </w:pPr>
    <w:rPr>
      <w:rFonts w:asciiTheme="minorHAnsi" w:eastAsiaTheme="minorEastAsia" w:hAnsiTheme="minorHAnsi" w:cstheme="minorBidi"/>
      <w:sz w:val="22"/>
      <w:szCs w:val="22"/>
    </w:rPr>
  </w:style>
  <w:style w:type="paragraph" w:customStyle="1" w:styleId="C15CEE69ED4244CA9A5D27B6FCBB5D21">
    <w:name w:val="C15CEE69ED4244CA9A5D27B6FCBB5D21"/>
    <w:rsid w:val="00A6354F"/>
    <w:pPr>
      <w:spacing w:after="160" w:line="259" w:lineRule="auto"/>
    </w:pPr>
    <w:rPr>
      <w:rFonts w:asciiTheme="minorHAnsi" w:eastAsiaTheme="minorEastAsia" w:hAnsiTheme="minorHAnsi" w:cstheme="minorBidi"/>
      <w:sz w:val="22"/>
      <w:szCs w:val="22"/>
    </w:rPr>
  </w:style>
  <w:style w:type="paragraph" w:customStyle="1" w:styleId="3D2D912BDFAE4BE0B7378A3EDAD3818C">
    <w:name w:val="3D2D912BDFAE4BE0B7378A3EDAD3818C"/>
    <w:rsid w:val="00A6354F"/>
    <w:pPr>
      <w:spacing w:after="160" w:line="259" w:lineRule="auto"/>
    </w:pPr>
    <w:rPr>
      <w:rFonts w:asciiTheme="minorHAnsi" w:eastAsiaTheme="minorEastAsia" w:hAnsiTheme="minorHAnsi" w:cstheme="minorBidi"/>
      <w:sz w:val="22"/>
      <w:szCs w:val="22"/>
    </w:rPr>
  </w:style>
  <w:style w:type="paragraph" w:customStyle="1" w:styleId="CF7CBC899AD14D9F90E7C1955FE9E629">
    <w:name w:val="CF7CBC899AD14D9F90E7C1955FE9E629"/>
    <w:rsid w:val="00A6354F"/>
    <w:pPr>
      <w:spacing w:after="160" w:line="259" w:lineRule="auto"/>
    </w:pPr>
    <w:rPr>
      <w:rFonts w:asciiTheme="minorHAnsi" w:eastAsiaTheme="minorEastAsia" w:hAnsiTheme="minorHAnsi" w:cstheme="minorBidi"/>
      <w:sz w:val="22"/>
      <w:szCs w:val="22"/>
    </w:rPr>
  </w:style>
  <w:style w:type="paragraph" w:customStyle="1" w:styleId="E20B98CCD060407581AFF6690592194A">
    <w:name w:val="E20B98CCD060407581AFF6690592194A"/>
    <w:rsid w:val="00A6354F"/>
    <w:pPr>
      <w:spacing w:after="160" w:line="259" w:lineRule="auto"/>
    </w:pPr>
    <w:rPr>
      <w:rFonts w:asciiTheme="minorHAnsi" w:eastAsiaTheme="minorEastAsia" w:hAnsiTheme="minorHAnsi" w:cstheme="minorBidi"/>
      <w:sz w:val="22"/>
      <w:szCs w:val="22"/>
    </w:rPr>
  </w:style>
  <w:style w:type="paragraph" w:customStyle="1" w:styleId="253D9350D07E42B9A17FA4EEE9BB6809">
    <w:name w:val="253D9350D07E42B9A17FA4EEE9BB6809"/>
    <w:rsid w:val="00A6354F"/>
    <w:pPr>
      <w:spacing w:after="160" w:line="259" w:lineRule="auto"/>
    </w:pPr>
    <w:rPr>
      <w:rFonts w:asciiTheme="minorHAnsi" w:eastAsiaTheme="minorEastAsia" w:hAnsiTheme="minorHAnsi" w:cstheme="minorBidi"/>
      <w:sz w:val="22"/>
      <w:szCs w:val="22"/>
    </w:rPr>
  </w:style>
  <w:style w:type="paragraph" w:customStyle="1" w:styleId="541961D1D1584F93927F205168659FDA">
    <w:name w:val="541961D1D1584F93927F205168659FDA"/>
    <w:rsid w:val="00A6354F"/>
    <w:pPr>
      <w:spacing w:after="160" w:line="259" w:lineRule="auto"/>
    </w:pPr>
    <w:rPr>
      <w:rFonts w:asciiTheme="minorHAnsi" w:eastAsiaTheme="minorEastAsia" w:hAnsiTheme="minorHAnsi" w:cstheme="minorBidi"/>
      <w:sz w:val="22"/>
      <w:szCs w:val="22"/>
    </w:rPr>
  </w:style>
  <w:style w:type="paragraph" w:customStyle="1" w:styleId="B4E56CC6ACB442D3BC21283DC62ADF36">
    <w:name w:val="B4E56CC6ACB442D3BC21283DC62ADF36"/>
    <w:rsid w:val="00A6354F"/>
    <w:pPr>
      <w:spacing w:after="160" w:line="259" w:lineRule="auto"/>
    </w:pPr>
    <w:rPr>
      <w:rFonts w:asciiTheme="minorHAnsi" w:eastAsiaTheme="minorEastAsia" w:hAnsiTheme="minorHAnsi" w:cstheme="minorBidi"/>
      <w:sz w:val="22"/>
      <w:szCs w:val="22"/>
    </w:rPr>
  </w:style>
  <w:style w:type="paragraph" w:customStyle="1" w:styleId="634E054BB5294828A2B5CD0C9D319038">
    <w:name w:val="634E054BB5294828A2B5CD0C9D319038"/>
    <w:rsid w:val="00A6354F"/>
    <w:pPr>
      <w:spacing w:after="160" w:line="259" w:lineRule="auto"/>
    </w:pPr>
    <w:rPr>
      <w:rFonts w:asciiTheme="minorHAnsi" w:eastAsiaTheme="minorEastAsia" w:hAnsiTheme="minorHAnsi" w:cstheme="minorBidi"/>
      <w:sz w:val="22"/>
      <w:szCs w:val="22"/>
    </w:rPr>
  </w:style>
  <w:style w:type="paragraph" w:customStyle="1" w:styleId="69A2288B61A943AA9C2BA0EDAECF2705">
    <w:name w:val="69A2288B61A943AA9C2BA0EDAECF2705"/>
    <w:rsid w:val="00A6354F"/>
    <w:pPr>
      <w:spacing w:after="160" w:line="259" w:lineRule="auto"/>
    </w:pPr>
    <w:rPr>
      <w:rFonts w:asciiTheme="minorHAnsi" w:eastAsiaTheme="minorEastAsia" w:hAnsiTheme="minorHAnsi" w:cstheme="minorBidi"/>
      <w:sz w:val="22"/>
      <w:szCs w:val="22"/>
    </w:rPr>
  </w:style>
  <w:style w:type="paragraph" w:customStyle="1" w:styleId="BBDB3AF14EC14851872504D51522CB80">
    <w:name w:val="BBDB3AF14EC14851872504D51522CB80"/>
    <w:rsid w:val="00A6354F"/>
    <w:pPr>
      <w:spacing w:after="160" w:line="259" w:lineRule="auto"/>
    </w:pPr>
    <w:rPr>
      <w:rFonts w:asciiTheme="minorHAnsi" w:eastAsiaTheme="minorEastAsia" w:hAnsiTheme="minorHAnsi" w:cstheme="minorBidi"/>
      <w:sz w:val="22"/>
      <w:szCs w:val="22"/>
    </w:rPr>
  </w:style>
  <w:style w:type="paragraph" w:customStyle="1" w:styleId="D8F2F4D90A014824887AE0B0B14370D8">
    <w:name w:val="D8F2F4D90A014824887AE0B0B14370D8"/>
    <w:rsid w:val="00A6354F"/>
    <w:pPr>
      <w:spacing w:after="160" w:line="259" w:lineRule="auto"/>
    </w:pPr>
    <w:rPr>
      <w:rFonts w:asciiTheme="minorHAnsi" w:eastAsiaTheme="minorEastAsia" w:hAnsiTheme="minorHAnsi" w:cstheme="minorBidi"/>
      <w:sz w:val="22"/>
      <w:szCs w:val="22"/>
    </w:rPr>
  </w:style>
  <w:style w:type="paragraph" w:customStyle="1" w:styleId="8DB22D3FB67B4643964E0F44517F2802">
    <w:name w:val="8DB22D3FB67B4643964E0F44517F2802"/>
    <w:rsid w:val="00A6354F"/>
    <w:pPr>
      <w:spacing w:after="160" w:line="259" w:lineRule="auto"/>
    </w:pPr>
    <w:rPr>
      <w:rFonts w:asciiTheme="minorHAnsi" w:eastAsiaTheme="minorEastAsia" w:hAnsiTheme="minorHAnsi" w:cstheme="minorBidi"/>
      <w:sz w:val="22"/>
      <w:szCs w:val="22"/>
    </w:rPr>
  </w:style>
  <w:style w:type="paragraph" w:customStyle="1" w:styleId="1A401111BCEC4172BCCE8D1F6F0DED0C">
    <w:name w:val="1A401111BCEC4172BCCE8D1F6F0DED0C"/>
    <w:rsid w:val="00A6354F"/>
    <w:pPr>
      <w:spacing w:after="160" w:line="259" w:lineRule="auto"/>
    </w:pPr>
    <w:rPr>
      <w:rFonts w:asciiTheme="minorHAnsi" w:eastAsiaTheme="minorEastAsia" w:hAnsiTheme="minorHAnsi" w:cstheme="minorBidi"/>
      <w:sz w:val="22"/>
      <w:szCs w:val="22"/>
    </w:rPr>
  </w:style>
  <w:style w:type="paragraph" w:customStyle="1" w:styleId="C535D9035A93482F8DD3F70752FFB521">
    <w:name w:val="C535D9035A93482F8DD3F70752FFB521"/>
    <w:rsid w:val="00A6354F"/>
    <w:pPr>
      <w:spacing w:after="160" w:line="259" w:lineRule="auto"/>
    </w:pPr>
    <w:rPr>
      <w:rFonts w:asciiTheme="minorHAnsi" w:eastAsiaTheme="minorEastAsia" w:hAnsiTheme="minorHAnsi" w:cstheme="minorBidi"/>
      <w:sz w:val="22"/>
      <w:szCs w:val="22"/>
    </w:rPr>
  </w:style>
  <w:style w:type="paragraph" w:customStyle="1" w:styleId="5D7EAB77988D4222BB6E8ABD3B81B8CB">
    <w:name w:val="5D7EAB77988D4222BB6E8ABD3B81B8CB"/>
    <w:rsid w:val="00A6354F"/>
    <w:pPr>
      <w:spacing w:after="160" w:line="259" w:lineRule="auto"/>
    </w:pPr>
    <w:rPr>
      <w:rFonts w:asciiTheme="minorHAnsi" w:eastAsiaTheme="minorEastAsia" w:hAnsiTheme="minorHAnsi" w:cstheme="minorBidi"/>
      <w:sz w:val="22"/>
      <w:szCs w:val="22"/>
    </w:rPr>
  </w:style>
  <w:style w:type="paragraph" w:customStyle="1" w:styleId="BF9998A4B54F478FA02F5DB2B15F73AF">
    <w:name w:val="BF9998A4B54F478FA02F5DB2B15F73AF"/>
    <w:rsid w:val="00A6354F"/>
    <w:pPr>
      <w:spacing w:after="160" w:line="259" w:lineRule="auto"/>
    </w:pPr>
    <w:rPr>
      <w:rFonts w:asciiTheme="minorHAnsi" w:eastAsiaTheme="minorEastAsia" w:hAnsiTheme="minorHAnsi" w:cstheme="minorBidi"/>
      <w:sz w:val="22"/>
      <w:szCs w:val="22"/>
    </w:rPr>
  </w:style>
  <w:style w:type="paragraph" w:customStyle="1" w:styleId="00241D391B234FEB9BDBCDF2AD5BF833">
    <w:name w:val="00241D391B234FEB9BDBCDF2AD5BF833"/>
    <w:rsid w:val="00A6354F"/>
    <w:pPr>
      <w:spacing w:after="160" w:line="259" w:lineRule="auto"/>
    </w:pPr>
    <w:rPr>
      <w:rFonts w:asciiTheme="minorHAnsi" w:eastAsiaTheme="minorEastAsia" w:hAnsiTheme="minorHAnsi" w:cstheme="minorBidi"/>
      <w:sz w:val="22"/>
      <w:szCs w:val="22"/>
    </w:rPr>
  </w:style>
  <w:style w:type="paragraph" w:customStyle="1" w:styleId="0A4F51CAC884414196C5B97F0AA32191">
    <w:name w:val="0A4F51CAC884414196C5B97F0AA32191"/>
    <w:rsid w:val="00A6354F"/>
    <w:pPr>
      <w:spacing w:after="160" w:line="259" w:lineRule="auto"/>
    </w:pPr>
    <w:rPr>
      <w:rFonts w:asciiTheme="minorHAnsi" w:eastAsiaTheme="minorEastAsia" w:hAnsiTheme="minorHAnsi" w:cstheme="minorBidi"/>
      <w:sz w:val="22"/>
      <w:szCs w:val="22"/>
    </w:rPr>
  </w:style>
  <w:style w:type="paragraph" w:customStyle="1" w:styleId="1665D23F5ACE413899AFCACCDBBCE27C">
    <w:name w:val="1665D23F5ACE413899AFCACCDBBCE27C"/>
    <w:rsid w:val="00A6354F"/>
    <w:pPr>
      <w:spacing w:after="160" w:line="259" w:lineRule="auto"/>
    </w:pPr>
    <w:rPr>
      <w:rFonts w:asciiTheme="minorHAnsi" w:eastAsiaTheme="minorEastAsia" w:hAnsiTheme="minorHAnsi" w:cstheme="minorBidi"/>
      <w:sz w:val="22"/>
      <w:szCs w:val="22"/>
    </w:rPr>
  </w:style>
  <w:style w:type="paragraph" w:customStyle="1" w:styleId="362F6340F27F4D55B1804F82D490AF7D">
    <w:name w:val="362F6340F27F4D55B1804F82D490AF7D"/>
    <w:rsid w:val="00A6354F"/>
    <w:pPr>
      <w:spacing w:after="160" w:line="259" w:lineRule="auto"/>
    </w:pPr>
    <w:rPr>
      <w:rFonts w:asciiTheme="minorHAnsi" w:eastAsiaTheme="minorEastAsia" w:hAnsiTheme="minorHAnsi" w:cstheme="minorBidi"/>
      <w:sz w:val="22"/>
      <w:szCs w:val="22"/>
    </w:rPr>
  </w:style>
  <w:style w:type="paragraph" w:customStyle="1" w:styleId="11396AEE9B3743A18F2ACD6A89567DFE">
    <w:name w:val="11396AEE9B3743A18F2ACD6A89567DFE"/>
    <w:rsid w:val="00A6354F"/>
    <w:pPr>
      <w:spacing w:after="160" w:line="259" w:lineRule="auto"/>
    </w:pPr>
    <w:rPr>
      <w:rFonts w:asciiTheme="minorHAnsi" w:eastAsiaTheme="minorEastAsia" w:hAnsiTheme="minorHAnsi" w:cstheme="minorBidi"/>
      <w:sz w:val="22"/>
      <w:szCs w:val="22"/>
    </w:rPr>
  </w:style>
  <w:style w:type="paragraph" w:customStyle="1" w:styleId="741436602C914DF2B477AE110640DDDE">
    <w:name w:val="741436602C914DF2B477AE110640DDDE"/>
    <w:rsid w:val="00A6354F"/>
    <w:pPr>
      <w:spacing w:after="160" w:line="259" w:lineRule="auto"/>
    </w:pPr>
    <w:rPr>
      <w:rFonts w:asciiTheme="minorHAnsi" w:eastAsiaTheme="minorEastAsia" w:hAnsiTheme="minorHAnsi" w:cstheme="minorBidi"/>
      <w:sz w:val="22"/>
      <w:szCs w:val="22"/>
    </w:rPr>
  </w:style>
  <w:style w:type="paragraph" w:customStyle="1" w:styleId="BD1F8D74532B4D8DBED124028E2C87B5">
    <w:name w:val="BD1F8D74532B4D8DBED124028E2C87B5"/>
    <w:rsid w:val="00A6354F"/>
    <w:pPr>
      <w:spacing w:after="160" w:line="259" w:lineRule="auto"/>
    </w:pPr>
    <w:rPr>
      <w:rFonts w:asciiTheme="minorHAnsi" w:eastAsiaTheme="minorEastAsia" w:hAnsiTheme="minorHAnsi" w:cstheme="minorBidi"/>
      <w:sz w:val="22"/>
      <w:szCs w:val="22"/>
    </w:rPr>
  </w:style>
  <w:style w:type="paragraph" w:customStyle="1" w:styleId="8AA68EC52CBF4F75B501C3DBCE87CFD9">
    <w:name w:val="8AA68EC52CBF4F75B501C3DBCE87CFD9"/>
    <w:rsid w:val="00A6354F"/>
    <w:pPr>
      <w:spacing w:after="160" w:line="259" w:lineRule="auto"/>
    </w:pPr>
    <w:rPr>
      <w:rFonts w:asciiTheme="minorHAnsi" w:eastAsiaTheme="minorEastAsia" w:hAnsiTheme="minorHAnsi" w:cstheme="minorBidi"/>
      <w:sz w:val="22"/>
      <w:szCs w:val="22"/>
    </w:rPr>
  </w:style>
  <w:style w:type="paragraph" w:customStyle="1" w:styleId="08F49176FD3B42D8BF3B607526EFC7B9">
    <w:name w:val="08F49176FD3B42D8BF3B607526EFC7B9"/>
    <w:rsid w:val="00A6354F"/>
    <w:pPr>
      <w:spacing w:after="160" w:line="259" w:lineRule="auto"/>
    </w:pPr>
    <w:rPr>
      <w:rFonts w:asciiTheme="minorHAnsi" w:eastAsiaTheme="minorEastAsia" w:hAnsiTheme="minorHAnsi" w:cstheme="minorBidi"/>
      <w:sz w:val="22"/>
      <w:szCs w:val="22"/>
    </w:rPr>
  </w:style>
  <w:style w:type="paragraph" w:customStyle="1" w:styleId="42DADB565F57491CB048AD90B53EA8B9">
    <w:name w:val="42DADB565F57491CB048AD90B53EA8B9"/>
    <w:rsid w:val="00A6354F"/>
    <w:pPr>
      <w:spacing w:after="160" w:line="259" w:lineRule="auto"/>
    </w:pPr>
    <w:rPr>
      <w:rFonts w:asciiTheme="minorHAnsi" w:eastAsiaTheme="minorEastAsia" w:hAnsiTheme="minorHAnsi" w:cstheme="minorBidi"/>
      <w:sz w:val="22"/>
      <w:szCs w:val="22"/>
    </w:rPr>
  </w:style>
  <w:style w:type="paragraph" w:customStyle="1" w:styleId="DE3B59EA80F74DB5BB9539FD2E03E2E7">
    <w:name w:val="DE3B59EA80F74DB5BB9539FD2E03E2E7"/>
    <w:rsid w:val="00A6354F"/>
    <w:pPr>
      <w:spacing w:after="160" w:line="259" w:lineRule="auto"/>
    </w:pPr>
    <w:rPr>
      <w:rFonts w:asciiTheme="minorHAnsi" w:eastAsiaTheme="minorEastAsia" w:hAnsiTheme="minorHAnsi" w:cstheme="minorBidi"/>
      <w:sz w:val="22"/>
      <w:szCs w:val="22"/>
    </w:rPr>
  </w:style>
  <w:style w:type="paragraph" w:customStyle="1" w:styleId="0ED49A7C087149AA9FCF22F376F5F1E5">
    <w:name w:val="0ED49A7C087149AA9FCF22F376F5F1E5"/>
    <w:rsid w:val="00A6354F"/>
    <w:pPr>
      <w:spacing w:after="160" w:line="259" w:lineRule="auto"/>
    </w:pPr>
    <w:rPr>
      <w:rFonts w:asciiTheme="minorHAnsi" w:eastAsiaTheme="minorEastAsia" w:hAnsiTheme="minorHAnsi" w:cstheme="minorBidi"/>
      <w:sz w:val="22"/>
      <w:szCs w:val="22"/>
    </w:rPr>
  </w:style>
  <w:style w:type="paragraph" w:customStyle="1" w:styleId="1C65165B5D0C4939ACFE23B65AD10FD0">
    <w:name w:val="1C65165B5D0C4939ACFE23B65AD10FD0"/>
    <w:rsid w:val="00A6354F"/>
    <w:pPr>
      <w:spacing w:after="160" w:line="259" w:lineRule="auto"/>
    </w:pPr>
    <w:rPr>
      <w:rFonts w:asciiTheme="minorHAnsi" w:eastAsiaTheme="minorEastAsia" w:hAnsiTheme="minorHAnsi" w:cstheme="minorBidi"/>
      <w:sz w:val="22"/>
      <w:szCs w:val="22"/>
    </w:rPr>
  </w:style>
  <w:style w:type="paragraph" w:customStyle="1" w:styleId="68B7C30A7B7447BE91FAFDCE744AB0D6">
    <w:name w:val="68B7C30A7B7447BE91FAFDCE744AB0D6"/>
    <w:rsid w:val="00A6354F"/>
    <w:pPr>
      <w:spacing w:after="160" w:line="259" w:lineRule="auto"/>
    </w:pPr>
    <w:rPr>
      <w:rFonts w:asciiTheme="minorHAnsi" w:eastAsiaTheme="minorEastAsia" w:hAnsiTheme="minorHAnsi" w:cstheme="minorBidi"/>
      <w:sz w:val="22"/>
      <w:szCs w:val="22"/>
    </w:rPr>
  </w:style>
  <w:style w:type="paragraph" w:customStyle="1" w:styleId="EF5870ED336E44AD88395879A26955FA">
    <w:name w:val="EF5870ED336E44AD88395879A26955FA"/>
    <w:rsid w:val="00A6354F"/>
    <w:pPr>
      <w:spacing w:after="160" w:line="259" w:lineRule="auto"/>
    </w:pPr>
    <w:rPr>
      <w:rFonts w:asciiTheme="minorHAnsi" w:eastAsiaTheme="minorEastAsia" w:hAnsiTheme="minorHAnsi" w:cstheme="minorBidi"/>
      <w:sz w:val="22"/>
      <w:szCs w:val="22"/>
    </w:rPr>
  </w:style>
  <w:style w:type="paragraph" w:customStyle="1" w:styleId="3A078B8E403C4E368232959C5AFF9BAE">
    <w:name w:val="3A078B8E403C4E368232959C5AFF9BAE"/>
    <w:rsid w:val="00A6354F"/>
    <w:pPr>
      <w:spacing w:after="160" w:line="259" w:lineRule="auto"/>
    </w:pPr>
    <w:rPr>
      <w:rFonts w:asciiTheme="minorHAnsi" w:eastAsiaTheme="minorEastAsia" w:hAnsiTheme="minorHAnsi" w:cstheme="minorBidi"/>
      <w:sz w:val="22"/>
      <w:szCs w:val="22"/>
    </w:rPr>
  </w:style>
  <w:style w:type="paragraph" w:customStyle="1" w:styleId="9ECD82F06BBA436FBB275D275CBBEAA2">
    <w:name w:val="9ECD82F06BBA436FBB275D275CBBEAA2"/>
    <w:rsid w:val="00A6354F"/>
    <w:pPr>
      <w:spacing w:after="160" w:line="259" w:lineRule="auto"/>
    </w:pPr>
    <w:rPr>
      <w:rFonts w:asciiTheme="minorHAnsi" w:eastAsiaTheme="minorEastAsia" w:hAnsiTheme="minorHAnsi" w:cstheme="minorBidi"/>
      <w:sz w:val="22"/>
      <w:szCs w:val="22"/>
    </w:rPr>
  </w:style>
  <w:style w:type="paragraph" w:customStyle="1" w:styleId="33927254421E4E4EBFC6C7AB0F556336">
    <w:name w:val="33927254421E4E4EBFC6C7AB0F556336"/>
    <w:rsid w:val="00A6354F"/>
    <w:pPr>
      <w:spacing w:after="160" w:line="259" w:lineRule="auto"/>
    </w:pPr>
    <w:rPr>
      <w:rFonts w:asciiTheme="minorHAnsi" w:eastAsiaTheme="minorEastAsia" w:hAnsiTheme="minorHAnsi" w:cstheme="minorBidi"/>
      <w:sz w:val="22"/>
      <w:szCs w:val="22"/>
    </w:rPr>
  </w:style>
  <w:style w:type="paragraph" w:customStyle="1" w:styleId="4BD949A4761E46698BAC24D53F7351E2">
    <w:name w:val="4BD949A4761E46698BAC24D53F7351E2"/>
    <w:rsid w:val="00A6354F"/>
    <w:pPr>
      <w:spacing w:after="160" w:line="259" w:lineRule="auto"/>
    </w:pPr>
    <w:rPr>
      <w:rFonts w:asciiTheme="minorHAnsi" w:eastAsiaTheme="minorEastAsia" w:hAnsiTheme="minorHAnsi" w:cstheme="minorBidi"/>
      <w:sz w:val="22"/>
      <w:szCs w:val="22"/>
    </w:rPr>
  </w:style>
  <w:style w:type="paragraph" w:customStyle="1" w:styleId="32709BE4C5304A16A46CC785845339A8">
    <w:name w:val="32709BE4C5304A16A46CC785845339A8"/>
    <w:rsid w:val="00A6354F"/>
    <w:pPr>
      <w:spacing w:after="160" w:line="259" w:lineRule="auto"/>
    </w:pPr>
    <w:rPr>
      <w:rFonts w:asciiTheme="minorHAnsi" w:eastAsiaTheme="minorEastAsia" w:hAnsiTheme="minorHAnsi" w:cstheme="minorBidi"/>
      <w:sz w:val="22"/>
      <w:szCs w:val="22"/>
    </w:rPr>
  </w:style>
  <w:style w:type="paragraph" w:customStyle="1" w:styleId="3DC04F4A98C844C8840E76D84E055E92">
    <w:name w:val="3DC04F4A98C844C8840E76D84E055E92"/>
    <w:rsid w:val="00A6354F"/>
    <w:pPr>
      <w:spacing w:after="160" w:line="259" w:lineRule="auto"/>
    </w:pPr>
    <w:rPr>
      <w:rFonts w:asciiTheme="minorHAnsi" w:eastAsiaTheme="minorEastAsia" w:hAnsiTheme="minorHAnsi" w:cstheme="minorBidi"/>
      <w:sz w:val="22"/>
      <w:szCs w:val="22"/>
    </w:rPr>
  </w:style>
  <w:style w:type="paragraph" w:customStyle="1" w:styleId="C48374AFA69740ED938B0A3B74E0053C">
    <w:name w:val="C48374AFA69740ED938B0A3B74E0053C"/>
    <w:rsid w:val="00A6354F"/>
    <w:pPr>
      <w:spacing w:after="160" w:line="259" w:lineRule="auto"/>
    </w:pPr>
    <w:rPr>
      <w:rFonts w:asciiTheme="minorHAnsi" w:eastAsiaTheme="minorEastAsia" w:hAnsiTheme="minorHAnsi" w:cstheme="minorBidi"/>
      <w:sz w:val="22"/>
      <w:szCs w:val="22"/>
    </w:rPr>
  </w:style>
  <w:style w:type="paragraph" w:customStyle="1" w:styleId="2A2D83CA826E4C458F424EB162F1FA2D">
    <w:name w:val="2A2D83CA826E4C458F424EB162F1FA2D"/>
    <w:rsid w:val="00A6354F"/>
    <w:pPr>
      <w:spacing w:after="160" w:line="259" w:lineRule="auto"/>
    </w:pPr>
    <w:rPr>
      <w:rFonts w:asciiTheme="minorHAnsi" w:eastAsiaTheme="minorEastAsia" w:hAnsiTheme="minorHAnsi" w:cstheme="minorBidi"/>
      <w:sz w:val="22"/>
      <w:szCs w:val="22"/>
    </w:rPr>
  </w:style>
  <w:style w:type="paragraph" w:customStyle="1" w:styleId="189BCEEB93A7464BBC76723FCD739865">
    <w:name w:val="189BCEEB93A7464BBC76723FCD739865"/>
    <w:rsid w:val="00A6354F"/>
    <w:pPr>
      <w:spacing w:after="160" w:line="259" w:lineRule="auto"/>
    </w:pPr>
    <w:rPr>
      <w:rFonts w:asciiTheme="minorHAnsi" w:eastAsiaTheme="minorEastAsia" w:hAnsiTheme="minorHAnsi" w:cstheme="minorBidi"/>
      <w:sz w:val="22"/>
      <w:szCs w:val="22"/>
    </w:rPr>
  </w:style>
  <w:style w:type="paragraph" w:customStyle="1" w:styleId="1A7493F55C6941F2BF2A0D2F5323968A">
    <w:name w:val="1A7493F55C6941F2BF2A0D2F5323968A"/>
    <w:rsid w:val="00A6354F"/>
    <w:pPr>
      <w:spacing w:after="160" w:line="259" w:lineRule="auto"/>
    </w:pPr>
    <w:rPr>
      <w:rFonts w:asciiTheme="minorHAnsi" w:eastAsiaTheme="minorEastAsia" w:hAnsiTheme="minorHAnsi" w:cstheme="minorBidi"/>
      <w:sz w:val="22"/>
      <w:szCs w:val="22"/>
    </w:rPr>
  </w:style>
  <w:style w:type="paragraph" w:customStyle="1" w:styleId="5A489BC64F74448793B85C4F088F4FA8">
    <w:name w:val="5A489BC64F74448793B85C4F088F4FA8"/>
    <w:rsid w:val="00A6354F"/>
    <w:pPr>
      <w:spacing w:after="160" w:line="259" w:lineRule="auto"/>
    </w:pPr>
    <w:rPr>
      <w:rFonts w:asciiTheme="minorHAnsi" w:eastAsiaTheme="minorEastAsia" w:hAnsiTheme="minorHAnsi" w:cstheme="minorBidi"/>
      <w:sz w:val="22"/>
      <w:szCs w:val="22"/>
    </w:rPr>
  </w:style>
  <w:style w:type="paragraph" w:customStyle="1" w:styleId="E25F7006771C49A0BCAA2F0446736D0D">
    <w:name w:val="E25F7006771C49A0BCAA2F0446736D0D"/>
    <w:rsid w:val="00A6354F"/>
    <w:pPr>
      <w:spacing w:after="160" w:line="259" w:lineRule="auto"/>
    </w:pPr>
    <w:rPr>
      <w:rFonts w:asciiTheme="minorHAnsi" w:eastAsiaTheme="minorEastAsia" w:hAnsiTheme="minorHAnsi" w:cstheme="minorBidi"/>
      <w:sz w:val="22"/>
      <w:szCs w:val="22"/>
    </w:rPr>
  </w:style>
  <w:style w:type="paragraph" w:customStyle="1" w:styleId="2DE84AEFB79B43A08EA818B71AF59BC9">
    <w:name w:val="2DE84AEFB79B43A08EA818B71AF59BC9"/>
    <w:rsid w:val="00A6354F"/>
    <w:pPr>
      <w:spacing w:after="160" w:line="259" w:lineRule="auto"/>
    </w:pPr>
    <w:rPr>
      <w:rFonts w:asciiTheme="minorHAnsi" w:eastAsiaTheme="minorEastAsia" w:hAnsiTheme="minorHAnsi" w:cstheme="minorBidi"/>
      <w:sz w:val="22"/>
      <w:szCs w:val="22"/>
    </w:rPr>
  </w:style>
  <w:style w:type="paragraph" w:customStyle="1" w:styleId="324A356D699141B9B68B36E3420D1D43">
    <w:name w:val="324A356D699141B9B68B36E3420D1D43"/>
    <w:rsid w:val="00A6354F"/>
    <w:pPr>
      <w:spacing w:after="160" w:line="259" w:lineRule="auto"/>
    </w:pPr>
    <w:rPr>
      <w:rFonts w:asciiTheme="minorHAnsi" w:eastAsiaTheme="minorEastAsia" w:hAnsiTheme="minorHAnsi" w:cstheme="minorBidi"/>
      <w:sz w:val="22"/>
      <w:szCs w:val="22"/>
    </w:rPr>
  </w:style>
  <w:style w:type="paragraph" w:customStyle="1" w:styleId="DDE0A72E1C27453B96BCF4733C157E2F">
    <w:name w:val="DDE0A72E1C27453B96BCF4733C157E2F"/>
    <w:rsid w:val="00A6354F"/>
    <w:pPr>
      <w:spacing w:after="160" w:line="259" w:lineRule="auto"/>
    </w:pPr>
    <w:rPr>
      <w:rFonts w:asciiTheme="minorHAnsi" w:eastAsiaTheme="minorEastAsia" w:hAnsiTheme="minorHAnsi" w:cstheme="minorBidi"/>
      <w:sz w:val="22"/>
      <w:szCs w:val="22"/>
    </w:rPr>
  </w:style>
  <w:style w:type="paragraph" w:customStyle="1" w:styleId="CA4BEB115BDE45179FAA07E908F1CD68">
    <w:name w:val="CA4BEB115BDE45179FAA07E908F1CD68"/>
    <w:rsid w:val="00A6354F"/>
    <w:pPr>
      <w:spacing w:after="160" w:line="259" w:lineRule="auto"/>
    </w:pPr>
    <w:rPr>
      <w:rFonts w:asciiTheme="minorHAnsi" w:eastAsiaTheme="minorEastAsia" w:hAnsiTheme="minorHAnsi" w:cstheme="minorBidi"/>
      <w:sz w:val="22"/>
      <w:szCs w:val="22"/>
    </w:rPr>
  </w:style>
  <w:style w:type="paragraph" w:customStyle="1" w:styleId="085F0A9E7E9A4192991225313300C842">
    <w:name w:val="085F0A9E7E9A4192991225313300C842"/>
    <w:rsid w:val="00A6354F"/>
    <w:pPr>
      <w:spacing w:after="160" w:line="259" w:lineRule="auto"/>
    </w:pPr>
    <w:rPr>
      <w:rFonts w:asciiTheme="minorHAnsi" w:eastAsiaTheme="minorEastAsia" w:hAnsiTheme="minorHAnsi" w:cstheme="minorBidi"/>
      <w:sz w:val="22"/>
      <w:szCs w:val="22"/>
    </w:rPr>
  </w:style>
  <w:style w:type="paragraph" w:customStyle="1" w:styleId="04FB3BF7840F4FA684017234A5619EB6">
    <w:name w:val="04FB3BF7840F4FA684017234A5619EB6"/>
    <w:rsid w:val="00A6354F"/>
    <w:pPr>
      <w:spacing w:after="160" w:line="259" w:lineRule="auto"/>
    </w:pPr>
    <w:rPr>
      <w:rFonts w:asciiTheme="minorHAnsi" w:eastAsiaTheme="minorEastAsia" w:hAnsiTheme="minorHAnsi" w:cstheme="minorBidi"/>
      <w:sz w:val="22"/>
      <w:szCs w:val="22"/>
    </w:rPr>
  </w:style>
  <w:style w:type="paragraph" w:customStyle="1" w:styleId="DD15536CD7DD403EB5ED54B5DC60ABEC">
    <w:name w:val="DD15536CD7DD403EB5ED54B5DC60ABEC"/>
    <w:rsid w:val="00A6354F"/>
    <w:pPr>
      <w:spacing w:after="160" w:line="259" w:lineRule="auto"/>
    </w:pPr>
    <w:rPr>
      <w:rFonts w:asciiTheme="minorHAnsi" w:eastAsiaTheme="minorEastAsia" w:hAnsiTheme="minorHAnsi" w:cstheme="minorBidi"/>
      <w:sz w:val="22"/>
      <w:szCs w:val="22"/>
    </w:rPr>
  </w:style>
  <w:style w:type="paragraph" w:customStyle="1" w:styleId="5B21EA096A3B4A5C89EBE0DA1A66BC42">
    <w:name w:val="5B21EA096A3B4A5C89EBE0DA1A66BC42"/>
    <w:rsid w:val="00A6354F"/>
    <w:pPr>
      <w:spacing w:after="160" w:line="259" w:lineRule="auto"/>
    </w:pPr>
    <w:rPr>
      <w:rFonts w:asciiTheme="minorHAnsi" w:eastAsiaTheme="minorEastAsia" w:hAnsiTheme="minorHAnsi" w:cstheme="minorBidi"/>
      <w:sz w:val="22"/>
      <w:szCs w:val="22"/>
    </w:rPr>
  </w:style>
  <w:style w:type="paragraph" w:customStyle="1" w:styleId="73598D666CB7477E8F1B63C4517063B6">
    <w:name w:val="73598D666CB7477E8F1B63C4517063B6"/>
    <w:rsid w:val="00A6354F"/>
    <w:pPr>
      <w:spacing w:after="160" w:line="259" w:lineRule="auto"/>
    </w:pPr>
    <w:rPr>
      <w:rFonts w:asciiTheme="minorHAnsi" w:eastAsiaTheme="minorEastAsia" w:hAnsiTheme="minorHAnsi" w:cstheme="minorBidi"/>
      <w:sz w:val="22"/>
      <w:szCs w:val="22"/>
    </w:rPr>
  </w:style>
  <w:style w:type="paragraph" w:customStyle="1" w:styleId="6C98C691A08D4381BC6F6E160CB8E0AC">
    <w:name w:val="6C98C691A08D4381BC6F6E160CB8E0AC"/>
    <w:rsid w:val="00A6354F"/>
    <w:pPr>
      <w:spacing w:after="160" w:line="259" w:lineRule="auto"/>
    </w:pPr>
    <w:rPr>
      <w:rFonts w:asciiTheme="minorHAnsi" w:eastAsiaTheme="minorEastAsia" w:hAnsiTheme="minorHAnsi" w:cstheme="minorBidi"/>
      <w:sz w:val="22"/>
      <w:szCs w:val="22"/>
    </w:rPr>
  </w:style>
  <w:style w:type="paragraph" w:customStyle="1" w:styleId="07B1397DEDC042648DB1A2237E43C3F9">
    <w:name w:val="07B1397DEDC042648DB1A2237E43C3F9"/>
    <w:rsid w:val="00A6354F"/>
    <w:pPr>
      <w:spacing w:after="160" w:line="259" w:lineRule="auto"/>
    </w:pPr>
    <w:rPr>
      <w:rFonts w:asciiTheme="minorHAnsi" w:eastAsiaTheme="minorEastAsia" w:hAnsiTheme="minorHAnsi" w:cstheme="minorBidi"/>
      <w:sz w:val="22"/>
      <w:szCs w:val="22"/>
    </w:rPr>
  </w:style>
  <w:style w:type="paragraph" w:customStyle="1" w:styleId="78A5CC6263314C9DAB78E9A45A18C945">
    <w:name w:val="78A5CC6263314C9DAB78E9A45A18C945"/>
    <w:rsid w:val="00A6354F"/>
    <w:pPr>
      <w:spacing w:after="160" w:line="259" w:lineRule="auto"/>
    </w:pPr>
    <w:rPr>
      <w:rFonts w:asciiTheme="minorHAnsi" w:eastAsiaTheme="minorEastAsia" w:hAnsiTheme="minorHAnsi" w:cstheme="minorBidi"/>
      <w:sz w:val="22"/>
      <w:szCs w:val="22"/>
    </w:rPr>
  </w:style>
  <w:style w:type="paragraph" w:customStyle="1" w:styleId="678AD5A516F24F02B881DC31F4479CDB">
    <w:name w:val="678AD5A516F24F02B881DC31F4479CDB"/>
    <w:rsid w:val="00A6354F"/>
    <w:pPr>
      <w:spacing w:after="160" w:line="259" w:lineRule="auto"/>
    </w:pPr>
    <w:rPr>
      <w:rFonts w:asciiTheme="minorHAnsi" w:eastAsiaTheme="minorEastAsia" w:hAnsiTheme="minorHAnsi" w:cstheme="minorBidi"/>
      <w:sz w:val="22"/>
      <w:szCs w:val="22"/>
    </w:rPr>
  </w:style>
  <w:style w:type="paragraph" w:customStyle="1" w:styleId="0C0096E634E04E0C8F67FAF22AA9BD2A">
    <w:name w:val="0C0096E634E04E0C8F67FAF22AA9BD2A"/>
    <w:rsid w:val="00A6354F"/>
    <w:pPr>
      <w:spacing w:after="160" w:line="259" w:lineRule="auto"/>
    </w:pPr>
    <w:rPr>
      <w:rFonts w:asciiTheme="minorHAnsi" w:eastAsiaTheme="minorEastAsia" w:hAnsiTheme="minorHAnsi" w:cstheme="minorBidi"/>
      <w:sz w:val="22"/>
      <w:szCs w:val="22"/>
    </w:rPr>
  </w:style>
  <w:style w:type="paragraph" w:customStyle="1" w:styleId="3584F954E0C2436C8D87A74577AAAFF1">
    <w:name w:val="3584F954E0C2436C8D87A74577AAAFF1"/>
    <w:rsid w:val="00A6354F"/>
    <w:pPr>
      <w:spacing w:after="160" w:line="259" w:lineRule="auto"/>
    </w:pPr>
    <w:rPr>
      <w:rFonts w:asciiTheme="minorHAnsi" w:eastAsiaTheme="minorEastAsia" w:hAnsiTheme="minorHAnsi" w:cstheme="minorBidi"/>
      <w:sz w:val="22"/>
      <w:szCs w:val="22"/>
    </w:rPr>
  </w:style>
  <w:style w:type="paragraph" w:customStyle="1" w:styleId="AB1F621F6C9E48D48EC632F5C54B6308">
    <w:name w:val="AB1F621F6C9E48D48EC632F5C54B6308"/>
    <w:rsid w:val="00A6354F"/>
    <w:pPr>
      <w:spacing w:after="160" w:line="259" w:lineRule="auto"/>
    </w:pPr>
    <w:rPr>
      <w:rFonts w:asciiTheme="minorHAnsi" w:eastAsiaTheme="minorEastAsia" w:hAnsiTheme="minorHAnsi" w:cstheme="minorBidi"/>
      <w:sz w:val="22"/>
      <w:szCs w:val="22"/>
    </w:rPr>
  </w:style>
  <w:style w:type="paragraph" w:customStyle="1" w:styleId="5EE731353E3C45D99D48B87E7BFA9A39">
    <w:name w:val="5EE731353E3C45D99D48B87E7BFA9A39"/>
    <w:rsid w:val="00A6354F"/>
    <w:pPr>
      <w:spacing w:after="160" w:line="259" w:lineRule="auto"/>
    </w:pPr>
    <w:rPr>
      <w:rFonts w:asciiTheme="minorHAnsi" w:eastAsiaTheme="minorEastAsia" w:hAnsiTheme="minorHAnsi" w:cstheme="minorBidi"/>
      <w:sz w:val="22"/>
      <w:szCs w:val="22"/>
    </w:rPr>
  </w:style>
  <w:style w:type="paragraph" w:customStyle="1" w:styleId="BB00B719F77547A9AB6F9DC999C769B9">
    <w:name w:val="BB00B719F77547A9AB6F9DC999C769B9"/>
    <w:rsid w:val="00A6354F"/>
    <w:pPr>
      <w:spacing w:after="160" w:line="259" w:lineRule="auto"/>
    </w:pPr>
    <w:rPr>
      <w:rFonts w:asciiTheme="minorHAnsi" w:eastAsiaTheme="minorEastAsia" w:hAnsiTheme="minorHAnsi" w:cstheme="minorBidi"/>
      <w:sz w:val="22"/>
      <w:szCs w:val="22"/>
    </w:rPr>
  </w:style>
  <w:style w:type="paragraph" w:customStyle="1" w:styleId="2E59AC743DFC49D0B72C5A5DA419D0F9">
    <w:name w:val="2E59AC743DFC49D0B72C5A5DA419D0F9"/>
    <w:rsid w:val="00A6354F"/>
    <w:pPr>
      <w:spacing w:after="160" w:line="259" w:lineRule="auto"/>
    </w:pPr>
    <w:rPr>
      <w:rFonts w:asciiTheme="minorHAnsi" w:eastAsiaTheme="minorEastAsia" w:hAnsiTheme="minorHAnsi" w:cstheme="minorBidi"/>
      <w:sz w:val="22"/>
      <w:szCs w:val="22"/>
    </w:rPr>
  </w:style>
  <w:style w:type="paragraph" w:customStyle="1" w:styleId="680D8D9E8B88402FA487AA12A5358F8B">
    <w:name w:val="680D8D9E8B88402FA487AA12A5358F8B"/>
    <w:rsid w:val="00A6354F"/>
    <w:pPr>
      <w:spacing w:after="160" w:line="259" w:lineRule="auto"/>
    </w:pPr>
    <w:rPr>
      <w:rFonts w:asciiTheme="minorHAnsi" w:eastAsiaTheme="minorEastAsia" w:hAnsiTheme="minorHAnsi" w:cstheme="minorBidi"/>
      <w:sz w:val="22"/>
      <w:szCs w:val="22"/>
    </w:rPr>
  </w:style>
  <w:style w:type="paragraph" w:customStyle="1" w:styleId="FA1EB2DEFAF2495FA573A688EA573952">
    <w:name w:val="FA1EB2DEFAF2495FA573A688EA573952"/>
    <w:rsid w:val="00A6354F"/>
    <w:pPr>
      <w:spacing w:after="160" w:line="259" w:lineRule="auto"/>
    </w:pPr>
    <w:rPr>
      <w:rFonts w:asciiTheme="minorHAnsi" w:eastAsiaTheme="minorEastAsia" w:hAnsiTheme="minorHAnsi" w:cstheme="minorBidi"/>
      <w:sz w:val="22"/>
      <w:szCs w:val="22"/>
    </w:rPr>
  </w:style>
  <w:style w:type="paragraph" w:customStyle="1" w:styleId="1BB6E61261E6429AB984D04C0332111E">
    <w:name w:val="1BB6E61261E6429AB984D04C0332111E"/>
    <w:rsid w:val="00A6354F"/>
    <w:pPr>
      <w:spacing w:after="160" w:line="259" w:lineRule="auto"/>
    </w:pPr>
    <w:rPr>
      <w:rFonts w:asciiTheme="minorHAnsi" w:eastAsiaTheme="minorEastAsia" w:hAnsiTheme="minorHAnsi" w:cstheme="minorBidi"/>
      <w:sz w:val="22"/>
      <w:szCs w:val="22"/>
    </w:rPr>
  </w:style>
  <w:style w:type="paragraph" w:customStyle="1" w:styleId="20FABE819AAC4F87B336B66796B022ED">
    <w:name w:val="20FABE819AAC4F87B336B66796B022ED"/>
    <w:rsid w:val="00A6354F"/>
    <w:pPr>
      <w:spacing w:after="160" w:line="259" w:lineRule="auto"/>
    </w:pPr>
    <w:rPr>
      <w:rFonts w:asciiTheme="minorHAnsi" w:eastAsiaTheme="minorEastAsia" w:hAnsiTheme="minorHAnsi" w:cstheme="minorBidi"/>
      <w:sz w:val="22"/>
      <w:szCs w:val="22"/>
    </w:rPr>
  </w:style>
  <w:style w:type="paragraph" w:customStyle="1" w:styleId="2F8768F5AF4C4D1189EDD1EA8E6FEBEA">
    <w:name w:val="2F8768F5AF4C4D1189EDD1EA8E6FEBEA"/>
    <w:rsid w:val="00A6354F"/>
    <w:pPr>
      <w:spacing w:after="160" w:line="259" w:lineRule="auto"/>
    </w:pPr>
    <w:rPr>
      <w:rFonts w:asciiTheme="minorHAnsi" w:eastAsiaTheme="minorEastAsia" w:hAnsiTheme="minorHAnsi" w:cstheme="minorBidi"/>
      <w:sz w:val="22"/>
      <w:szCs w:val="22"/>
    </w:rPr>
  </w:style>
  <w:style w:type="paragraph" w:customStyle="1" w:styleId="89F57A3924334CE4B6E5DF9EF3803BF4">
    <w:name w:val="89F57A3924334CE4B6E5DF9EF3803BF4"/>
    <w:rsid w:val="00A6354F"/>
    <w:pPr>
      <w:spacing w:after="160" w:line="259" w:lineRule="auto"/>
    </w:pPr>
    <w:rPr>
      <w:rFonts w:asciiTheme="minorHAnsi" w:eastAsiaTheme="minorEastAsia" w:hAnsiTheme="minorHAnsi" w:cstheme="minorBidi"/>
      <w:sz w:val="22"/>
      <w:szCs w:val="22"/>
    </w:rPr>
  </w:style>
  <w:style w:type="paragraph" w:customStyle="1" w:styleId="1713413A375C424CAE5C66A0CD1D0864">
    <w:name w:val="1713413A375C424CAE5C66A0CD1D0864"/>
    <w:rsid w:val="00A6354F"/>
    <w:pPr>
      <w:spacing w:after="160" w:line="259" w:lineRule="auto"/>
    </w:pPr>
    <w:rPr>
      <w:rFonts w:asciiTheme="minorHAnsi" w:eastAsiaTheme="minorEastAsia" w:hAnsiTheme="minorHAnsi" w:cstheme="minorBidi"/>
      <w:sz w:val="22"/>
      <w:szCs w:val="22"/>
    </w:rPr>
  </w:style>
  <w:style w:type="paragraph" w:customStyle="1" w:styleId="B1D0F458198E49B2A81426DC4EA91471">
    <w:name w:val="B1D0F458198E49B2A81426DC4EA91471"/>
    <w:rsid w:val="00A6354F"/>
    <w:pPr>
      <w:spacing w:after="160" w:line="259" w:lineRule="auto"/>
    </w:pPr>
    <w:rPr>
      <w:rFonts w:asciiTheme="minorHAnsi" w:eastAsiaTheme="minorEastAsia" w:hAnsiTheme="minorHAnsi" w:cstheme="minorBidi"/>
      <w:sz w:val="22"/>
      <w:szCs w:val="22"/>
    </w:rPr>
  </w:style>
  <w:style w:type="paragraph" w:customStyle="1" w:styleId="4C58BD3AAA2F44A5945F7AB0A7ECD401">
    <w:name w:val="4C58BD3AAA2F44A5945F7AB0A7ECD401"/>
    <w:rsid w:val="00A6354F"/>
    <w:pPr>
      <w:spacing w:after="160" w:line="259" w:lineRule="auto"/>
    </w:pPr>
    <w:rPr>
      <w:rFonts w:asciiTheme="minorHAnsi" w:eastAsiaTheme="minorEastAsia" w:hAnsiTheme="minorHAnsi" w:cstheme="minorBidi"/>
      <w:sz w:val="22"/>
      <w:szCs w:val="22"/>
    </w:rPr>
  </w:style>
  <w:style w:type="paragraph" w:customStyle="1" w:styleId="9F58C84F7AF14DC192C6C31FDA9C5851">
    <w:name w:val="9F58C84F7AF14DC192C6C31FDA9C5851"/>
    <w:rsid w:val="00A6354F"/>
    <w:pPr>
      <w:spacing w:after="160" w:line="259" w:lineRule="auto"/>
    </w:pPr>
    <w:rPr>
      <w:rFonts w:asciiTheme="minorHAnsi" w:eastAsiaTheme="minorEastAsia" w:hAnsiTheme="minorHAnsi" w:cstheme="minorBidi"/>
      <w:sz w:val="22"/>
      <w:szCs w:val="22"/>
    </w:rPr>
  </w:style>
  <w:style w:type="paragraph" w:customStyle="1" w:styleId="3EEAB5F7C4494FD3AEAADD3ABE14FCEC">
    <w:name w:val="3EEAB5F7C4494FD3AEAADD3ABE14FCEC"/>
    <w:rsid w:val="00A6354F"/>
    <w:pPr>
      <w:spacing w:after="160" w:line="259" w:lineRule="auto"/>
    </w:pPr>
    <w:rPr>
      <w:rFonts w:asciiTheme="minorHAnsi" w:eastAsiaTheme="minorEastAsia" w:hAnsiTheme="minorHAnsi" w:cstheme="minorBidi"/>
      <w:sz w:val="22"/>
      <w:szCs w:val="22"/>
    </w:rPr>
  </w:style>
  <w:style w:type="paragraph" w:customStyle="1" w:styleId="35EB10E2657F4481885D8EC5AD85B249">
    <w:name w:val="35EB10E2657F4481885D8EC5AD85B249"/>
    <w:rsid w:val="00A6354F"/>
    <w:pPr>
      <w:spacing w:after="160" w:line="259" w:lineRule="auto"/>
    </w:pPr>
    <w:rPr>
      <w:rFonts w:asciiTheme="minorHAnsi" w:eastAsiaTheme="minorEastAsia" w:hAnsiTheme="minorHAnsi" w:cstheme="minorBidi"/>
      <w:sz w:val="22"/>
      <w:szCs w:val="22"/>
    </w:rPr>
  </w:style>
  <w:style w:type="paragraph" w:customStyle="1" w:styleId="110CC9F5AEDA4D50853F97974238BBEE">
    <w:name w:val="110CC9F5AEDA4D50853F97974238BBEE"/>
    <w:rsid w:val="00A6354F"/>
    <w:pPr>
      <w:spacing w:after="160" w:line="259" w:lineRule="auto"/>
    </w:pPr>
    <w:rPr>
      <w:rFonts w:asciiTheme="minorHAnsi" w:eastAsiaTheme="minorEastAsia" w:hAnsiTheme="minorHAnsi" w:cstheme="minorBidi"/>
      <w:sz w:val="22"/>
      <w:szCs w:val="22"/>
    </w:rPr>
  </w:style>
  <w:style w:type="paragraph" w:customStyle="1" w:styleId="99E120BDA5A740B094AB61BE209F4F92">
    <w:name w:val="99E120BDA5A740B094AB61BE209F4F92"/>
    <w:rsid w:val="00A6354F"/>
    <w:pPr>
      <w:spacing w:after="160" w:line="259" w:lineRule="auto"/>
    </w:pPr>
    <w:rPr>
      <w:rFonts w:asciiTheme="minorHAnsi" w:eastAsiaTheme="minorEastAsia" w:hAnsiTheme="minorHAnsi" w:cstheme="minorBidi"/>
      <w:sz w:val="22"/>
      <w:szCs w:val="22"/>
    </w:rPr>
  </w:style>
  <w:style w:type="paragraph" w:customStyle="1" w:styleId="F1A18E3BA2EB43A6929B8A65607110C5">
    <w:name w:val="F1A18E3BA2EB43A6929B8A65607110C5"/>
    <w:rsid w:val="00A6354F"/>
    <w:pPr>
      <w:spacing w:after="160" w:line="259" w:lineRule="auto"/>
    </w:pPr>
    <w:rPr>
      <w:rFonts w:asciiTheme="minorHAnsi" w:eastAsiaTheme="minorEastAsia" w:hAnsiTheme="minorHAnsi" w:cstheme="minorBidi"/>
      <w:sz w:val="22"/>
      <w:szCs w:val="22"/>
    </w:rPr>
  </w:style>
  <w:style w:type="paragraph" w:customStyle="1" w:styleId="C4266B0E7C704119B3009EB69AD35971">
    <w:name w:val="C4266B0E7C704119B3009EB69AD35971"/>
    <w:rsid w:val="00A6354F"/>
    <w:pPr>
      <w:spacing w:after="160" w:line="259" w:lineRule="auto"/>
    </w:pPr>
    <w:rPr>
      <w:rFonts w:asciiTheme="minorHAnsi" w:eastAsiaTheme="minorEastAsia" w:hAnsiTheme="minorHAnsi" w:cstheme="minorBidi"/>
      <w:sz w:val="22"/>
      <w:szCs w:val="22"/>
    </w:rPr>
  </w:style>
  <w:style w:type="paragraph" w:customStyle="1" w:styleId="E8E17D1C3C2B4CF2B1AD43A53DF678F1">
    <w:name w:val="E8E17D1C3C2B4CF2B1AD43A53DF678F1"/>
    <w:rsid w:val="00A6354F"/>
    <w:pPr>
      <w:spacing w:after="160" w:line="259" w:lineRule="auto"/>
    </w:pPr>
    <w:rPr>
      <w:rFonts w:asciiTheme="minorHAnsi" w:eastAsiaTheme="minorEastAsia" w:hAnsiTheme="minorHAnsi" w:cstheme="minorBidi"/>
      <w:sz w:val="22"/>
      <w:szCs w:val="22"/>
    </w:rPr>
  </w:style>
  <w:style w:type="paragraph" w:customStyle="1" w:styleId="5C9E79AC4ECE4042B12EEEA52993BFEB">
    <w:name w:val="5C9E79AC4ECE4042B12EEEA52993BFEB"/>
    <w:rsid w:val="00A6354F"/>
    <w:pPr>
      <w:spacing w:after="160" w:line="259" w:lineRule="auto"/>
    </w:pPr>
    <w:rPr>
      <w:rFonts w:asciiTheme="minorHAnsi" w:eastAsiaTheme="minorEastAsia" w:hAnsiTheme="minorHAnsi" w:cstheme="minorBidi"/>
      <w:sz w:val="22"/>
      <w:szCs w:val="22"/>
    </w:rPr>
  </w:style>
  <w:style w:type="paragraph" w:customStyle="1" w:styleId="D2A74DE737CD4DF9989D5B9BA2AD7993">
    <w:name w:val="D2A74DE737CD4DF9989D5B9BA2AD7993"/>
    <w:rsid w:val="00A6354F"/>
    <w:pPr>
      <w:spacing w:after="160" w:line="259" w:lineRule="auto"/>
    </w:pPr>
    <w:rPr>
      <w:rFonts w:asciiTheme="minorHAnsi" w:eastAsiaTheme="minorEastAsia" w:hAnsiTheme="minorHAnsi" w:cstheme="minorBidi"/>
      <w:sz w:val="22"/>
      <w:szCs w:val="22"/>
    </w:rPr>
  </w:style>
  <w:style w:type="paragraph" w:customStyle="1" w:styleId="A7E533E16438460E9DBB0229484E81AC">
    <w:name w:val="A7E533E16438460E9DBB0229484E81AC"/>
    <w:rsid w:val="00A6354F"/>
    <w:pPr>
      <w:spacing w:after="160" w:line="259" w:lineRule="auto"/>
    </w:pPr>
    <w:rPr>
      <w:rFonts w:asciiTheme="minorHAnsi" w:eastAsiaTheme="minorEastAsia" w:hAnsiTheme="minorHAnsi" w:cstheme="minorBidi"/>
      <w:sz w:val="22"/>
      <w:szCs w:val="22"/>
    </w:rPr>
  </w:style>
  <w:style w:type="paragraph" w:customStyle="1" w:styleId="131EB18A4CD74724A6D37A2E76B0A71A">
    <w:name w:val="131EB18A4CD74724A6D37A2E76B0A71A"/>
    <w:rsid w:val="00A6354F"/>
    <w:pPr>
      <w:spacing w:after="160" w:line="259" w:lineRule="auto"/>
    </w:pPr>
    <w:rPr>
      <w:rFonts w:asciiTheme="minorHAnsi" w:eastAsiaTheme="minorEastAsia" w:hAnsiTheme="minorHAnsi" w:cstheme="minorBidi"/>
      <w:sz w:val="22"/>
      <w:szCs w:val="22"/>
    </w:rPr>
  </w:style>
  <w:style w:type="paragraph" w:customStyle="1" w:styleId="2ED2D20802544D4E968FCF3FAB566AD1">
    <w:name w:val="2ED2D20802544D4E968FCF3FAB566AD1"/>
    <w:rsid w:val="00A6354F"/>
    <w:pPr>
      <w:spacing w:after="160" w:line="259" w:lineRule="auto"/>
    </w:pPr>
    <w:rPr>
      <w:rFonts w:asciiTheme="minorHAnsi" w:eastAsiaTheme="minorEastAsia" w:hAnsiTheme="minorHAnsi" w:cstheme="minorBidi"/>
      <w:sz w:val="22"/>
      <w:szCs w:val="22"/>
    </w:rPr>
  </w:style>
  <w:style w:type="paragraph" w:customStyle="1" w:styleId="530649B0672C4CAD879DDDFE31D97478">
    <w:name w:val="530649B0672C4CAD879DDDFE31D97478"/>
    <w:rsid w:val="00A6354F"/>
    <w:pPr>
      <w:spacing w:after="160" w:line="259" w:lineRule="auto"/>
    </w:pPr>
    <w:rPr>
      <w:rFonts w:asciiTheme="minorHAnsi" w:eastAsiaTheme="minorEastAsia" w:hAnsiTheme="minorHAnsi" w:cstheme="minorBidi"/>
      <w:sz w:val="22"/>
      <w:szCs w:val="22"/>
    </w:rPr>
  </w:style>
  <w:style w:type="paragraph" w:customStyle="1" w:styleId="683BF74EFFDC47F59C1C38DA72F78A46">
    <w:name w:val="683BF74EFFDC47F59C1C38DA72F78A46"/>
    <w:rsid w:val="00A6354F"/>
    <w:pPr>
      <w:spacing w:after="160" w:line="259" w:lineRule="auto"/>
    </w:pPr>
    <w:rPr>
      <w:rFonts w:asciiTheme="minorHAnsi" w:eastAsiaTheme="minorEastAsia" w:hAnsiTheme="minorHAnsi" w:cstheme="minorBidi"/>
      <w:sz w:val="22"/>
      <w:szCs w:val="22"/>
    </w:rPr>
  </w:style>
  <w:style w:type="paragraph" w:customStyle="1" w:styleId="CF0F4F6513934048AFC2852F88586243">
    <w:name w:val="CF0F4F6513934048AFC2852F88586243"/>
    <w:rsid w:val="00A6354F"/>
    <w:pPr>
      <w:spacing w:after="160" w:line="259" w:lineRule="auto"/>
    </w:pPr>
    <w:rPr>
      <w:rFonts w:asciiTheme="minorHAnsi" w:eastAsiaTheme="minorEastAsia" w:hAnsiTheme="minorHAnsi" w:cstheme="minorBidi"/>
      <w:sz w:val="22"/>
      <w:szCs w:val="22"/>
    </w:rPr>
  </w:style>
  <w:style w:type="paragraph" w:customStyle="1" w:styleId="6FABE3376020440493B6B76BD94B7CC0">
    <w:name w:val="6FABE3376020440493B6B76BD94B7CC0"/>
    <w:rsid w:val="00A6354F"/>
    <w:pPr>
      <w:spacing w:after="160" w:line="259" w:lineRule="auto"/>
    </w:pPr>
    <w:rPr>
      <w:rFonts w:asciiTheme="minorHAnsi" w:eastAsiaTheme="minorEastAsia" w:hAnsiTheme="minorHAnsi" w:cstheme="minorBidi"/>
      <w:sz w:val="22"/>
      <w:szCs w:val="22"/>
    </w:rPr>
  </w:style>
  <w:style w:type="paragraph" w:customStyle="1" w:styleId="094767F5D3324889980B1E54912C20C7">
    <w:name w:val="094767F5D3324889980B1E54912C20C7"/>
    <w:rsid w:val="00A6354F"/>
    <w:pPr>
      <w:spacing w:after="160" w:line="259" w:lineRule="auto"/>
    </w:pPr>
    <w:rPr>
      <w:rFonts w:asciiTheme="minorHAnsi" w:eastAsiaTheme="minorEastAsia" w:hAnsiTheme="minorHAnsi" w:cstheme="minorBidi"/>
      <w:sz w:val="22"/>
      <w:szCs w:val="22"/>
    </w:rPr>
  </w:style>
  <w:style w:type="paragraph" w:customStyle="1" w:styleId="718F768F1E0B4A98AB3648CDD93E6378">
    <w:name w:val="718F768F1E0B4A98AB3648CDD93E6378"/>
    <w:rsid w:val="00A6354F"/>
    <w:pPr>
      <w:spacing w:after="160" w:line="259" w:lineRule="auto"/>
    </w:pPr>
    <w:rPr>
      <w:rFonts w:asciiTheme="minorHAnsi" w:eastAsiaTheme="minorEastAsia" w:hAnsiTheme="minorHAnsi" w:cstheme="minorBidi"/>
      <w:sz w:val="22"/>
      <w:szCs w:val="22"/>
    </w:rPr>
  </w:style>
  <w:style w:type="paragraph" w:customStyle="1" w:styleId="59A284584BC34A6E8E7CB9074A3E145F">
    <w:name w:val="59A284584BC34A6E8E7CB9074A3E145F"/>
    <w:rsid w:val="00A6354F"/>
    <w:pPr>
      <w:spacing w:after="160" w:line="259" w:lineRule="auto"/>
    </w:pPr>
    <w:rPr>
      <w:rFonts w:asciiTheme="minorHAnsi" w:eastAsiaTheme="minorEastAsia" w:hAnsiTheme="minorHAnsi" w:cstheme="minorBidi"/>
      <w:sz w:val="22"/>
      <w:szCs w:val="22"/>
    </w:rPr>
  </w:style>
  <w:style w:type="paragraph" w:customStyle="1" w:styleId="0E1118B2EF59409DA75DF7931154A296">
    <w:name w:val="0E1118B2EF59409DA75DF7931154A296"/>
    <w:rsid w:val="00A6354F"/>
    <w:pPr>
      <w:spacing w:after="160" w:line="259" w:lineRule="auto"/>
    </w:pPr>
    <w:rPr>
      <w:rFonts w:asciiTheme="minorHAnsi" w:eastAsiaTheme="minorEastAsia" w:hAnsiTheme="minorHAnsi" w:cstheme="minorBidi"/>
      <w:sz w:val="22"/>
      <w:szCs w:val="22"/>
    </w:rPr>
  </w:style>
  <w:style w:type="paragraph" w:customStyle="1" w:styleId="D58DBC5F0EAF4BB2A64E283494057BCB">
    <w:name w:val="D58DBC5F0EAF4BB2A64E283494057BCB"/>
    <w:rsid w:val="00A6354F"/>
    <w:pPr>
      <w:spacing w:after="160" w:line="259" w:lineRule="auto"/>
    </w:pPr>
    <w:rPr>
      <w:rFonts w:asciiTheme="minorHAnsi" w:eastAsiaTheme="minorEastAsia" w:hAnsiTheme="minorHAnsi" w:cstheme="minorBidi"/>
      <w:sz w:val="22"/>
      <w:szCs w:val="22"/>
    </w:rPr>
  </w:style>
  <w:style w:type="paragraph" w:customStyle="1" w:styleId="B20AEFBB00334A0B88998E82702BFA9B">
    <w:name w:val="B20AEFBB00334A0B88998E82702BFA9B"/>
    <w:rsid w:val="00A6354F"/>
    <w:pPr>
      <w:spacing w:after="160" w:line="259" w:lineRule="auto"/>
    </w:pPr>
    <w:rPr>
      <w:rFonts w:asciiTheme="minorHAnsi" w:eastAsiaTheme="minorEastAsia" w:hAnsiTheme="minorHAnsi" w:cstheme="minorBidi"/>
      <w:sz w:val="22"/>
      <w:szCs w:val="22"/>
    </w:rPr>
  </w:style>
  <w:style w:type="paragraph" w:customStyle="1" w:styleId="2DBE3106E50C47B08C6F3DA1F1421747">
    <w:name w:val="2DBE3106E50C47B08C6F3DA1F1421747"/>
    <w:rsid w:val="00A6354F"/>
    <w:pPr>
      <w:spacing w:after="160" w:line="259" w:lineRule="auto"/>
    </w:pPr>
    <w:rPr>
      <w:rFonts w:asciiTheme="minorHAnsi" w:eastAsiaTheme="minorEastAsia" w:hAnsiTheme="minorHAnsi" w:cstheme="minorBidi"/>
      <w:sz w:val="22"/>
      <w:szCs w:val="22"/>
    </w:rPr>
  </w:style>
  <w:style w:type="paragraph" w:customStyle="1" w:styleId="D45351D8F7114BACA52796A3E4716463">
    <w:name w:val="D45351D8F7114BACA52796A3E4716463"/>
    <w:rsid w:val="00A6354F"/>
    <w:pPr>
      <w:spacing w:after="160" w:line="259" w:lineRule="auto"/>
    </w:pPr>
    <w:rPr>
      <w:rFonts w:asciiTheme="minorHAnsi" w:eastAsiaTheme="minorEastAsia" w:hAnsiTheme="minorHAnsi" w:cstheme="minorBidi"/>
      <w:sz w:val="22"/>
      <w:szCs w:val="22"/>
    </w:rPr>
  </w:style>
  <w:style w:type="paragraph" w:customStyle="1" w:styleId="7E43C7A0AB8A4250BEC983B8B4F5E50B">
    <w:name w:val="7E43C7A0AB8A4250BEC983B8B4F5E50B"/>
    <w:rsid w:val="00A6354F"/>
    <w:pPr>
      <w:spacing w:after="160" w:line="259" w:lineRule="auto"/>
    </w:pPr>
    <w:rPr>
      <w:rFonts w:asciiTheme="minorHAnsi" w:eastAsiaTheme="minorEastAsia" w:hAnsiTheme="minorHAnsi" w:cstheme="minorBidi"/>
      <w:sz w:val="22"/>
      <w:szCs w:val="22"/>
    </w:rPr>
  </w:style>
  <w:style w:type="paragraph" w:customStyle="1" w:styleId="A7DED219854B4F28A4C2D6180DCFCCCF">
    <w:name w:val="A7DED219854B4F28A4C2D6180DCFCCCF"/>
    <w:rsid w:val="00A6354F"/>
    <w:pPr>
      <w:spacing w:after="160" w:line="259" w:lineRule="auto"/>
    </w:pPr>
    <w:rPr>
      <w:rFonts w:asciiTheme="minorHAnsi" w:eastAsiaTheme="minorEastAsia" w:hAnsiTheme="minorHAnsi" w:cstheme="minorBidi"/>
      <w:sz w:val="22"/>
      <w:szCs w:val="22"/>
    </w:rPr>
  </w:style>
  <w:style w:type="paragraph" w:customStyle="1" w:styleId="88DA456EA7A24863B1AEE5B026597F5C">
    <w:name w:val="88DA456EA7A24863B1AEE5B026597F5C"/>
    <w:rsid w:val="00A6354F"/>
    <w:pPr>
      <w:spacing w:after="160" w:line="259" w:lineRule="auto"/>
    </w:pPr>
    <w:rPr>
      <w:rFonts w:asciiTheme="minorHAnsi" w:eastAsiaTheme="minorEastAsia" w:hAnsiTheme="minorHAnsi" w:cstheme="minorBidi"/>
      <w:sz w:val="22"/>
      <w:szCs w:val="22"/>
    </w:rPr>
  </w:style>
  <w:style w:type="paragraph" w:customStyle="1" w:styleId="A032739B04CD4E2A943A42C15A53475B">
    <w:name w:val="A032739B04CD4E2A943A42C15A53475B"/>
    <w:rsid w:val="00A6354F"/>
    <w:pPr>
      <w:spacing w:after="160" w:line="259" w:lineRule="auto"/>
    </w:pPr>
    <w:rPr>
      <w:rFonts w:asciiTheme="minorHAnsi" w:eastAsiaTheme="minorEastAsia" w:hAnsiTheme="minorHAnsi" w:cstheme="minorBidi"/>
      <w:sz w:val="22"/>
      <w:szCs w:val="22"/>
    </w:rPr>
  </w:style>
  <w:style w:type="paragraph" w:customStyle="1" w:styleId="EADFF26DF0EC479CB436C168B369DAB4">
    <w:name w:val="EADFF26DF0EC479CB436C168B369DAB4"/>
    <w:rsid w:val="00A6354F"/>
    <w:pPr>
      <w:spacing w:after="160" w:line="259" w:lineRule="auto"/>
    </w:pPr>
    <w:rPr>
      <w:rFonts w:asciiTheme="minorHAnsi" w:eastAsiaTheme="minorEastAsia" w:hAnsiTheme="minorHAnsi" w:cstheme="minorBidi"/>
      <w:sz w:val="22"/>
      <w:szCs w:val="22"/>
    </w:rPr>
  </w:style>
  <w:style w:type="paragraph" w:customStyle="1" w:styleId="10566AC7A73949B38AF0AC26BA9C7DBA">
    <w:name w:val="10566AC7A73949B38AF0AC26BA9C7DBA"/>
    <w:rsid w:val="00A6354F"/>
    <w:pPr>
      <w:spacing w:after="160" w:line="259" w:lineRule="auto"/>
    </w:pPr>
    <w:rPr>
      <w:rFonts w:asciiTheme="minorHAnsi" w:eastAsiaTheme="minorEastAsia" w:hAnsiTheme="minorHAnsi" w:cstheme="minorBidi"/>
      <w:sz w:val="22"/>
      <w:szCs w:val="22"/>
    </w:rPr>
  </w:style>
  <w:style w:type="paragraph" w:customStyle="1" w:styleId="C8236C11B3C643A5AD98FC26420BECBC">
    <w:name w:val="C8236C11B3C643A5AD98FC26420BECBC"/>
    <w:rsid w:val="00A6354F"/>
    <w:pPr>
      <w:spacing w:after="160" w:line="259" w:lineRule="auto"/>
    </w:pPr>
    <w:rPr>
      <w:rFonts w:asciiTheme="minorHAnsi" w:eastAsiaTheme="minorEastAsia" w:hAnsiTheme="minorHAnsi" w:cstheme="minorBidi"/>
      <w:sz w:val="22"/>
      <w:szCs w:val="22"/>
    </w:rPr>
  </w:style>
  <w:style w:type="paragraph" w:customStyle="1" w:styleId="4FAFE7BD3CB94D88B2742A93EDD0DFF5">
    <w:name w:val="4FAFE7BD3CB94D88B2742A93EDD0DFF5"/>
    <w:rsid w:val="00A6354F"/>
    <w:pPr>
      <w:spacing w:after="160" w:line="259" w:lineRule="auto"/>
    </w:pPr>
    <w:rPr>
      <w:rFonts w:asciiTheme="minorHAnsi" w:eastAsiaTheme="minorEastAsia" w:hAnsiTheme="minorHAnsi" w:cstheme="minorBidi"/>
      <w:sz w:val="22"/>
      <w:szCs w:val="22"/>
    </w:rPr>
  </w:style>
  <w:style w:type="paragraph" w:customStyle="1" w:styleId="870CE7034C08467786632782FFC97664">
    <w:name w:val="870CE7034C08467786632782FFC97664"/>
    <w:rsid w:val="00A6354F"/>
    <w:pPr>
      <w:spacing w:after="160" w:line="259" w:lineRule="auto"/>
    </w:pPr>
    <w:rPr>
      <w:rFonts w:asciiTheme="minorHAnsi" w:eastAsiaTheme="minorEastAsia" w:hAnsiTheme="minorHAnsi" w:cstheme="minorBidi"/>
      <w:sz w:val="22"/>
      <w:szCs w:val="22"/>
    </w:rPr>
  </w:style>
  <w:style w:type="paragraph" w:customStyle="1" w:styleId="799B2386D1664DDE904DD39AD74BCCEF">
    <w:name w:val="799B2386D1664DDE904DD39AD74BCCEF"/>
    <w:rsid w:val="00A6354F"/>
    <w:pPr>
      <w:spacing w:after="160" w:line="259" w:lineRule="auto"/>
    </w:pPr>
    <w:rPr>
      <w:rFonts w:asciiTheme="minorHAnsi" w:eastAsiaTheme="minorEastAsia" w:hAnsiTheme="minorHAnsi" w:cstheme="minorBidi"/>
      <w:sz w:val="22"/>
      <w:szCs w:val="22"/>
    </w:rPr>
  </w:style>
  <w:style w:type="paragraph" w:customStyle="1" w:styleId="4215B0340C804A7C8441B53864650FF7">
    <w:name w:val="4215B0340C804A7C8441B53864650FF7"/>
    <w:rsid w:val="00A6354F"/>
    <w:pPr>
      <w:spacing w:after="160" w:line="259" w:lineRule="auto"/>
    </w:pPr>
    <w:rPr>
      <w:rFonts w:asciiTheme="minorHAnsi" w:eastAsiaTheme="minorEastAsia" w:hAnsiTheme="minorHAnsi" w:cstheme="minorBidi"/>
      <w:sz w:val="22"/>
      <w:szCs w:val="22"/>
    </w:rPr>
  </w:style>
  <w:style w:type="paragraph" w:customStyle="1" w:styleId="06C7B0E6D6414315ADF255E35139B977">
    <w:name w:val="06C7B0E6D6414315ADF255E35139B977"/>
    <w:rsid w:val="00A6354F"/>
    <w:pPr>
      <w:spacing w:after="160" w:line="259" w:lineRule="auto"/>
    </w:pPr>
    <w:rPr>
      <w:rFonts w:asciiTheme="minorHAnsi" w:eastAsiaTheme="minorEastAsia" w:hAnsiTheme="minorHAnsi" w:cstheme="minorBidi"/>
      <w:sz w:val="22"/>
      <w:szCs w:val="22"/>
    </w:rPr>
  </w:style>
  <w:style w:type="paragraph" w:customStyle="1" w:styleId="4083C84122A54A80B19B8E98C4A0F2EB">
    <w:name w:val="4083C84122A54A80B19B8E98C4A0F2EB"/>
    <w:rsid w:val="00A6354F"/>
    <w:pPr>
      <w:spacing w:after="160" w:line="259" w:lineRule="auto"/>
    </w:pPr>
    <w:rPr>
      <w:rFonts w:asciiTheme="minorHAnsi" w:eastAsiaTheme="minorEastAsia" w:hAnsiTheme="minorHAnsi" w:cstheme="minorBidi"/>
      <w:sz w:val="22"/>
      <w:szCs w:val="22"/>
    </w:rPr>
  </w:style>
  <w:style w:type="paragraph" w:customStyle="1" w:styleId="0FD55E3E72F744F39FA68294547DF6EC">
    <w:name w:val="0FD55E3E72F744F39FA68294547DF6EC"/>
    <w:rsid w:val="00A6354F"/>
    <w:pPr>
      <w:spacing w:after="160" w:line="259" w:lineRule="auto"/>
    </w:pPr>
    <w:rPr>
      <w:rFonts w:asciiTheme="minorHAnsi" w:eastAsiaTheme="minorEastAsia" w:hAnsiTheme="minorHAnsi" w:cstheme="minorBidi"/>
      <w:sz w:val="22"/>
      <w:szCs w:val="22"/>
    </w:rPr>
  </w:style>
  <w:style w:type="paragraph" w:customStyle="1" w:styleId="F90AA032AD42453AB98A466652D51FA4">
    <w:name w:val="F90AA032AD42453AB98A466652D51FA4"/>
    <w:rsid w:val="00A6354F"/>
    <w:pPr>
      <w:spacing w:after="160" w:line="259" w:lineRule="auto"/>
    </w:pPr>
    <w:rPr>
      <w:rFonts w:asciiTheme="minorHAnsi" w:eastAsiaTheme="minorEastAsia" w:hAnsiTheme="minorHAnsi" w:cstheme="minorBidi"/>
      <w:sz w:val="22"/>
      <w:szCs w:val="22"/>
    </w:rPr>
  </w:style>
  <w:style w:type="paragraph" w:customStyle="1" w:styleId="F5F9740716C84DBFA0551EC1746D48D0">
    <w:name w:val="F5F9740716C84DBFA0551EC1746D48D0"/>
    <w:rsid w:val="00A6354F"/>
    <w:pPr>
      <w:spacing w:after="160" w:line="259" w:lineRule="auto"/>
    </w:pPr>
    <w:rPr>
      <w:rFonts w:asciiTheme="minorHAnsi" w:eastAsiaTheme="minorEastAsia" w:hAnsiTheme="minorHAnsi" w:cstheme="minorBidi"/>
      <w:sz w:val="22"/>
      <w:szCs w:val="22"/>
    </w:rPr>
  </w:style>
  <w:style w:type="paragraph" w:customStyle="1" w:styleId="B80AC6BBDDE449139C7D1644920D4949">
    <w:name w:val="B80AC6BBDDE449139C7D1644920D4949"/>
    <w:rsid w:val="00A6354F"/>
    <w:pPr>
      <w:spacing w:after="160" w:line="259" w:lineRule="auto"/>
    </w:pPr>
    <w:rPr>
      <w:rFonts w:asciiTheme="minorHAnsi" w:eastAsiaTheme="minorEastAsia" w:hAnsiTheme="minorHAnsi" w:cstheme="minorBidi"/>
      <w:sz w:val="22"/>
      <w:szCs w:val="22"/>
    </w:rPr>
  </w:style>
  <w:style w:type="paragraph" w:customStyle="1" w:styleId="C5AC9C262ED4403C9BAF3088A4EE4037">
    <w:name w:val="C5AC9C262ED4403C9BAF3088A4EE4037"/>
    <w:rsid w:val="00A6354F"/>
    <w:pPr>
      <w:spacing w:after="160" w:line="259" w:lineRule="auto"/>
    </w:pPr>
    <w:rPr>
      <w:rFonts w:asciiTheme="minorHAnsi" w:eastAsiaTheme="minorEastAsia" w:hAnsiTheme="minorHAnsi" w:cstheme="minorBidi"/>
      <w:sz w:val="22"/>
      <w:szCs w:val="22"/>
    </w:rPr>
  </w:style>
  <w:style w:type="paragraph" w:customStyle="1" w:styleId="6EA5E5EA38FC4571803E0608551BF1CA">
    <w:name w:val="6EA5E5EA38FC4571803E0608551BF1CA"/>
    <w:rsid w:val="00A6354F"/>
    <w:pPr>
      <w:spacing w:after="160" w:line="259" w:lineRule="auto"/>
    </w:pPr>
    <w:rPr>
      <w:rFonts w:asciiTheme="minorHAnsi" w:eastAsiaTheme="minorEastAsia" w:hAnsiTheme="minorHAnsi" w:cstheme="minorBidi"/>
      <w:sz w:val="22"/>
      <w:szCs w:val="22"/>
    </w:rPr>
  </w:style>
  <w:style w:type="paragraph" w:customStyle="1" w:styleId="A38ACEB9C9B14F4092FDE461C7F102C7">
    <w:name w:val="A38ACEB9C9B14F4092FDE461C7F102C7"/>
    <w:rsid w:val="00A6354F"/>
    <w:pPr>
      <w:spacing w:after="160" w:line="259" w:lineRule="auto"/>
    </w:pPr>
    <w:rPr>
      <w:rFonts w:asciiTheme="minorHAnsi" w:eastAsiaTheme="minorEastAsia" w:hAnsiTheme="minorHAnsi" w:cstheme="minorBidi"/>
      <w:sz w:val="22"/>
      <w:szCs w:val="22"/>
    </w:rPr>
  </w:style>
  <w:style w:type="paragraph" w:customStyle="1" w:styleId="05DFD270DB2E4D1E8D36E47106098F2C">
    <w:name w:val="05DFD270DB2E4D1E8D36E47106098F2C"/>
    <w:rsid w:val="00A6354F"/>
    <w:pPr>
      <w:spacing w:after="160" w:line="259" w:lineRule="auto"/>
    </w:pPr>
    <w:rPr>
      <w:rFonts w:asciiTheme="minorHAnsi" w:eastAsiaTheme="minorEastAsia" w:hAnsiTheme="minorHAnsi" w:cstheme="minorBidi"/>
      <w:sz w:val="22"/>
      <w:szCs w:val="22"/>
    </w:rPr>
  </w:style>
  <w:style w:type="paragraph" w:customStyle="1" w:styleId="7FECE51F6FB4406D9EC1EAE5E14391E6">
    <w:name w:val="7FECE51F6FB4406D9EC1EAE5E14391E6"/>
    <w:rsid w:val="00A6354F"/>
    <w:pPr>
      <w:spacing w:after="160" w:line="259" w:lineRule="auto"/>
    </w:pPr>
    <w:rPr>
      <w:rFonts w:asciiTheme="minorHAnsi" w:eastAsiaTheme="minorEastAsia" w:hAnsiTheme="minorHAnsi" w:cstheme="minorBidi"/>
      <w:sz w:val="22"/>
      <w:szCs w:val="22"/>
    </w:rPr>
  </w:style>
  <w:style w:type="paragraph" w:customStyle="1" w:styleId="D28EDC154FC14C06B875952B3E092149">
    <w:name w:val="D28EDC154FC14C06B875952B3E092149"/>
    <w:rsid w:val="00A6354F"/>
    <w:pPr>
      <w:spacing w:after="160" w:line="259" w:lineRule="auto"/>
    </w:pPr>
    <w:rPr>
      <w:rFonts w:asciiTheme="minorHAnsi" w:eastAsiaTheme="minorEastAsia" w:hAnsiTheme="minorHAnsi" w:cstheme="minorBidi"/>
      <w:sz w:val="22"/>
      <w:szCs w:val="22"/>
    </w:rPr>
  </w:style>
  <w:style w:type="paragraph" w:customStyle="1" w:styleId="C55AB9B43AD14FBAA4EAF34E7401DFA4">
    <w:name w:val="C55AB9B43AD14FBAA4EAF34E7401DFA4"/>
    <w:rsid w:val="00A6354F"/>
    <w:pPr>
      <w:spacing w:after="160" w:line="259" w:lineRule="auto"/>
    </w:pPr>
    <w:rPr>
      <w:rFonts w:asciiTheme="minorHAnsi" w:eastAsiaTheme="minorEastAsia" w:hAnsiTheme="minorHAnsi" w:cstheme="minorBidi"/>
      <w:sz w:val="22"/>
      <w:szCs w:val="22"/>
    </w:rPr>
  </w:style>
  <w:style w:type="paragraph" w:customStyle="1" w:styleId="7104F91554BA437DBDFB6DC4E68C2AA8">
    <w:name w:val="7104F91554BA437DBDFB6DC4E68C2AA8"/>
    <w:rsid w:val="00A6354F"/>
    <w:pPr>
      <w:spacing w:after="160" w:line="259" w:lineRule="auto"/>
    </w:pPr>
    <w:rPr>
      <w:rFonts w:asciiTheme="minorHAnsi" w:eastAsiaTheme="minorEastAsia" w:hAnsiTheme="minorHAnsi" w:cstheme="minorBidi"/>
      <w:sz w:val="22"/>
      <w:szCs w:val="22"/>
    </w:rPr>
  </w:style>
  <w:style w:type="paragraph" w:customStyle="1" w:styleId="01E8ACCE3A30447A90E9BEC40841FCAB">
    <w:name w:val="01E8ACCE3A30447A90E9BEC40841FCAB"/>
    <w:rsid w:val="00A6354F"/>
    <w:pPr>
      <w:spacing w:after="160" w:line="259" w:lineRule="auto"/>
    </w:pPr>
    <w:rPr>
      <w:rFonts w:asciiTheme="minorHAnsi" w:eastAsiaTheme="minorEastAsia" w:hAnsiTheme="minorHAnsi" w:cstheme="minorBidi"/>
      <w:sz w:val="22"/>
      <w:szCs w:val="22"/>
    </w:rPr>
  </w:style>
  <w:style w:type="paragraph" w:customStyle="1" w:styleId="D89560D44F2B490FBA6FDF7F04D19F01">
    <w:name w:val="D89560D44F2B490FBA6FDF7F04D19F01"/>
    <w:rsid w:val="00A6354F"/>
    <w:pPr>
      <w:spacing w:after="160" w:line="259" w:lineRule="auto"/>
    </w:pPr>
    <w:rPr>
      <w:rFonts w:asciiTheme="minorHAnsi" w:eastAsiaTheme="minorEastAsia" w:hAnsiTheme="minorHAnsi" w:cstheme="minorBidi"/>
      <w:sz w:val="22"/>
      <w:szCs w:val="22"/>
    </w:rPr>
  </w:style>
  <w:style w:type="paragraph" w:customStyle="1" w:styleId="30CE0BDCD1EA436C81EACF2205C123F6">
    <w:name w:val="30CE0BDCD1EA436C81EACF2205C123F6"/>
    <w:rsid w:val="00A6354F"/>
    <w:pPr>
      <w:spacing w:after="160" w:line="259" w:lineRule="auto"/>
    </w:pPr>
    <w:rPr>
      <w:rFonts w:asciiTheme="minorHAnsi" w:eastAsiaTheme="minorEastAsia" w:hAnsiTheme="minorHAnsi" w:cstheme="minorBidi"/>
      <w:sz w:val="22"/>
      <w:szCs w:val="22"/>
    </w:rPr>
  </w:style>
  <w:style w:type="paragraph" w:customStyle="1" w:styleId="2BFB8EE12D464A5EA278069022FE745D">
    <w:name w:val="2BFB8EE12D464A5EA278069022FE745D"/>
    <w:rsid w:val="00A6354F"/>
    <w:pPr>
      <w:spacing w:after="160" w:line="259" w:lineRule="auto"/>
    </w:pPr>
    <w:rPr>
      <w:rFonts w:asciiTheme="minorHAnsi" w:eastAsiaTheme="minorEastAsia" w:hAnsiTheme="minorHAnsi" w:cstheme="minorBidi"/>
      <w:sz w:val="22"/>
      <w:szCs w:val="22"/>
    </w:rPr>
  </w:style>
  <w:style w:type="paragraph" w:customStyle="1" w:styleId="D2F4AD211FFE41D5AE68F704426A0A35">
    <w:name w:val="D2F4AD211FFE41D5AE68F704426A0A35"/>
    <w:rsid w:val="00A6354F"/>
    <w:pPr>
      <w:spacing w:after="160" w:line="259" w:lineRule="auto"/>
    </w:pPr>
    <w:rPr>
      <w:rFonts w:asciiTheme="minorHAnsi" w:eastAsiaTheme="minorEastAsia" w:hAnsiTheme="minorHAnsi" w:cstheme="minorBidi"/>
      <w:sz w:val="22"/>
      <w:szCs w:val="22"/>
    </w:rPr>
  </w:style>
  <w:style w:type="paragraph" w:customStyle="1" w:styleId="94AFDED0A69146E49924845EB4742153">
    <w:name w:val="94AFDED0A69146E49924845EB4742153"/>
    <w:rsid w:val="00A6354F"/>
    <w:pPr>
      <w:spacing w:after="160" w:line="259" w:lineRule="auto"/>
    </w:pPr>
    <w:rPr>
      <w:rFonts w:asciiTheme="minorHAnsi" w:eastAsiaTheme="minorEastAsia" w:hAnsiTheme="minorHAnsi" w:cstheme="minorBidi"/>
      <w:sz w:val="22"/>
      <w:szCs w:val="22"/>
    </w:rPr>
  </w:style>
  <w:style w:type="paragraph" w:customStyle="1" w:styleId="8AE5A29C7A8C43E3BC19D9AF37C040E2">
    <w:name w:val="8AE5A29C7A8C43E3BC19D9AF37C040E2"/>
    <w:rsid w:val="00A6354F"/>
    <w:pPr>
      <w:spacing w:after="160" w:line="259" w:lineRule="auto"/>
    </w:pPr>
    <w:rPr>
      <w:rFonts w:asciiTheme="minorHAnsi" w:eastAsiaTheme="minorEastAsia" w:hAnsiTheme="minorHAnsi" w:cstheme="minorBidi"/>
      <w:sz w:val="22"/>
      <w:szCs w:val="22"/>
    </w:rPr>
  </w:style>
  <w:style w:type="paragraph" w:customStyle="1" w:styleId="D51718114C6942FF9F1842347099B107">
    <w:name w:val="D51718114C6942FF9F1842347099B107"/>
    <w:rsid w:val="00A6354F"/>
    <w:pPr>
      <w:spacing w:after="160" w:line="259" w:lineRule="auto"/>
    </w:pPr>
    <w:rPr>
      <w:rFonts w:asciiTheme="minorHAnsi" w:eastAsiaTheme="minorEastAsia" w:hAnsiTheme="minorHAnsi" w:cstheme="minorBidi"/>
      <w:sz w:val="22"/>
      <w:szCs w:val="22"/>
    </w:rPr>
  </w:style>
  <w:style w:type="paragraph" w:customStyle="1" w:styleId="08DA0E48BB3B420F8BD3CE9E88EF315E">
    <w:name w:val="08DA0E48BB3B420F8BD3CE9E88EF315E"/>
    <w:rsid w:val="00A6354F"/>
    <w:pPr>
      <w:spacing w:after="160" w:line="259" w:lineRule="auto"/>
    </w:pPr>
    <w:rPr>
      <w:rFonts w:asciiTheme="minorHAnsi" w:eastAsiaTheme="minorEastAsia" w:hAnsiTheme="minorHAnsi" w:cstheme="minorBidi"/>
      <w:sz w:val="22"/>
      <w:szCs w:val="22"/>
    </w:rPr>
  </w:style>
  <w:style w:type="paragraph" w:customStyle="1" w:styleId="991BF31DEF8844A3850A0B01AA55842F">
    <w:name w:val="991BF31DEF8844A3850A0B01AA55842F"/>
    <w:rsid w:val="00A6354F"/>
    <w:pPr>
      <w:spacing w:after="160" w:line="259" w:lineRule="auto"/>
    </w:pPr>
    <w:rPr>
      <w:rFonts w:asciiTheme="minorHAnsi" w:eastAsiaTheme="minorEastAsia" w:hAnsiTheme="minorHAnsi" w:cstheme="minorBidi"/>
      <w:sz w:val="22"/>
      <w:szCs w:val="22"/>
    </w:rPr>
  </w:style>
  <w:style w:type="paragraph" w:customStyle="1" w:styleId="3AD2B934BD0844EBAE4F0877393CF187">
    <w:name w:val="3AD2B934BD0844EBAE4F0877393CF187"/>
    <w:rsid w:val="00A6354F"/>
    <w:pPr>
      <w:spacing w:after="160" w:line="259" w:lineRule="auto"/>
    </w:pPr>
    <w:rPr>
      <w:rFonts w:asciiTheme="minorHAnsi" w:eastAsiaTheme="minorEastAsia" w:hAnsiTheme="minorHAnsi" w:cstheme="minorBidi"/>
      <w:sz w:val="22"/>
      <w:szCs w:val="22"/>
    </w:rPr>
  </w:style>
  <w:style w:type="paragraph" w:customStyle="1" w:styleId="7F432633C6B34B78B71D7A6E2D824149">
    <w:name w:val="7F432633C6B34B78B71D7A6E2D824149"/>
    <w:rsid w:val="00A6354F"/>
    <w:pPr>
      <w:spacing w:after="160" w:line="259" w:lineRule="auto"/>
    </w:pPr>
    <w:rPr>
      <w:rFonts w:asciiTheme="minorHAnsi" w:eastAsiaTheme="minorEastAsia" w:hAnsiTheme="minorHAnsi" w:cstheme="minorBidi"/>
      <w:sz w:val="22"/>
      <w:szCs w:val="22"/>
    </w:rPr>
  </w:style>
  <w:style w:type="paragraph" w:customStyle="1" w:styleId="9AA68539952B4CDDB4C1951BDD0858F2">
    <w:name w:val="9AA68539952B4CDDB4C1951BDD0858F2"/>
    <w:rsid w:val="00A6354F"/>
    <w:pPr>
      <w:spacing w:after="160" w:line="259" w:lineRule="auto"/>
    </w:pPr>
    <w:rPr>
      <w:rFonts w:asciiTheme="minorHAnsi" w:eastAsiaTheme="minorEastAsia" w:hAnsiTheme="minorHAnsi" w:cstheme="minorBidi"/>
      <w:sz w:val="22"/>
      <w:szCs w:val="22"/>
    </w:rPr>
  </w:style>
  <w:style w:type="paragraph" w:customStyle="1" w:styleId="579CA9DCA2004F93AA097E3DD4622126">
    <w:name w:val="579CA9DCA2004F93AA097E3DD4622126"/>
    <w:rsid w:val="00A6354F"/>
    <w:pPr>
      <w:spacing w:after="160" w:line="259" w:lineRule="auto"/>
    </w:pPr>
    <w:rPr>
      <w:rFonts w:asciiTheme="minorHAnsi" w:eastAsiaTheme="minorEastAsia" w:hAnsiTheme="minorHAnsi" w:cstheme="minorBidi"/>
      <w:sz w:val="22"/>
      <w:szCs w:val="22"/>
    </w:rPr>
  </w:style>
  <w:style w:type="paragraph" w:customStyle="1" w:styleId="252F2E745F3C4CE7809A5025070D4967">
    <w:name w:val="252F2E745F3C4CE7809A5025070D4967"/>
    <w:rsid w:val="00A6354F"/>
    <w:pPr>
      <w:spacing w:after="160" w:line="259" w:lineRule="auto"/>
    </w:pPr>
    <w:rPr>
      <w:rFonts w:asciiTheme="minorHAnsi" w:eastAsiaTheme="minorEastAsia" w:hAnsiTheme="minorHAnsi" w:cstheme="minorBidi"/>
      <w:sz w:val="22"/>
      <w:szCs w:val="22"/>
    </w:rPr>
  </w:style>
  <w:style w:type="paragraph" w:customStyle="1" w:styleId="C2E90CB27AA34AD2873F7178D306A415">
    <w:name w:val="C2E90CB27AA34AD2873F7178D306A415"/>
    <w:rsid w:val="00A6354F"/>
    <w:pPr>
      <w:spacing w:after="160" w:line="259" w:lineRule="auto"/>
    </w:pPr>
    <w:rPr>
      <w:rFonts w:asciiTheme="minorHAnsi" w:eastAsiaTheme="minorEastAsia" w:hAnsiTheme="minorHAnsi" w:cstheme="minorBidi"/>
      <w:sz w:val="22"/>
      <w:szCs w:val="22"/>
    </w:rPr>
  </w:style>
  <w:style w:type="paragraph" w:customStyle="1" w:styleId="7C3F6D020EF54E0EBEF5CCBB47739621">
    <w:name w:val="7C3F6D020EF54E0EBEF5CCBB47739621"/>
    <w:rsid w:val="00A6354F"/>
    <w:pPr>
      <w:spacing w:after="160" w:line="259" w:lineRule="auto"/>
    </w:pPr>
    <w:rPr>
      <w:rFonts w:asciiTheme="minorHAnsi" w:eastAsiaTheme="minorEastAsia" w:hAnsiTheme="minorHAnsi" w:cstheme="minorBidi"/>
      <w:sz w:val="22"/>
      <w:szCs w:val="22"/>
    </w:rPr>
  </w:style>
  <w:style w:type="paragraph" w:customStyle="1" w:styleId="CC423EF9C388488FB37509A1F19A49EA">
    <w:name w:val="CC423EF9C388488FB37509A1F19A49EA"/>
    <w:rsid w:val="00A6354F"/>
    <w:pPr>
      <w:spacing w:after="160" w:line="259" w:lineRule="auto"/>
    </w:pPr>
    <w:rPr>
      <w:rFonts w:asciiTheme="minorHAnsi" w:eastAsiaTheme="minorEastAsia" w:hAnsiTheme="minorHAnsi" w:cstheme="minorBidi"/>
      <w:sz w:val="22"/>
      <w:szCs w:val="22"/>
    </w:rPr>
  </w:style>
  <w:style w:type="paragraph" w:customStyle="1" w:styleId="DB9A040A66494B0A85D149AE7EF66BEA">
    <w:name w:val="DB9A040A66494B0A85D149AE7EF66BEA"/>
    <w:rsid w:val="00A6354F"/>
    <w:pPr>
      <w:spacing w:after="160" w:line="259" w:lineRule="auto"/>
    </w:pPr>
    <w:rPr>
      <w:rFonts w:asciiTheme="minorHAnsi" w:eastAsiaTheme="minorEastAsia" w:hAnsiTheme="minorHAnsi" w:cstheme="minorBidi"/>
      <w:sz w:val="22"/>
      <w:szCs w:val="22"/>
    </w:rPr>
  </w:style>
  <w:style w:type="paragraph" w:customStyle="1" w:styleId="5C32FD5C079B474A8D4E41FDBF60F024">
    <w:name w:val="5C32FD5C079B474A8D4E41FDBF60F024"/>
    <w:rsid w:val="00A6354F"/>
    <w:pPr>
      <w:spacing w:after="160" w:line="259" w:lineRule="auto"/>
    </w:pPr>
    <w:rPr>
      <w:rFonts w:asciiTheme="minorHAnsi" w:eastAsiaTheme="minorEastAsia" w:hAnsiTheme="minorHAnsi" w:cstheme="minorBidi"/>
      <w:sz w:val="22"/>
      <w:szCs w:val="22"/>
    </w:rPr>
  </w:style>
  <w:style w:type="paragraph" w:customStyle="1" w:styleId="98A882F9CAF54FC781A2098B4A24716F">
    <w:name w:val="98A882F9CAF54FC781A2098B4A24716F"/>
    <w:rsid w:val="00A6354F"/>
    <w:pPr>
      <w:spacing w:after="160" w:line="259" w:lineRule="auto"/>
    </w:pPr>
    <w:rPr>
      <w:rFonts w:asciiTheme="minorHAnsi" w:eastAsiaTheme="minorEastAsia" w:hAnsiTheme="minorHAnsi" w:cstheme="minorBidi"/>
      <w:sz w:val="22"/>
      <w:szCs w:val="22"/>
    </w:rPr>
  </w:style>
  <w:style w:type="paragraph" w:customStyle="1" w:styleId="37584299B92840399A7A246D83807CEB">
    <w:name w:val="37584299B92840399A7A246D83807CEB"/>
    <w:rsid w:val="00A6354F"/>
    <w:pPr>
      <w:spacing w:after="160" w:line="259" w:lineRule="auto"/>
    </w:pPr>
    <w:rPr>
      <w:rFonts w:asciiTheme="minorHAnsi" w:eastAsiaTheme="minorEastAsia" w:hAnsiTheme="minorHAnsi" w:cstheme="minorBidi"/>
      <w:sz w:val="22"/>
      <w:szCs w:val="22"/>
    </w:rPr>
  </w:style>
  <w:style w:type="paragraph" w:customStyle="1" w:styleId="091CF056EC8646F58D6719BC8D9FCC03">
    <w:name w:val="091CF056EC8646F58D6719BC8D9FCC03"/>
    <w:rsid w:val="00A6354F"/>
    <w:pPr>
      <w:spacing w:after="160" w:line="259" w:lineRule="auto"/>
    </w:pPr>
    <w:rPr>
      <w:rFonts w:asciiTheme="minorHAnsi" w:eastAsiaTheme="minorEastAsia" w:hAnsiTheme="minorHAnsi" w:cstheme="minorBidi"/>
      <w:sz w:val="22"/>
      <w:szCs w:val="22"/>
    </w:rPr>
  </w:style>
  <w:style w:type="paragraph" w:customStyle="1" w:styleId="6C84459BA7694DD79CDC46CBEB1288CF">
    <w:name w:val="6C84459BA7694DD79CDC46CBEB1288CF"/>
    <w:rsid w:val="00A6354F"/>
    <w:pPr>
      <w:spacing w:after="160" w:line="259" w:lineRule="auto"/>
    </w:pPr>
    <w:rPr>
      <w:rFonts w:asciiTheme="minorHAnsi" w:eastAsiaTheme="minorEastAsia" w:hAnsiTheme="minorHAnsi" w:cstheme="minorBidi"/>
      <w:sz w:val="22"/>
      <w:szCs w:val="22"/>
    </w:rPr>
  </w:style>
  <w:style w:type="paragraph" w:customStyle="1" w:styleId="FAD20543AF204E08A32CD9A5E424EA3F">
    <w:name w:val="FAD20543AF204E08A32CD9A5E424EA3F"/>
    <w:rsid w:val="00A6354F"/>
    <w:pPr>
      <w:spacing w:after="160" w:line="259" w:lineRule="auto"/>
    </w:pPr>
    <w:rPr>
      <w:rFonts w:asciiTheme="minorHAnsi" w:eastAsiaTheme="minorEastAsia" w:hAnsiTheme="minorHAnsi" w:cstheme="minorBidi"/>
      <w:sz w:val="22"/>
      <w:szCs w:val="22"/>
    </w:rPr>
  </w:style>
  <w:style w:type="paragraph" w:customStyle="1" w:styleId="ABC1845B7E274385B035575C868950A8">
    <w:name w:val="ABC1845B7E274385B035575C868950A8"/>
    <w:rsid w:val="00A6354F"/>
    <w:pPr>
      <w:spacing w:after="160" w:line="259" w:lineRule="auto"/>
    </w:pPr>
    <w:rPr>
      <w:rFonts w:asciiTheme="minorHAnsi" w:eastAsiaTheme="minorEastAsia" w:hAnsiTheme="minorHAnsi" w:cstheme="minorBidi"/>
      <w:sz w:val="22"/>
      <w:szCs w:val="22"/>
    </w:rPr>
  </w:style>
  <w:style w:type="paragraph" w:customStyle="1" w:styleId="D752B46CB49D41F8B0B878A3DF52F0B4">
    <w:name w:val="D752B46CB49D41F8B0B878A3DF52F0B4"/>
    <w:rsid w:val="00A6354F"/>
    <w:pPr>
      <w:spacing w:after="160" w:line="259" w:lineRule="auto"/>
    </w:pPr>
    <w:rPr>
      <w:rFonts w:asciiTheme="minorHAnsi" w:eastAsiaTheme="minorEastAsia" w:hAnsiTheme="minorHAnsi" w:cstheme="minorBidi"/>
      <w:sz w:val="22"/>
      <w:szCs w:val="22"/>
    </w:rPr>
  </w:style>
  <w:style w:type="paragraph" w:customStyle="1" w:styleId="ECB7D16A9CAB41D9ABC066F39C572985">
    <w:name w:val="ECB7D16A9CAB41D9ABC066F39C572985"/>
    <w:rsid w:val="00A6354F"/>
    <w:pPr>
      <w:spacing w:after="160" w:line="259" w:lineRule="auto"/>
    </w:pPr>
    <w:rPr>
      <w:rFonts w:asciiTheme="minorHAnsi" w:eastAsiaTheme="minorEastAsia" w:hAnsiTheme="minorHAnsi" w:cstheme="minorBidi"/>
      <w:sz w:val="22"/>
      <w:szCs w:val="22"/>
    </w:rPr>
  </w:style>
  <w:style w:type="paragraph" w:customStyle="1" w:styleId="D2E109ECA8AD400DB66FCCA64700E3D5">
    <w:name w:val="D2E109ECA8AD400DB66FCCA64700E3D5"/>
    <w:rsid w:val="00A6354F"/>
    <w:pPr>
      <w:spacing w:after="160" w:line="259" w:lineRule="auto"/>
    </w:pPr>
    <w:rPr>
      <w:rFonts w:asciiTheme="minorHAnsi" w:eastAsiaTheme="minorEastAsia" w:hAnsiTheme="minorHAnsi" w:cstheme="minorBidi"/>
      <w:sz w:val="22"/>
      <w:szCs w:val="22"/>
    </w:rPr>
  </w:style>
  <w:style w:type="paragraph" w:customStyle="1" w:styleId="25B450AC509E4B07B8EA22DA4EB2FAA5">
    <w:name w:val="25B450AC509E4B07B8EA22DA4EB2FAA5"/>
    <w:rsid w:val="00A6354F"/>
    <w:pPr>
      <w:spacing w:after="160" w:line="259" w:lineRule="auto"/>
    </w:pPr>
    <w:rPr>
      <w:rFonts w:asciiTheme="minorHAnsi" w:eastAsiaTheme="minorEastAsia" w:hAnsiTheme="minorHAnsi" w:cstheme="minorBidi"/>
      <w:sz w:val="22"/>
      <w:szCs w:val="22"/>
    </w:rPr>
  </w:style>
  <w:style w:type="paragraph" w:customStyle="1" w:styleId="5A4B76284F9249E19201F3F047410219">
    <w:name w:val="5A4B76284F9249E19201F3F047410219"/>
    <w:rsid w:val="00A6354F"/>
    <w:pPr>
      <w:spacing w:after="160" w:line="259" w:lineRule="auto"/>
    </w:pPr>
    <w:rPr>
      <w:rFonts w:asciiTheme="minorHAnsi" w:eastAsiaTheme="minorEastAsia" w:hAnsiTheme="minorHAnsi" w:cstheme="minorBidi"/>
      <w:sz w:val="22"/>
      <w:szCs w:val="22"/>
    </w:rPr>
  </w:style>
  <w:style w:type="paragraph" w:customStyle="1" w:styleId="905100B68D564EC1B4DD2ED1D6A42945">
    <w:name w:val="905100B68D564EC1B4DD2ED1D6A42945"/>
    <w:rsid w:val="00A6354F"/>
    <w:pPr>
      <w:spacing w:after="160" w:line="259" w:lineRule="auto"/>
    </w:pPr>
    <w:rPr>
      <w:rFonts w:asciiTheme="minorHAnsi" w:eastAsiaTheme="minorEastAsia" w:hAnsiTheme="minorHAnsi" w:cstheme="minorBidi"/>
      <w:sz w:val="22"/>
      <w:szCs w:val="22"/>
    </w:rPr>
  </w:style>
  <w:style w:type="paragraph" w:customStyle="1" w:styleId="86200DA0FB0641EF830A675DE603623E">
    <w:name w:val="86200DA0FB0641EF830A675DE603623E"/>
    <w:rsid w:val="00A6354F"/>
    <w:pPr>
      <w:spacing w:after="160" w:line="259" w:lineRule="auto"/>
    </w:pPr>
    <w:rPr>
      <w:rFonts w:asciiTheme="minorHAnsi" w:eastAsiaTheme="minorEastAsia" w:hAnsiTheme="minorHAnsi" w:cstheme="minorBidi"/>
      <w:sz w:val="22"/>
      <w:szCs w:val="22"/>
    </w:rPr>
  </w:style>
  <w:style w:type="paragraph" w:customStyle="1" w:styleId="6DFB89A2145F4AAD999FED2B18FC6BE2">
    <w:name w:val="6DFB89A2145F4AAD999FED2B18FC6BE2"/>
    <w:rsid w:val="00A6354F"/>
    <w:pPr>
      <w:spacing w:after="160" w:line="259" w:lineRule="auto"/>
    </w:pPr>
    <w:rPr>
      <w:rFonts w:asciiTheme="minorHAnsi" w:eastAsiaTheme="minorEastAsia" w:hAnsiTheme="minorHAnsi" w:cstheme="minorBidi"/>
      <w:sz w:val="22"/>
      <w:szCs w:val="22"/>
    </w:rPr>
  </w:style>
  <w:style w:type="paragraph" w:customStyle="1" w:styleId="60E375787D4B4E78B99FBF8B019DA12A">
    <w:name w:val="60E375787D4B4E78B99FBF8B019DA12A"/>
    <w:rsid w:val="00A6354F"/>
    <w:pPr>
      <w:spacing w:after="160" w:line="259" w:lineRule="auto"/>
    </w:pPr>
    <w:rPr>
      <w:rFonts w:asciiTheme="minorHAnsi" w:eastAsiaTheme="minorEastAsia" w:hAnsiTheme="minorHAnsi" w:cstheme="minorBidi"/>
      <w:sz w:val="22"/>
      <w:szCs w:val="22"/>
    </w:rPr>
  </w:style>
  <w:style w:type="paragraph" w:customStyle="1" w:styleId="90BF4367AF494950A9365B9DF3EB3C03">
    <w:name w:val="90BF4367AF494950A9365B9DF3EB3C03"/>
    <w:rsid w:val="00A6354F"/>
    <w:pPr>
      <w:spacing w:after="160" w:line="259" w:lineRule="auto"/>
    </w:pPr>
    <w:rPr>
      <w:rFonts w:asciiTheme="minorHAnsi" w:eastAsiaTheme="minorEastAsia" w:hAnsiTheme="minorHAnsi" w:cstheme="minorBidi"/>
      <w:sz w:val="22"/>
      <w:szCs w:val="22"/>
    </w:rPr>
  </w:style>
  <w:style w:type="paragraph" w:customStyle="1" w:styleId="CFA446AF448F494EA5097F17C7202C05">
    <w:name w:val="CFA446AF448F494EA5097F17C7202C05"/>
    <w:rsid w:val="00A6354F"/>
    <w:pPr>
      <w:spacing w:after="160" w:line="259" w:lineRule="auto"/>
    </w:pPr>
    <w:rPr>
      <w:rFonts w:asciiTheme="minorHAnsi" w:eastAsiaTheme="minorEastAsia" w:hAnsiTheme="minorHAnsi" w:cstheme="minorBidi"/>
      <w:sz w:val="22"/>
      <w:szCs w:val="22"/>
    </w:rPr>
  </w:style>
  <w:style w:type="paragraph" w:customStyle="1" w:styleId="3B549A562C3646D593E99151CED546BA">
    <w:name w:val="3B549A562C3646D593E99151CED546BA"/>
    <w:rsid w:val="00A6354F"/>
    <w:pPr>
      <w:spacing w:after="160" w:line="259" w:lineRule="auto"/>
    </w:pPr>
    <w:rPr>
      <w:rFonts w:asciiTheme="minorHAnsi" w:eastAsiaTheme="minorEastAsia" w:hAnsiTheme="minorHAnsi" w:cstheme="minorBidi"/>
      <w:sz w:val="22"/>
      <w:szCs w:val="22"/>
    </w:rPr>
  </w:style>
  <w:style w:type="paragraph" w:customStyle="1" w:styleId="D1C8A9F5CBC942D1BC76996374B71F4D">
    <w:name w:val="D1C8A9F5CBC942D1BC76996374B71F4D"/>
    <w:rsid w:val="00A6354F"/>
    <w:pPr>
      <w:spacing w:after="160" w:line="259" w:lineRule="auto"/>
    </w:pPr>
    <w:rPr>
      <w:rFonts w:asciiTheme="minorHAnsi" w:eastAsiaTheme="minorEastAsia" w:hAnsiTheme="minorHAnsi" w:cstheme="minorBidi"/>
      <w:sz w:val="22"/>
      <w:szCs w:val="22"/>
    </w:rPr>
  </w:style>
  <w:style w:type="paragraph" w:customStyle="1" w:styleId="FC7A184BD7934315AE1D878A4556E425">
    <w:name w:val="FC7A184BD7934315AE1D878A4556E425"/>
    <w:rsid w:val="00A6354F"/>
    <w:pPr>
      <w:spacing w:after="160" w:line="259" w:lineRule="auto"/>
    </w:pPr>
    <w:rPr>
      <w:rFonts w:asciiTheme="minorHAnsi" w:eastAsiaTheme="minorEastAsia" w:hAnsiTheme="minorHAnsi" w:cstheme="minorBidi"/>
      <w:sz w:val="22"/>
      <w:szCs w:val="22"/>
    </w:rPr>
  </w:style>
  <w:style w:type="paragraph" w:customStyle="1" w:styleId="A4A6009B098F4133B2E1A278B1EE8FD2">
    <w:name w:val="A4A6009B098F4133B2E1A278B1EE8FD2"/>
    <w:rsid w:val="00A6354F"/>
    <w:pPr>
      <w:spacing w:after="160" w:line="259" w:lineRule="auto"/>
    </w:pPr>
    <w:rPr>
      <w:rFonts w:asciiTheme="minorHAnsi" w:eastAsiaTheme="minorEastAsia" w:hAnsiTheme="minorHAnsi" w:cstheme="minorBidi"/>
      <w:sz w:val="22"/>
      <w:szCs w:val="22"/>
    </w:rPr>
  </w:style>
  <w:style w:type="paragraph" w:customStyle="1" w:styleId="DEB38B2F0A024B1590F913E0CFE9B8C6">
    <w:name w:val="DEB38B2F0A024B1590F913E0CFE9B8C6"/>
    <w:rsid w:val="00A6354F"/>
    <w:pPr>
      <w:spacing w:after="160" w:line="259" w:lineRule="auto"/>
    </w:pPr>
    <w:rPr>
      <w:rFonts w:asciiTheme="minorHAnsi" w:eastAsiaTheme="minorEastAsia" w:hAnsiTheme="minorHAnsi" w:cstheme="minorBidi"/>
      <w:sz w:val="22"/>
      <w:szCs w:val="22"/>
    </w:rPr>
  </w:style>
  <w:style w:type="paragraph" w:customStyle="1" w:styleId="C25D8B3B9DB24CE78E4EC608F38C5DCF">
    <w:name w:val="C25D8B3B9DB24CE78E4EC608F38C5DCF"/>
    <w:rsid w:val="00A6354F"/>
    <w:pPr>
      <w:spacing w:after="160" w:line="259" w:lineRule="auto"/>
    </w:pPr>
    <w:rPr>
      <w:rFonts w:asciiTheme="minorHAnsi" w:eastAsiaTheme="minorEastAsia" w:hAnsiTheme="minorHAnsi" w:cstheme="minorBidi"/>
      <w:sz w:val="22"/>
      <w:szCs w:val="22"/>
    </w:rPr>
  </w:style>
  <w:style w:type="paragraph" w:customStyle="1" w:styleId="CE5C7C8C864C4C3B8F81C241AC869A97">
    <w:name w:val="CE5C7C8C864C4C3B8F81C241AC869A97"/>
    <w:rsid w:val="00A6354F"/>
    <w:pPr>
      <w:spacing w:after="160" w:line="259" w:lineRule="auto"/>
    </w:pPr>
    <w:rPr>
      <w:rFonts w:asciiTheme="minorHAnsi" w:eastAsiaTheme="minorEastAsia" w:hAnsiTheme="minorHAnsi" w:cstheme="minorBidi"/>
      <w:sz w:val="22"/>
      <w:szCs w:val="22"/>
    </w:rPr>
  </w:style>
  <w:style w:type="paragraph" w:customStyle="1" w:styleId="25DF4BE474DC449EADD32DDB75A7FEE7">
    <w:name w:val="25DF4BE474DC449EADD32DDB75A7FEE7"/>
    <w:rsid w:val="00A6354F"/>
    <w:pPr>
      <w:spacing w:after="160" w:line="259" w:lineRule="auto"/>
    </w:pPr>
    <w:rPr>
      <w:rFonts w:asciiTheme="minorHAnsi" w:eastAsiaTheme="minorEastAsia" w:hAnsiTheme="minorHAnsi" w:cstheme="minorBidi"/>
      <w:sz w:val="22"/>
      <w:szCs w:val="22"/>
    </w:rPr>
  </w:style>
  <w:style w:type="paragraph" w:customStyle="1" w:styleId="32DD8F401FE84CCD8F82F12332F5EE42">
    <w:name w:val="32DD8F401FE84CCD8F82F12332F5EE42"/>
    <w:rsid w:val="00A6354F"/>
    <w:pPr>
      <w:spacing w:after="160" w:line="259" w:lineRule="auto"/>
    </w:pPr>
    <w:rPr>
      <w:rFonts w:asciiTheme="minorHAnsi" w:eastAsiaTheme="minorEastAsia" w:hAnsiTheme="minorHAnsi" w:cstheme="minorBidi"/>
      <w:sz w:val="22"/>
      <w:szCs w:val="22"/>
    </w:rPr>
  </w:style>
  <w:style w:type="paragraph" w:customStyle="1" w:styleId="96F8B8ED33224841A2FA85DF93CA88FE">
    <w:name w:val="96F8B8ED33224841A2FA85DF93CA88FE"/>
    <w:rsid w:val="00A6354F"/>
    <w:pPr>
      <w:spacing w:after="160" w:line="259" w:lineRule="auto"/>
    </w:pPr>
    <w:rPr>
      <w:rFonts w:asciiTheme="minorHAnsi" w:eastAsiaTheme="minorEastAsia" w:hAnsiTheme="minorHAnsi" w:cstheme="minorBidi"/>
      <w:sz w:val="22"/>
      <w:szCs w:val="22"/>
    </w:rPr>
  </w:style>
  <w:style w:type="paragraph" w:customStyle="1" w:styleId="796471B45F304114A5AD686C1365FB40">
    <w:name w:val="796471B45F304114A5AD686C1365FB40"/>
    <w:rsid w:val="00A6354F"/>
    <w:pPr>
      <w:spacing w:after="160" w:line="259" w:lineRule="auto"/>
    </w:pPr>
    <w:rPr>
      <w:rFonts w:asciiTheme="minorHAnsi" w:eastAsiaTheme="minorEastAsia" w:hAnsiTheme="minorHAnsi" w:cstheme="minorBidi"/>
      <w:sz w:val="22"/>
      <w:szCs w:val="22"/>
    </w:rPr>
  </w:style>
  <w:style w:type="paragraph" w:customStyle="1" w:styleId="99CF4FC6639346EAB19A2AC0AB5ACF4C">
    <w:name w:val="99CF4FC6639346EAB19A2AC0AB5ACF4C"/>
    <w:rsid w:val="00A6354F"/>
    <w:pPr>
      <w:spacing w:after="160" w:line="259" w:lineRule="auto"/>
    </w:pPr>
    <w:rPr>
      <w:rFonts w:asciiTheme="minorHAnsi" w:eastAsiaTheme="minorEastAsia" w:hAnsiTheme="minorHAnsi" w:cstheme="minorBidi"/>
      <w:sz w:val="22"/>
      <w:szCs w:val="22"/>
    </w:rPr>
  </w:style>
  <w:style w:type="paragraph" w:customStyle="1" w:styleId="3BFCD7B61D8A4C71ABC60BE5384F2C85">
    <w:name w:val="3BFCD7B61D8A4C71ABC60BE5384F2C85"/>
    <w:rsid w:val="00A6354F"/>
    <w:pPr>
      <w:spacing w:after="160" w:line="259" w:lineRule="auto"/>
    </w:pPr>
    <w:rPr>
      <w:rFonts w:asciiTheme="minorHAnsi" w:eastAsiaTheme="minorEastAsia" w:hAnsiTheme="minorHAnsi" w:cstheme="minorBidi"/>
      <w:sz w:val="22"/>
      <w:szCs w:val="22"/>
    </w:rPr>
  </w:style>
  <w:style w:type="paragraph" w:customStyle="1" w:styleId="9220291D346E4C9B842841DB6653DC20">
    <w:name w:val="9220291D346E4C9B842841DB6653DC20"/>
    <w:rsid w:val="00A6354F"/>
    <w:pPr>
      <w:spacing w:after="160" w:line="259" w:lineRule="auto"/>
    </w:pPr>
    <w:rPr>
      <w:rFonts w:asciiTheme="minorHAnsi" w:eastAsiaTheme="minorEastAsia" w:hAnsiTheme="minorHAnsi" w:cstheme="minorBidi"/>
      <w:sz w:val="22"/>
      <w:szCs w:val="22"/>
    </w:rPr>
  </w:style>
  <w:style w:type="paragraph" w:customStyle="1" w:styleId="F728DBDE06CC4EA78C57D64BE0804B42">
    <w:name w:val="F728DBDE06CC4EA78C57D64BE0804B42"/>
    <w:rsid w:val="00A6354F"/>
    <w:pPr>
      <w:spacing w:after="160" w:line="259" w:lineRule="auto"/>
    </w:pPr>
    <w:rPr>
      <w:rFonts w:asciiTheme="minorHAnsi" w:eastAsiaTheme="minorEastAsia" w:hAnsiTheme="minorHAnsi" w:cstheme="minorBidi"/>
      <w:sz w:val="22"/>
      <w:szCs w:val="22"/>
    </w:rPr>
  </w:style>
  <w:style w:type="paragraph" w:customStyle="1" w:styleId="61EEF0EA1A7349F8859E1BA17113B97D">
    <w:name w:val="61EEF0EA1A7349F8859E1BA17113B97D"/>
    <w:rsid w:val="00A6354F"/>
    <w:pPr>
      <w:spacing w:after="160" w:line="259" w:lineRule="auto"/>
    </w:pPr>
    <w:rPr>
      <w:rFonts w:asciiTheme="minorHAnsi" w:eastAsiaTheme="minorEastAsia" w:hAnsiTheme="minorHAnsi" w:cstheme="minorBidi"/>
      <w:sz w:val="22"/>
      <w:szCs w:val="22"/>
    </w:rPr>
  </w:style>
  <w:style w:type="paragraph" w:customStyle="1" w:styleId="F421C72B153542FFA1741451CD3F11A2">
    <w:name w:val="F421C72B153542FFA1741451CD3F11A2"/>
    <w:rsid w:val="00A6354F"/>
    <w:pPr>
      <w:spacing w:after="160" w:line="259" w:lineRule="auto"/>
    </w:pPr>
    <w:rPr>
      <w:rFonts w:asciiTheme="minorHAnsi" w:eastAsiaTheme="minorEastAsia" w:hAnsiTheme="minorHAnsi" w:cstheme="minorBidi"/>
      <w:sz w:val="22"/>
      <w:szCs w:val="22"/>
    </w:rPr>
  </w:style>
  <w:style w:type="paragraph" w:customStyle="1" w:styleId="AF3A340D91E341228FF5EAFA42FFC472">
    <w:name w:val="AF3A340D91E341228FF5EAFA42FFC472"/>
    <w:rsid w:val="00A6354F"/>
    <w:pPr>
      <w:spacing w:after="160" w:line="259" w:lineRule="auto"/>
    </w:pPr>
    <w:rPr>
      <w:rFonts w:asciiTheme="minorHAnsi" w:eastAsiaTheme="minorEastAsia" w:hAnsiTheme="minorHAnsi" w:cstheme="minorBidi"/>
      <w:sz w:val="22"/>
      <w:szCs w:val="22"/>
    </w:rPr>
  </w:style>
  <w:style w:type="paragraph" w:customStyle="1" w:styleId="DCEFF702BD374D44845ABB0D7505A68D">
    <w:name w:val="DCEFF702BD374D44845ABB0D7505A68D"/>
    <w:rsid w:val="00A6354F"/>
    <w:pPr>
      <w:spacing w:after="160" w:line="259" w:lineRule="auto"/>
    </w:pPr>
    <w:rPr>
      <w:rFonts w:asciiTheme="minorHAnsi" w:eastAsiaTheme="minorEastAsia" w:hAnsiTheme="minorHAnsi" w:cstheme="minorBidi"/>
      <w:sz w:val="22"/>
      <w:szCs w:val="22"/>
    </w:rPr>
  </w:style>
  <w:style w:type="paragraph" w:customStyle="1" w:styleId="3338E9DB6C53452FB0756F532E558311">
    <w:name w:val="3338E9DB6C53452FB0756F532E558311"/>
    <w:rsid w:val="00CB0153"/>
    <w:pPr>
      <w:spacing w:after="160" w:line="259" w:lineRule="auto"/>
    </w:pPr>
    <w:rPr>
      <w:rFonts w:asciiTheme="minorHAnsi" w:eastAsiaTheme="minorEastAsia" w:hAnsiTheme="minorHAnsi" w:cstheme="minorBidi"/>
      <w:sz w:val="22"/>
      <w:szCs w:val="22"/>
    </w:rPr>
  </w:style>
  <w:style w:type="paragraph" w:customStyle="1" w:styleId="E908593F38224A96843619A37534A998">
    <w:name w:val="E908593F38224A96843619A37534A998"/>
    <w:rsid w:val="00CB0153"/>
    <w:pPr>
      <w:spacing w:after="160" w:line="259" w:lineRule="auto"/>
    </w:pPr>
    <w:rPr>
      <w:rFonts w:asciiTheme="minorHAnsi" w:eastAsiaTheme="minorEastAsia" w:hAnsiTheme="minorHAnsi" w:cstheme="minorBidi"/>
      <w:sz w:val="22"/>
      <w:szCs w:val="22"/>
    </w:rPr>
  </w:style>
  <w:style w:type="paragraph" w:customStyle="1" w:styleId="95D2229B0D544B988433491068942EF7">
    <w:name w:val="95D2229B0D544B988433491068942EF7"/>
    <w:rsid w:val="00CB0153"/>
    <w:pPr>
      <w:spacing w:after="160" w:line="259" w:lineRule="auto"/>
    </w:pPr>
    <w:rPr>
      <w:rFonts w:asciiTheme="minorHAnsi" w:eastAsiaTheme="minorEastAsia" w:hAnsiTheme="minorHAnsi" w:cstheme="minorBidi"/>
      <w:sz w:val="22"/>
      <w:szCs w:val="22"/>
    </w:rPr>
  </w:style>
  <w:style w:type="paragraph" w:customStyle="1" w:styleId="4444F5FDFEF448CD9B02FACE2F49C017">
    <w:name w:val="4444F5FDFEF448CD9B02FACE2F49C017"/>
    <w:rsid w:val="00CB0153"/>
    <w:pPr>
      <w:spacing w:after="160" w:line="259" w:lineRule="auto"/>
    </w:pPr>
    <w:rPr>
      <w:rFonts w:asciiTheme="minorHAnsi" w:eastAsiaTheme="minorEastAsia" w:hAnsiTheme="minorHAnsi" w:cstheme="minorBidi"/>
      <w:sz w:val="22"/>
      <w:szCs w:val="22"/>
    </w:rPr>
  </w:style>
  <w:style w:type="paragraph" w:customStyle="1" w:styleId="BA14A1F162874056B07123057A561BA4">
    <w:name w:val="BA14A1F162874056B07123057A561BA4"/>
    <w:rsid w:val="00CB0153"/>
    <w:pPr>
      <w:spacing w:after="160" w:line="259" w:lineRule="auto"/>
    </w:pPr>
    <w:rPr>
      <w:rFonts w:asciiTheme="minorHAnsi" w:eastAsiaTheme="minorEastAsia" w:hAnsiTheme="minorHAnsi" w:cstheme="minorBidi"/>
      <w:sz w:val="22"/>
      <w:szCs w:val="22"/>
    </w:rPr>
  </w:style>
  <w:style w:type="paragraph" w:customStyle="1" w:styleId="20991FA92BB545FA92B604D6D0044295">
    <w:name w:val="20991FA92BB545FA92B604D6D0044295"/>
    <w:rsid w:val="00CB0153"/>
    <w:pPr>
      <w:spacing w:after="160" w:line="259" w:lineRule="auto"/>
    </w:pPr>
    <w:rPr>
      <w:rFonts w:asciiTheme="minorHAnsi" w:eastAsiaTheme="minorEastAsia" w:hAnsiTheme="minorHAnsi" w:cstheme="minorBidi"/>
      <w:sz w:val="22"/>
      <w:szCs w:val="22"/>
    </w:rPr>
  </w:style>
  <w:style w:type="paragraph" w:customStyle="1" w:styleId="D9C46FC2686843DD968E657DE8388533">
    <w:name w:val="D9C46FC2686843DD968E657DE8388533"/>
    <w:rsid w:val="00CB0153"/>
    <w:pPr>
      <w:spacing w:after="160" w:line="259" w:lineRule="auto"/>
    </w:pPr>
    <w:rPr>
      <w:rFonts w:asciiTheme="minorHAnsi" w:eastAsiaTheme="minorEastAsia" w:hAnsiTheme="minorHAnsi" w:cstheme="minorBidi"/>
      <w:sz w:val="22"/>
      <w:szCs w:val="22"/>
    </w:rPr>
  </w:style>
  <w:style w:type="paragraph" w:customStyle="1" w:styleId="771402F247D349F5AFE7475AD18B1D47">
    <w:name w:val="771402F247D349F5AFE7475AD18B1D47"/>
    <w:rsid w:val="00CB0153"/>
    <w:pPr>
      <w:spacing w:after="160" w:line="259" w:lineRule="auto"/>
    </w:pPr>
    <w:rPr>
      <w:rFonts w:asciiTheme="minorHAnsi" w:eastAsiaTheme="minorEastAsia" w:hAnsiTheme="minorHAnsi" w:cstheme="minorBidi"/>
      <w:sz w:val="22"/>
      <w:szCs w:val="22"/>
    </w:rPr>
  </w:style>
  <w:style w:type="paragraph" w:customStyle="1" w:styleId="2595555AF761439EA678D2064FE6C673">
    <w:name w:val="2595555AF761439EA678D2064FE6C673"/>
    <w:rsid w:val="00CB0153"/>
    <w:pPr>
      <w:spacing w:after="160" w:line="259" w:lineRule="auto"/>
    </w:pPr>
    <w:rPr>
      <w:rFonts w:asciiTheme="minorHAnsi" w:eastAsiaTheme="minorEastAsia" w:hAnsiTheme="minorHAnsi" w:cstheme="minorBidi"/>
      <w:sz w:val="22"/>
      <w:szCs w:val="22"/>
    </w:rPr>
  </w:style>
  <w:style w:type="paragraph" w:customStyle="1" w:styleId="65BB23FFE5C747878E289937E8E08400">
    <w:name w:val="65BB23FFE5C747878E289937E8E08400"/>
    <w:rsid w:val="00CB0153"/>
    <w:pPr>
      <w:spacing w:after="160" w:line="259" w:lineRule="auto"/>
    </w:pPr>
    <w:rPr>
      <w:rFonts w:asciiTheme="minorHAnsi" w:eastAsiaTheme="minorEastAsia" w:hAnsiTheme="minorHAnsi" w:cstheme="minorBidi"/>
      <w:sz w:val="22"/>
      <w:szCs w:val="22"/>
    </w:rPr>
  </w:style>
  <w:style w:type="paragraph" w:customStyle="1" w:styleId="25F38FC26B7C4C6E8BF5D5AD93FC21E7">
    <w:name w:val="25F38FC26B7C4C6E8BF5D5AD93FC21E7"/>
    <w:rsid w:val="00CB0153"/>
    <w:pPr>
      <w:spacing w:after="160" w:line="259" w:lineRule="auto"/>
    </w:pPr>
    <w:rPr>
      <w:rFonts w:asciiTheme="minorHAnsi" w:eastAsiaTheme="minorEastAsia" w:hAnsiTheme="minorHAnsi" w:cstheme="minorBidi"/>
      <w:sz w:val="22"/>
      <w:szCs w:val="22"/>
    </w:rPr>
  </w:style>
  <w:style w:type="paragraph" w:customStyle="1" w:styleId="24C9CB5B84954AEE87E47DC7F4837B61">
    <w:name w:val="24C9CB5B84954AEE87E47DC7F4837B61"/>
    <w:rsid w:val="00CB0153"/>
    <w:pPr>
      <w:spacing w:after="160" w:line="259" w:lineRule="auto"/>
    </w:pPr>
    <w:rPr>
      <w:rFonts w:asciiTheme="minorHAnsi" w:eastAsiaTheme="minorEastAsia" w:hAnsiTheme="minorHAnsi" w:cstheme="minorBidi"/>
      <w:sz w:val="22"/>
      <w:szCs w:val="22"/>
    </w:rPr>
  </w:style>
  <w:style w:type="paragraph" w:customStyle="1" w:styleId="A893F44EA0654DB0806DE66706BE1678">
    <w:name w:val="A893F44EA0654DB0806DE66706BE1678"/>
    <w:rsid w:val="00CB0153"/>
    <w:pPr>
      <w:spacing w:after="160" w:line="259" w:lineRule="auto"/>
    </w:pPr>
    <w:rPr>
      <w:rFonts w:asciiTheme="minorHAnsi" w:eastAsiaTheme="minorEastAsia" w:hAnsiTheme="minorHAnsi" w:cstheme="minorBidi"/>
      <w:sz w:val="22"/>
      <w:szCs w:val="22"/>
    </w:rPr>
  </w:style>
  <w:style w:type="paragraph" w:customStyle="1" w:styleId="7D41610706F14AED8D85670CBDAE9BE3">
    <w:name w:val="7D41610706F14AED8D85670CBDAE9BE3"/>
    <w:rsid w:val="00CB0153"/>
    <w:pPr>
      <w:spacing w:after="160" w:line="259" w:lineRule="auto"/>
    </w:pPr>
    <w:rPr>
      <w:rFonts w:asciiTheme="minorHAnsi" w:eastAsiaTheme="minorEastAsia" w:hAnsiTheme="minorHAnsi" w:cstheme="minorBidi"/>
      <w:sz w:val="22"/>
      <w:szCs w:val="22"/>
    </w:rPr>
  </w:style>
  <w:style w:type="paragraph" w:customStyle="1" w:styleId="37AE1E7535154660B71266501A053D67">
    <w:name w:val="37AE1E7535154660B71266501A053D67"/>
    <w:rsid w:val="00CB0153"/>
    <w:pPr>
      <w:spacing w:after="160" w:line="259" w:lineRule="auto"/>
    </w:pPr>
    <w:rPr>
      <w:rFonts w:asciiTheme="minorHAnsi" w:eastAsiaTheme="minorEastAsia" w:hAnsiTheme="minorHAnsi" w:cstheme="minorBidi"/>
      <w:sz w:val="22"/>
      <w:szCs w:val="22"/>
    </w:rPr>
  </w:style>
  <w:style w:type="paragraph" w:customStyle="1" w:styleId="A360E27AAE944D3499DD111887054D22">
    <w:name w:val="A360E27AAE944D3499DD111887054D22"/>
    <w:rsid w:val="00CB0153"/>
    <w:pPr>
      <w:spacing w:after="160" w:line="259" w:lineRule="auto"/>
    </w:pPr>
    <w:rPr>
      <w:rFonts w:asciiTheme="minorHAnsi" w:eastAsiaTheme="minorEastAsia" w:hAnsiTheme="minorHAnsi" w:cstheme="minorBidi"/>
      <w:sz w:val="22"/>
      <w:szCs w:val="22"/>
    </w:rPr>
  </w:style>
  <w:style w:type="paragraph" w:customStyle="1" w:styleId="4CB6DC1E668E469BB86BF50C9D853879">
    <w:name w:val="4CB6DC1E668E469BB86BF50C9D853879"/>
    <w:rsid w:val="00CB0153"/>
    <w:pPr>
      <w:spacing w:after="160" w:line="259" w:lineRule="auto"/>
    </w:pPr>
    <w:rPr>
      <w:rFonts w:asciiTheme="minorHAnsi" w:eastAsiaTheme="minorEastAsia" w:hAnsiTheme="minorHAnsi" w:cstheme="minorBidi"/>
      <w:sz w:val="22"/>
      <w:szCs w:val="22"/>
    </w:rPr>
  </w:style>
  <w:style w:type="paragraph" w:customStyle="1" w:styleId="6649046F7F9844CD828E359C9D988128">
    <w:name w:val="6649046F7F9844CD828E359C9D988128"/>
    <w:rsid w:val="00CB0153"/>
    <w:pPr>
      <w:spacing w:after="160" w:line="259" w:lineRule="auto"/>
    </w:pPr>
    <w:rPr>
      <w:rFonts w:asciiTheme="minorHAnsi" w:eastAsiaTheme="minorEastAsia" w:hAnsiTheme="minorHAnsi" w:cstheme="minorBidi"/>
      <w:sz w:val="22"/>
      <w:szCs w:val="22"/>
    </w:rPr>
  </w:style>
  <w:style w:type="paragraph" w:customStyle="1" w:styleId="3A3E9BEF15194331A61D3EA23A6DD59F">
    <w:name w:val="3A3E9BEF15194331A61D3EA23A6DD59F"/>
    <w:rsid w:val="005E2F9D"/>
    <w:pPr>
      <w:spacing w:after="160" w:line="259" w:lineRule="auto"/>
    </w:pPr>
    <w:rPr>
      <w:rFonts w:asciiTheme="minorHAnsi" w:eastAsiaTheme="minorEastAsia" w:hAnsiTheme="minorHAnsi" w:cstheme="minorBidi"/>
      <w:sz w:val="22"/>
      <w:szCs w:val="22"/>
    </w:rPr>
  </w:style>
  <w:style w:type="paragraph" w:customStyle="1" w:styleId="0788C9DA1AE944A9B40C4B2E37C81B27">
    <w:name w:val="0788C9DA1AE944A9B40C4B2E37C81B27"/>
    <w:rsid w:val="005E2F9D"/>
    <w:pPr>
      <w:spacing w:after="160" w:line="259" w:lineRule="auto"/>
    </w:pPr>
    <w:rPr>
      <w:rFonts w:asciiTheme="minorHAnsi" w:eastAsiaTheme="minorEastAsia" w:hAnsiTheme="minorHAnsi" w:cstheme="minorBidi"/>
      <w:sz w:val="22"/>
      <w:szCs w:val="22"/>
    </w:rPr>
  </w:style>
  <w:style w:type="paragraph" w:customStyle="1" w:styleId="785B6C4FD7264651991A323E38F17175">
    <w:name w:val="785B6C4FD7264651991A323E38F17175"/>
    <w:rsid w:val="005E2F9D"/>
    <w:pPr>
      <w:spacing w:after="160" w:line="259" w:lineRule="auto"/>
    </w:pPr>
    <w:rPr>
      <w:rFonts w:asciiTheme="minorHAnsi" w:eastAsiaTheme="minorEastAsia" w:hAnsiTheme="minorHAnsi" w:cstheme="minorBidi"/>
      <w:sz w:val="22"/>
      <w:szCs w:val="22"/>
    </w:rPr>
  </w:style>
  <w:style w:type="paragraph" w:customStyle="1" w:styleId="5234707AF7ED45D8897B543F0F50E54A">
    <w:name w:val="5234707AF7ED45D8897B543F0F50E54A"/>
    <w:rsid w:val="005E2F9D"/>
    <w:pPr>
      <w:spacing w:after="160" w:line="259" w:lineRule="auto"/>
    </w:pPr>
    <w:rPr>
      <w:rFonts w:asciiTheme="minorHAnsi" w:eastAsiaTheme="minorEastAsia" w:hAnsiTheme="minorHAnsi" w:cstheme="minorBidi"/>
      <w:sz w:val="22"/>
      <w:szCs w:val="22"/>
    </w:rPr>
  </w:style>
  <w:style w:type="paragraph" w:customStyle="1" w:styleId="E9E82AC384FB4FDB9433D0DD46711E75">
    <w:name w:val="E9E82AC384FB4FDB9433D0DD46711E75"/>
    <w:rsid w:val="005E2F9D"/>
    <w:pPr>
      <w:spacing w:after="160" w:line="259" w:lineRule="auto"/>
    </w:pPr>
    <w:rPr>
      <w:rFonts w:asciiTheme="minorHAnsi" w:eastAsiaTheme="minorEastAsia" w:hAnsiTheme="minorHAnsi" w:cstheme="minorBidi"/>
      <w:sz w:val="22"/>
      <w:szCs w:val="22"/>
    </w:rPr>
  </w:style>
  <w:style w:type="paragraph" w:customStyle="1" w:styleId="E8203079DF6E4E6A801E8706E2C6C1A9">
    <w:name w:val="E8203079DF6E4E6A801E8706E2C6C1A9"/>
    <w:rsid w:val="005E2F9D"/>
    <w:pPr>
      <w:spacing w:after="160" w:line="259" w:lineRule="auto"/>
    </w:pPr>
    <w:rPr>
      <w:rFonts w:asciiTheme="minorHAnsi" w:eastAsiaTheme="minorEastAsia" w:hAnsiTheme="minorHAnsi" w:cstheme="minorBidi"/>
      <w:sz w:val="22"/>
      <w:szCs w:val="22"/>
    </w:rPr>
  </w:style>
  <w:style w:type="paragraph" w:customStyle="1" w:styleId="A3AEDC0C3D2049A18A0CE710E2D4BE25">
    <w:name w:val="A3AEDC0C3D2049A18A0CE710E2D4BE25"/>
    <w:rsid w:val="005E2F9D"/>
    <w:pPr>
      <w:spacing w:after="160" w:line="259" w:lineRule="auto"/>
    </w:pPr>
    <w:rPr>
      <w:rFonts w:asciiTheme="minorHAnsi" w:eastAsiaTheme="minorEastAsia" w:hAnsiTheme="minorHAnsi" w:cstheme="minorBidi"/>
      <w:sz w:val="22"/>
      <w:szCs w:val="22"/>
    </w:rPr>
  </w:style>
  <w:style w:type="paragraph" w:customStyle="1" w:styleId="5883AF4DA92A423886F244D9F418E8C7">
    <w:name w:val="5883AF4DA92A423886F244D9F418E8C7"/>
    <w:rsid w:val="005E2F9D"/>
    <w:pPr>
      <w:spacing w:after="160" w:line="259" w:lineRule="auto"/>
    </w:pPr>
    <w:rPr>
      <w:rFonts w:asciiTheme="minorHAnsi" w:eastAsiaTheme="minorEastAsia" w:hAnsiTheme="minorHAnsi" w:cstheme="minorBidi"/>
      <w:sz w:val="22"/>
      <w:szCs w:val="22"/>
    </w:rPr>
  </w:style>
  <w:style w:type="paragraph" w:customStyle="1" w:styleId="6880527EFB5B49E7AB9548103E6598FA">
    <w:name w:val="6880527EFB5B49E7AB9548103E6598FA"/>
    <w:rsid w:val="005E2F9D"/>
    <w:pPr>
      <w:spacing w:after="160" w:line="259" w:lineRule="auto"/>
    </w:pPr>
    <w:rPr>
      <w:rFonts w:asciiTheme="minorHAnsi" w:eastAsiaTheme="minorEastAsia" w:hAnsiTheme="minorHAnsi" w:cstheme="minorBidi"/>
      <w:sz w:val="22"/>
      <w:szCs w:val="22"/>
    </w:rPr>
  </w:style>
  <w:style w:type="paragraph" w:customStyle="1" w:styleId="861BFF4752C04119ADB7E240B6EA73F4">
    <w:name w:val="861BFF4752C04119ADB7E240B6EA73F4"/>
    <w:rsid w:val="005E2F9D"/>
    <w:pPr>
      <w:spacing w:after="160" w:line="259" w:lineRule="auto"/>
    </w:pPr>
    <w:rPr>
      <w:rFonts w:asciiTheme="minorHAnsi" w:eastAsiaTheme="minorEastAsia" w:hAnsiTheme="minorHAnsi" w:cstheme="minorBidi"/>
      <w:sz w:val="22"/>
      <w:szCs w:val="22"/>
    </w:rPr>
  </w:style>
  <w:style w:type="paragraph" w:customStyle="1" w:styleId="72106D9DB5EE4F83A7A8856D8B09334B">
    <w:name w:val="72106D9DB5EE4F83A7A8856D8B09334B"/>
    <w:rsid w:val="005E2F9D"/>
    <w:pPr>
      <w:spacing w:after="160" w:line="259" w:lineRule="auto"/>
    </w:pPr>
    <w:rPr>
      <w:rFonts w:asciiTheme="minorHAnsi" w:eastAsiaTheme="minorEastAsia" w:hAnsiTheme="minorHAnsi" w:cstheme="minorBidi"/>
      <w:sz w:val="22"/>
      <w:szCs w:val="22"/>
    </w:rPr>
  </w:style>
  <w:style w:type="paragraph" w:customStyle="1" w:styleId="A252F6B27F9F41F7B81F28F2EBD5506C">
    <w:name w:val="A252F6B27F9F41F7B81F28F2EBD5506C"/>
    <w:rsid w:val="005E2F9D"/>
    <w:pPr>
      <w:spacing w:after="160" w:line="259" w:lineRule="auto"/>
    </w:pPr>
    <w:rPr>
      <w:rFonts w:asciiTheme="minorHAnsi" w:eastAsiaTheme="minorEastAsia" w:hAnsiTheme="minorHAnsi" w:cstheme="minorBidi"/>
      <w:sz w:val="22"/>
      <w:szCs w:val="22"/>
    </w:rPr>
  </w:style>
  <w:style w:type="paragraph" w:customStyle="1" w:styleId="D4CD3D774A8A42E1A329B0DDB976E56F">
    <w:name w:val="D4CD3D774A8A42E1A329B0DDB976E56F"/>
    <w:rsid w:val="005E2F9D"/>
    <w:pPr>
      <w:spacing w:after="160" w:line="259" w:lineRule="auto"/>
    </w:pPr>
    <w:rPr>
      <w:rFonts w:asciiTheme="minorHAnsi" w:eastAsiaTheme="minorEastAsia" w:hAnsiTheme="minorHAnsi" w:cstheme="minorBidi"/>
      <w:sz w:val="22"/>
      <w:szCs w:val="22"/>
    </w:rPr>
  </w:style>
  <w:style w:type="paragraph" w:customStyle="1" w:styleId="7FAE60870D154EECB08655426BD96D8C">
    <w:name w:val="7FAE60870D154EECB08655426BD96D8C"/>
    <w:rsid w:val="005E2F9D"/>
    <w:pPr>
      <w:spacing w:after="160" w:line="259" w:lineRule="auto"/>
    </w:pPr>
    <w:rPr>
      <w:rFonts w:asciiTheme="minorHAnsi" w:eastAsiaTheme="minorEastAsia" w:hAnsiTheme="minorHAnsi" w:cstheme="minorBidi"/>
      <w:sz w:val="22"/>
      <w:szCs w:val="22"/>
    </w:rPr>
  </w:style>
  <w:style w:type="paragraph" w:customStyle="1" w:styleId="62F2F1FE238440529401CBA59D1FFCA8">
    <w:name w:val="62F2F1FE238440529401CBA59D1FFCA8"/>
    <w:rsid w:val="005E2F9D"/>
    <w:pPr>
      <w:spacing w:after="160" w:line="259" w:lineRule="auto"/>
    </w:pPr>
    <w:rPr>
      <w:rFonts w:asciiTheme="minorHAnsi" w:eastAsiaTheme="minorEastAsia" w:hAnsiTheme="minorHAnsi" w:cstheme="minorBidi"/>
      <w:sz w:val="22"/>
      <w:szCs w:val="22"/>
    </w:rPr>
  </w:style>
  <w:style w:type="paragraph" w:customStyle="1" w:styleId="F8F09B86680740FC80DA5FE07B02FED4">
    <w:name w:val="F8F09B86680740FC80DA5FE07B02FED4"/>
    <w:rsid w:val="005E2F9D"/>
    <w:pPr>
      <w:spacing w:after="160" w:line="259" w:lineRule="auto"/>
    </w:pPr>
    <w:rPr>
      <w:rFonts w:asciiTheme="minorHAnsi" w:eastAsiaTheme="minorEastAsia" w:hAnsiTheme="minorHAnsi" w:cstheme="minorBidi"/>
      <w:sz w:val="22"/>
      <w:szCs w:val="22"/>
    </w:rPr>
  </w:style>
  <w:style w:type="paragraph" w:customStyle="1" w:styleId="A58FCE48972B44B784F96B6C662E7C6D">
    <w:name w:val="A58FCE48972B44B784F96B6C662E7C6D"/>
    <w:rsid w:val="005E2F9D"/>
    <w:pPr>
      <w:spacing w:after="160" w:line="259" w:lineRule="auto"/>
    </w:pPr>
    <w:rPr>
      <w:rFonts w:asciiTheme="minorHAnsi" w:eastAsiaTheme="minorEastAsia" w:hAnsiTheme="minorHAnsi" w:cstheme="minorBidi"/>
      <w:sz w:val="22"/>
      <w:szCs w:val="22"/>
    </w:rPr>
  </w:style>
  <w:style w:type="paragraph" w:customStyle="1" w:styleId="D560F8AE1DF14AA694879F70EE7D24C8">
    <w:name w:val="D560F8AE1DF14AA694879F70EE7D24C8"/>
    <w:rsid w:val="005E2F9D"/>
    <w:pPr>
      <w:spacing w:after="160" w:line="259" w:lineRule="auto"/>
    </w:pPr>
    <w:rPr>
      <w:rFonts w:asciiTheme="minorHAnsi" w:eastAsiaTheme="minorEastAsia" w:hAnsiTheme="minorHAnsi" w:cstheme="minorBidi"/>
      <w:sz w:val="22"/>
      <w:szCs w:val="22"/>
    </w:rPr>
  </w:style>
  <w:style w:type="paragraph" w:customStyle="1" w:styleId="E43DEA79070D4919A30BB22346A0D5B8">
    <w:name w:val="E43DEA79070D4919A30BB22346A0D5B8"/>
    <w:rsid w:val="000617E9"/>
    <w:pPr>
      <w:spacing w:after="160" w:line="259" w:lineRule="auto"/>
    </w:pPr>
    <w:rPr>
      <w:rFonts w:asciiTheme="minorHAnsi" w:eastAsiaTheme="minorEastAsia" w:hAnsiTheme="minorHAnsi" w:cstheme="minorBidi"/>
      <w:sz w:val="22"/>
      <w:szCs w:val="22"/>
    </w:rPr>
  </w:style>
  <w:style w:type="paragraph" w:customStyle="1" w:styleId="F58BCDDFEBD546BBB6384420F6B44104">
    <w:name w:val="F58BCDDFEBD546BBB6384420F6B44104"/>
    <w:rsid w:val="000617E9"/>
    <w:pPr>
      <w:spacing w:after="160" w:line="259" w:lineRule="auto"/>
    </w:pPr>
    <w:rPr>
      <w:rFonts w:asciiTheme="minorHAnsi" w:eastAsiaTheme="minorEastAsia" w:hAnsiTheme="minorHAnsi" w:cstheme="minorBidi"/>
      <w:sz w:val="22"/>
      <w:szCs w:val="22"/>
    </w:rPr>
  </w:style>
  <w:style w:type="paragraph" w:customStyle="1" w:styleId="B67D9458E3B4487A85022946E0F94812">
    <w:name w:val="B67D9458E3B4487A85022946E0F94812"/>
    <w:rsid w:val="000617E9"/>
    <w:pPr>
      <w:spacing w:after="160" w:line="259" w:lineRule="auto"/>
    </w:pPr>
    <w:rPr>
      <w:rFonts w:asciiTheme="minorHAnsi" w:eastAsiaTheme="minorEastAsia" w:hAnsiTheme="minorHAnsi" w:cstheme="minorBidi"/>
      <w:sz w:val="22"/>
      <w:szCs w:val="22"/>
    </w:rPr>
  </w:style>
  <w:style w:type="paragraph" w:customStyle="1" w:styleId="CB6FC15C9DD440E19A02BFAE2BD0E15D">
    <w:name w:val="CB6FC15C9DD440E19A02BFAE2BD0E15D"/>
    <w:rsid w:val="000617E9"/>
    <w:pPr>
      <w:spacing w:after="160" w:line="259" w:lineRule="auto"/>
    </w:pPr>
    <w:rPr>
      <w:rFonts w:asciiTheme="minorHAnsi" w:eastAsiaTheme="minorEastAsia" w:hAnsiTheme="minorHAnsi" w:cstheme="minorBidi"/>
      <w:sz w:val="22"/>
      <w:szCs w:val="22"/>
    </w:rPr>
  </w:style>
  <w:style w:type="paragraph" w:customStyle="1" w:styleId="60B27FC9D83C4F7493E3F0DD1E072064">
    <w:name w:val="60B27FC9D83C4F7493E3F0DD1E072064"/>
    <w:rsid w:val="000617E9"/>
    <w:pPr>
      <w:spacing w:after="160" w:line="259" w:lineRule="auto"/>
    </w:pPr>
    <w:rPr>
      <w:rFonts w:asciiTheme="minorHAnsi" w:eastAsiaTheme="minorEastAsia" w:hAnsiTheme="minorHAnsi" w:cstheme="minorBidi"/>
      <w:sz w:val="22"/>
      <w:szCs w:val="22"/>
    </w:rPr>
  </w:style>
  <w:style w:type="paragraph" w:customStyle="1" w:styleId="CE0B35DB05DC45EE873C65E7055557BD">
    <w:name w:val="CE0B35DB05DC45EE873C65E7055557BD"/>
    <w:rsid w:val="000617E9"/>
    <w:pPr>
      <w:spacing w:after="160" w:line="259" w:lineRule="auto"/>
    </w:pPr>
    <w:rPr>
      <w:rFonts w:asciiTheme="minorHAnsi" w:eastAsiaTheme="minorEastAsia" w:hAnsiTheme="minorHAnsi" w:cstheme="minorBidi"/>
      <w:sz w:val="22"/>
      <w:szCs w:val="22"/>
    </w:rPr>
  </w:style>
  <w:style w:type="paragraph" w:customStyle="1" w:styleId="7B2F46279DB445CFA2F1B7CD416C7840">
    <w:name w:val="7B2F46279DB445CFA2F1B7CD416C7840"/>
    <w:rsid w:val="000617E9"/>
    <w:pPr>
      <w:spacing w:after="160" w:line="259" w:lineRule="auto"/>
    </w:pPr>
    <w:rPr>
      <w:rFonts w:asciiTheme="minorHAnsi" w:eastAsiaTheme="minorEastAsia" w:hAnsiTheme="minorHAnsi" w:cstheme="minorBidi"/>
      <w:sz w:val="22"/>
      <w:szCs w:val="22"/>
    </w:rPr>
  </w:style>
  <w:style w:type="paragraph" w:customStyle="1" w:styleId="8554C6FC02AF40628AF48E79AC2709A5">
    <w:name w:val="8554C6FC02AF40628AF48E79AC2709A5"/>
    <w:rsid w:val="000617E9"/>
    <w:pPr>
      <w:spacing w:after="160" w:line="259" w:lineRule="auto"/>
    </w:pPr>
    <w:rPr>
      <w:rFonts w:asciiTheme="minorHAnsi" w:eastAsiaTheme="minorEastAsia" w:hAnsiTheme="minorHAnsi" w:cstheme="minorBidi"/>
      <w:sz w:val="22"/>
      <w:szCs w:val="22"/>
    </w:rPr>
  </w:style>
  <w:style w:type="paragraph" w:customStyle="1" w:styleId="D36A7D3844294EBE853B735C18C24868">
    <w:name w:val="D36A7D3844294EBE853B735C18C24868"/>
    <w:rsid w:val="000617E9"/>
    <w:pPr>
      <w:spacing w:after="160" w:line="259" w:lineRule="auto"/>
    </w:pPr>
    <w:rPr>
      <w:rFonts w:asciiTheme="minorHAnsi" w:eastAsiaTheme="minorEastAsia" w:hAnsiTheme="minorHAnsi" w:cstheme="minorBidi"/>
      <w:sz w:val="22"/>
      <w:szCs w:val="22"/>
    </w:rPr>
  </w:style>
  <w:style w:type="paragraph" w:customStyle="1" w:styleId="FA2B95F1CEAF4A4995E0C92D66FA48F8">
    <w:name w:val="FA2B95F1CEAF4A4995E0C92D66FA48F8"/>
    <w:rsid w:val="000617E9"/>
    <w:pPr>
      <w:spacing w:after="160" w:line="259" w:lineRule="auto"/>
    </w:pPr>
    <w:rPr>
      <w:rFonts w:asciiTheme="minorHAnsi" w:eastAsiaTheme="minorEastAsia" w:hAnsiTheme="minorHAnsi" w:cstheme="minorBidi"/>
      <w:sz w:val="22"/>
      <w:szCs w:val="22"/>
    </w:rPr>
  </w:style>
  <w:style w:type="paragraph" w:customStyle="1" w:styleId="8A2154CCC8AF4198BA9C5E61547D4F43">
    <w:name w:val="8A2154CCC8AF4198BA9C5E61547D4F43"/>
    <w:rsid w:val="000617E9"/>
    <w:pPr>
      <w:spacing w:after="160" w:line="259" w:lineRule="auto"/>
    </w:pPr>
    <w:rPr>
      <w:rFonts w:asciiTheme="minorHAnsi" w:eastAsiaTheme="minorEastAsia" w:hAnsiTheme="minorHAnsi" w:cstheme="minorBidi"/>
      <w:sz w:val="22"/>
      <w:szCs w:val="22"/>
    </w:rPr>
  </w:style>
  <w:style w:type="paragraph" w:customStyle="1" w:styleId="D87D24174BF942529CC42ED2AE240704">
    <w:name w:val="D87D24174BF942529CC42ED2AE240704"/>
    <w:rsid w:val="000617E9"/>
    <w:pPr>
      <w:spacing w:after="160" w:line="259" w:lineRule="auto"/>
    </w:pPr>
    <w:rPr>
      <w:rFonts w:asciiTheme="minorHAnsi" w:eastAsiaTheme="minorEastAsia" w:hAnsiTheme="minorHAnsi" w:cstheme="minorBidi"/>
      <w:sz w:val="22"/>
      <w:szCs w:val="22"/>
    </w:rPr>
  </w:style>
  <w:style w:type="paragraph" w:customStyle="1" w:styleId="7FFC43B023404B30A38D886ABF51592F">
    <w:name w:val="7FFC43B023404B30A38D886ABF51592F"/>
    <w:rsid w:val="000617E9"/>
    <w:pPr>
      <w:spacing w:after="160" w:line="259" w:lineRule="auto"/>
    </w:pPr>
    <w:rPr>
      <w:rFonts w:asciiTheme="minorHAnsi" w:eastAsiaTheme="minorEastAsia" w:hAnsiTheme="minorHAnsi" w:cstheme="minorBidi"/>
      <w:sz w:val="22"/>
      <w:szCs w:val="22"/>
    </w:rPr>
  </w:style>
  <w:style w:type="paragraph" w:customStyle="1" w:styleId="1DCC554F28934D35855E935EB67BFF25">
    <w:name w:val="1DCC554F28934D35855E935EB67BFF25"/>
    <w:rsid w:val="000617E9"/>
    <w:pPr>
      <w:spacing w:after="160" w:line="259" w:lineRule="auto"/>
    </w:pPr>
    <w:rPr>
      <w:rFonts w:asciiTheme="minorHAnsi" w:eastAsiaTheme="minorEastAsia" w:hAnsiTheme="minorHAnsi" w:cstheme="minorBidi"/>
      <w:sz w:val="22"/>
      <w:szCs w:val="22"/>
    </w:rPr>
  </w:style>
  <w:style w:type="paragraph" w:customStyle="1" w:styleId="D2FEB70AAEAC45A092F2B4105A2293DD">
    <w:name w:val="D2FEB70AAEAC45A092F2B4105A2293DD"/>
    <w:rsid w:val="000617E9"/>
    <w:pPr>
      <w:spacing w:after="160" w:line="259" w:lineRule="auto"/>
    </w:pPr>
    <w:rPr>
      <w:rFonts w:asciiTheme="minorHAnsi" w:eastAsiaTheme="minorEastAsia" w:hAnsiTheme="minorHAnsi" w:cstheme="minorBidi"/>
      <w:sz w:val="22"/>
      <w:szCs w:val="22"/>
    </w:rPr>
  </w:style>
  <w:style w:type="paragraph" w:customStyle="1" w:styleId="C3C13398B0D14FB0A8995F9895A08938">
    <w:name w:val="C3C13398B0D14FB0A8995F9895A08938"/>
    <w:rsid w:val="000617E9"/>
    <w:pPr>
      <w:spacing w:after="160" w:line="259" w:lineRule="auto"/>
    </w:pPr>
    <w:rPr>
      <w:rFonts w:asciiTheme="minorHAnsi" w:eastAsiaTheme="minorEastAsia" w:hAnsiTheme="minorHAnsi" w:cstheme="minorBidi"/>
      <w:sz w:val="22"/>
      <w:szCs w:val="22"/>
    </w:rPr>
  </w:style>
  <w:style w:type="paragraph" w:customStyle="1" w:styleId="D0421795817D4B2C87278FD58809E478">
    <w:name w:val="D0421795817D4B2C87278FD58809E478"/>
    <w:rsid w:val="000617E9"/>
    <w:pPr>
      <w:spacing w:after="160" w:line="259" w:lineRule="auto"/>
    </w:pPr>
    <w:rPr>
      <w:rFonts w:asciiTheme="minorHAnsi" w:eastAsiaTheme="minorEastAsia" w:hAnsiTheme="minorHAnsi" w:cstheme="minorBidi"/>
      <w:sz w:val="22"/>
      <w:szCs w:val="22"/>
    </w:rPr>
  </w:style>
  <w:style w:type="paragraph" w:customStyle="1" w:styleId="60CF35C75EDE48178CFDE1B54370F52F">
    <w:name w:val="60CF35C75EDE48178CFDE1B54370F52F"/>
    <w:rsid w:val="000617E9"/>
    <w:pPr>
      <w:spacing w:after="160" w:line="259" w:lineRule="auto"/>
    </w:pPr>
    <w:rPr>
      <w:rFonts w:asciiTheme="minorHAnsi" w:eastAsiaTheme="minorEastAsia" w:hAnsiTheme="minorHAnsi" w:cstheme="minorBidi"/>
      <w:sz w:val="22"/>
      <w:szCs w:val="22"/>
    </w:rPr>
  </w:style>
  <w:style w:type="paragraph" w:customStyle="1" w:styleId="30E76F4C9E314F5E91942E96F89D3E0E">
    <w:name w:val="30E76F4C9E314F5E91942E96F89D3E0E"/>
    <w:rsid w:val="000617E9"/>
    <w:pPr>
      <w:spacing w:after="160" w:line="259" w:lineRule="auto"/>
    </w:pPr>
    <w:rPr>
      <w:rFonts w:asciiTheme="minorHAnsi" w:eastAsiaTheme="minorEastAsia" w:hAnsiTheme="minorHAnsi" w:cstheme="minorBidi"/>
      <w:sz w:val="22"/>
      <w:szCs w:val="22"/>
    </w:rPr>
  </w:style>
  <w:style w:type="paragraph" w:customStyle="1" w:styleId="EECDCDA33AD94B5DA0372012C8DD37F7">
    <w:name w:val="EECDCDA33AD94B5DA0372012C8DD37F7"/>
    <w:rsid w:val="000617E9"/>
    <w:pPr>
      <w:spacing w:after="160" w:line="259" w:lineRule="auto"/>
    </w:pPr>
    <w:rPr>
      <w:rFonts w:asciiTheme="minorHAnsi" w:eastAsiaTheme="minorEastAsia" w:hAnsiTheme="minorHAnsi" w:cstheme="minorBidi"/>
      <w:sz w:val="22"/>
      <w:szCs w:val="22"/>
    </w:rPr>
  </w:style>
  <w:style w:type="paragraph" w:customStyle="1" w:styleId="D606CDFB41C2435C93EEE4396B0A0232">
    <w:name w:val="D606CDFB41C2435C93EEE4396B0A0232"/>
    <w:rsid w:val="000617E9"/>
    <w:pPr>
      <w:spacing w:after="160" w:line="259" w:lineRule="auto"/>
    </w:pPr>
    <w:rPr>
      <w:rFonts w:asciiTheme="minorHAnsi" w:eastAsiaTheme="minorEastAsia" w:hAnsiTheme="minorHAnsi" w:cstheme="minorBidi"/>
      <w:sz w:val="22"/>
      <w:szCs w:val="22"/>
    </w:rPr>
  </w:style>
  <w:style w:type="paragraph" w:customStyle="1" w:styleId="9FA12B06C2AE4E15BAEFE0B24929C197">
    <w:name w:val="9FA12B06C2AE4E15BAEFE0B24929C197"/>
    <w:rsid w:val="000617E9"/>
    <w:pPr>
      <w:spacing w:after="160" w:line="259" w:lineRule="auto"/>
    </w:pPr>
    <w:rPr>
      <w:rFonts w:asciiTheme="minorHAnsi" w:eastAsiaTheme="minorEastAsia" w:hAnsiTheme="minorHAnsi" w:cstheme="minorBidi"/>
      <w:sz w:val="22"/>
      <w:szCs w:val="22"/>
    </w:rPr>
  </w:style>
  <w:style w:type="paragraph" w:customStyle="1" w:styleId="1E26504FCC8743BA982DA6CDB61B60A3">
    <w:name w:val="1E26504FCC8743BA982DA6CDB61B60A3"/>
    <w:rsid w:val="000617E9"/>
    <w:pPr>
      <w:spacing w:after="160" w:line="259" w:lineRule="auto"/>
    </w:pPr>
    <w:rPr>
      <w:rFonts w:asciiTheme="minorHAnsi" w:eastAsiaTheme="minorEastAsia" w:hAnsiTheme="minorHAnsi" w:cstheme="minorBidi"/>
      <w:sz w:val="22"/>
      <w:szCs w:val="22"/>
    </w:rPr>
  </w:style>
  <w:style w:type="paragraph" w:customStyle="1" w:styleId="DA6A4AE513D7490EAEA43E2A2ADD7468">
    <w:name w:val="DA6A4AE513D7490EAEA43E2A2ADD7468"/>
    <w:rsid w:val="000617E9"/>
    <w:pPr>
      <w:spacing w:after="160" w:line="259" w:lineRule="auto"/>
    </w:pPr>
    <w:rPr>
      <w:rFonts w:asciiTheme="minorHAnsi" w:eastAsiaTheme="minorEastAsia" w:hAnsiTheme="minorHAnsi" w:cstheme="minorBidi"/>
      <w:sz w:val="22"/>
      <w:szCs w:val="22"/>
    </w:rPr>
  </w:style>
  <w:style w:type="paragraph" w:customStyle="1" w:styleId="2D60229B8C6844658F35372B1D9BB796">
    <w:name w:val="2D60229B8C6844658F35372B1D9BB796"/>
    <w:rsid w:val="000617E9"/>
    <w:pPr>
      <w:spacing w:after="160" w:line="259" w:lineRule="auto"/>
    </w:pPr>
    <w:rPr>
      <w:rFonts w:asciiTheme="minorHAnsi" w:eastAsiaTheme="minorEastAsia" w:hAnsiTheme="minorHAnsi" w:cstheme="minorBidi"/>
      <w:sz w:val="22"/>
      <w:szCs w:val="22"/>
    </w:rPr>
  </w:style>
  <w:style w:type="paragraph" w:customStyle="1" w:styleId="E38C32FA469D4345A0B8FDBF8A56F372">
    <w:name w:val="E38C32FA469D4345A0B8FDBF8A56F372"/>
    <w:rsid w:val="000617E9"/>
    <w:pPr>
      <w:spacing w:after="160" w:line="259" w:lineRule="auto"/>
    </w:pPr>
    <w:rPr>
      <w:rFonts w:asciiTheme="minorHAnsi" w:eastAsiaTheme="minorEastAsia" w:hAnsiTheme="minorHAnsi" w:cstheme="minorBidi"/>
      <w:sz w:val="22"/>
      <w:szCs w:val="22"/>
    </w:rPr>
  </w:style>
  <w:style w:type="paragraph" w:customStyle="1" w:styleId="BCDA63A622544A019C84C3AB675F890B">
    <w:name w:val="BCDA63A622544A019C84C3AB675F890B"/>
    <w:rsid w:val="000617E9"/>
    <w:pPr>
      <w:spacing w:after="160" w:line="259" w:lineRule="auto"/>
    </w:pPr>
    <w:rPr>
      <w:rFonts w:asciiTheme="minorHAnsi" w:eastAsiaTheme="minorEastAsia" w:hAnsiTheme="minorHAnsi" w:cstheme="minorBidi"/>
      <w:sz w:val="22"/>
      <w:szCs w:val="22"/>
    </w:rPr>
  </w:style>
  <w:style w:type="paragraph" w:customStyle="1" w:styleId="4F0CEC4C528B4E3EBB6164971CDE59F7">
    <w:name w:val="4F0CEC4C528B4E3EBB6164971CDE59F7"/>
    <w:rsid w:val="000617E9"/>
    <w:pPr>
      <w:spacing w:after="160" w:line="259" w:lineRule="auto"/>
    </w:pPr>
    <w:rPr>
      <w:rFonts w:asciiTheme="minorHAnsi" w:eastAsiaTheme="minorEastAsia" w:hAnsiTheme="minorHAnsi" w:cstheme="minorBidi"/>
      <w:sz w:val="22"/>
      <w:szCs w:val="22"/>
    </w:rPr>
  </w:style>
  <w:style w:type="paragraph" w:customStyle="1" w:styleId="34305E91EC9546EDB92096F6A4F1DA6C">
    <w:name w:val="34305E91EC9546EDB92096F6A4F1DA6C"/>
    <w:rsid w:val="000617E9"/>
    <w:pPr>
      <w:spacing w:after="160" w:line="259" w:lineRule="auto"/>
    </w:pPr>
    <w:rPr>
      <w:rFonts w:asciiTheme="minorHAnsi" w:eastAsiaTheme="minorEastAsia" w:hAnsiTheme="minorHAnsi" w:cstheme="minorBidi"/>
      <w:sz w:val="22"/>
      <w:szCs w:val="22"/>
    </w:rPr>
  </w:style>
  <w:style w:type="paragraph" w:customStyle="1" w:styleId="09E21698AC0D4D41A4DF70AF7FF3D62A">
    <w:name w:val="09E21698AC0D4D41A4DF70AF7FF3D62A"/>
    <w:rsid w:val="000617E9"/>
    <w:pPr>
      <w:spacing w:after="160" w:line="259" w:lineRule="auto"/>
    </w:pPr>
    <w:rPr>
      <w:rFonts w:asciiTheme="minorHAnsi" w:eastAsiaTheme="minorEastAsia" w:hAnsiTheme="minorHAnsi" w:cstheme="minorBidi"/>
      <w:sz w:val="22"/>
      <w:szCs w:val="22"/>
    </w:rPr>
  </w:style>
  <w:style w:type="paragraph" w:customStyle="1" w:styleId="97497656B71D4CA583BDD509B00D4BDB">
    <w:name w:val="97497656B71D4CA583BDD509B00D4BDB"/>
    <w:rsid w:val="000617E9"/>
    <w:pPr>
      <w:spacing w:after="160" w:line="259" w:lineRule="auto"/>
    </w:pPr>
    <w:rPr>
      <w:rFonts w:asciiTheme="minorHAnsi" w:eastAsiaTheme="minorEastAsia" w:hAnsiTheme="minorHAnsi" w:cstheme="minorBidi"/>
      <w:sz w:val="22"/>
      <w:szCs w:val="22"/>
    </w:rPr>
  </w:style>
  <w:style w:type="paragraph" w:customStyle="1" w:styleId="24FEB790DAA64CD79CCA18BDC08EAAA0">
    <w:name w:val="24FEB790DAA64CD79CCA18BDC08EAAA0"/>
    <w:rsid w:val="000617E9"/>
    <w:pPr>
      <w:spacing w:after="160" w:line="259" w:lineRule="auto"/>
    </w:pPr>
    <w:rPr>
      <w:rFonts w:asciiTheme="minorHAnsi" w:eastAsiaTheme="minorEastAsia" w:hAnsiTheme="minorHAnsi" w:cstheme="minorBidi"/>
      <w:sz w:val="22"/>
      <w:szCs w:val="22"/>
    </w:rPr>
  </w:style>
  <w:style w:type="paragraph" w:customStyle="1" w:styleId="3C8A2123654F4E75828F2D1221648B91">
    <w:name w:val="3C8A2123654F4E75828F2D1221648B91"/>
    <w:rsid w:val="000617E9"/>
    <w:pPr>
      <w:spacing w:after="160" w:line="259" w:lineRule="auto"/>
    </w:pPr>
    <w:rPr>
      <w:rFonts w:asciiTheme="minorHAnsi" w:eastAsiaTheme="minorEastAsia" w:hAnsiTheme="minorHAnsi" w:cstheme="minorBidi"/>
      <w:sz w:val="22"/>
      <w:szCs w:val="22"/>
    </w:rPr>
  </w:style>
  <w:style w:type="paragraph" w:customStyle="1" w:styleId="ADBC7F1DF4394DFCB598A36DEB73B546">
    <w:name w:val="ADBC7F1DF4394DFCB598A36DEB73B546"/>
    <w:rsid w:val="000617E9"/>
    <w:pPr>
      <w:spacing w:after="160" w:line="259" w:lineRule="auto"/>
    </w:pPr>
    <w:rPr>
      <w:rFonts w:asciiTheme="minorHAnsi" w:eastAsiaTheme="minorEastAsia" w:hAnsiTheme="minorHAnsi" w:cstheme="minorBidi"/>
      <w:sz w:val="22"/>
      <w:szCs w:val="22"/>
    </w:rPr>
  </w:style>
  <w:style w:type="paragraph" w:customStyle="1" w:styleId="10F7ED03C87344DA88B09D783B52C15E">
    <w:name w:val="10F7ED03C87344DA88B09D783B52C15E"/>
    <w:rsid w:val="000617E9"/>
    <w:pPr>
      <w:spacing w:after="160" w:line="259" w:lineRule="auto"/>
    </w:pPr>
    <w:rPr>
      <w:rFonts w:asciiTheme="minorHAnsi" w:eastAsiaTheme="minorEastAsia" w:hAnsiTheme="minorHAnsi" w:cstheme="minorBidi"/>
      <w:sz w:val="22"/>
      <w:szCs w:val="22"/>
    </w:rPr>
  </w:style>
  <w:style w:type="paragraph" w:customStyle="1" w:styleId="E6F115B8C5B84ED186341E4FFE52FFF9">
    <w:name w:val="E6F115B8C5B84ED186341E4FFE52FFF9"/>
    <w:rsid w:val="000617E9"/>
    <w:pPr>
      <w:spacing w:after="160" w:line="259" w:lineRule="auto"/>
    </w:pPr>
    <w:rPr>
      <w:rFonts w:asciiTheme="minorHAnsi" w:eastAsiaTheme="minorEastAsia" w:hAnsiTheme="minorHAnsi" w:cstheme="minorBidi"/>
      <w:sz w:val="22"/>
      <w:szCs w:val="22"/>
    </w:rPr>
  </w:style>
  <w:style w:type="paragraph" w:customStyle="1" w:styleId="BC420CF402114BDDBC0FF98EAFB4A6B8">
    <w:name w:val="BC420CF402114BDDBC0FF98EAFB4A6B8"/>
    <w:rsid w:val="000617E9"/>
    <w:pPr>
      <w:spacing w:after="160" w:line="259" w:lineRule="auto"/>
    </w:pPr>
    <w:rPr>
      <w:rFonts w:asciiTheme="minorHAnsi" w:eastAsiaTheme="minorEastAsia" w:hAnsiTheme="minorHAnsi" w:cstheme="minorBidi"/>
      <w:sz w:val="22"/>
      <w:szCs w:val="22"/>
    </w:rPr>
  </w:style>
  <w:style w:type="paragraph" w:customStyle="1" w:styleId="8808CAE4865E4709A70F90EF0997A6B6">
    <w:name w:val="8808CAE4865E4709A70F90EF0997A6B6"/>
    <w:rsid w:val="000617E9"/>
    <w:pPr>
      <w:spacing w:after="160" w:line="259" w:lineRule="auto"/>
    </w:pPr>
    <w:rPr>
      <w:rFonts w:asciiTheme="minorHAnsi" w:eastAsiaTheme="minorEastAsia" w:hAnsiTheme="minorHAnsi" w:cstheme="minorBidi"/>
      <w:sz w:val="22"/>
      <w:szCs w:val="22"/>
    </w:rPr>
  </w:style>
  <w:style w:type="paragraph" w:customStyle="1" w:styleId="360374826D77412298A765D207C86A8D">
    <w:name w:val="360374826D77412298A765D207C86A8D"/>
    <w:rsid w:val="000617E9"/>
    <w:pPr>
      <w:spacing w:after="160" w:line="259" w:lineRule="auto"/>
    </w:pPr>
    <w:rPr>
      <w:rFonts w:asciiTheme="minorHAnsi" w:eastAsiaTheme="minorEastAsia" w:hAnsiTheme="minorHAnsi" w:cstheme="minorBidi"/>
      <w:sz w:val="22"/>
      <w:szCs w:val="22"/>
    </w:rPr>
  </w:style>
  <w:style w:type="paragraph" w:customStyle="1" w:styleId="9F6EE90B32FC42138CB5AF80D71928BB">
    <w:name w:val="9F6EE90B32FC42138CB5AF80D71928BB"/>
    <w:rsid w:val="000617E9"/>
    <w:pPr>
      <w:spacing w:after="160" w:line="259" w:lineRule="auto"/>
    </w:pPr>
    <w:rPr>
      <w:rFonts w:asciiTheme="minorHAnsi" w:eastAsiaTheme="minorEastAsia" w:hAnsiTheme="minorHAnsi" w:cstheme="minorBidi"/>
      <w:sz w:val="22"/>
      <w:szCs w:val="22"/>
    </w:rPr>
  </w:style>
  <w:style w:type="paragraph" w:customStyle="1" w:styleId="13C0D0A2C6DF4BE8801447F96FA33B16">
    <w:name w:val="13C0D0A2C6DF4BE8801447F96FA33B16"/>
    <w:rsid w:val="000617E9"/>
    <w:pPr>
      <w:spacing w:after="160" w:line="259" w:lineRule="auto"/>
    </w:pPr>
    <w:rPr>
      <w:rFonts w:asciiTheme="minorHAnsi" w:eastAsiaTheme="minorEastAsia" w:hAnsiTheme="minorHAnsi" w:cstheme="minorBidi"/>
      <w:sz w:val="22"/>
      <w:szCs w:val="22"/>
    </w:rPr>
  </w:style>
  <w:style w:type="paragraph" w:customStyle="1" w:styleId="8874B5B209334B3B89CED8202E81F25B">
    <w:name w:val="8874B5B209334B3B89CED8202E81F25B"/>
    <w:rsid w:val="000617E9"/>
    <w:pPr>
      <w:spacing w:after="160" w:line="259" w:lineRule="auto"/>
    </w:pPr>
    <w:rPr>
      <w:rFonts w:asciiTheme="minorHAnsi" w:eastAsiaTheme="minorEastAsia" w:hAnsiTheme="minorHAnsi" w:cstheme="minorBidi"/>
      <w:sz w:val="22"/>
      <w:szCs w:val="22"/>
    </w:rPr>
  </w:style>
  <w:style w:type="paragraph" w:customStyle="1" w:styleId="86333D39F95D41C7BD09F38AFEC3E6F8">
    <w:name w:val="86333D39F95D41C7BD09F38AFEC3E6F8"/>
    <w:rsid w:val="000617E9"/>
    <w:pPr>
      <w:spacing w:after="160" w:line="259" w:lineRule="auto"/>
    </w:pPr>
    <w:rPr>
      <w:rFonts w:asciiTheme="minorHAnsi" w:eastAsiaTheme="minorEastAsia" w:hAnsiTheme="minorHAnsi" w:cstheme="minorBidi"/>
      <w:sz w:val="22"/>
      <w:szCs w:val="22"/>
    </w:rPr>
  </w:style>
  <w:style w:type="paragraph" w:customStyle="1" w:styleId="FB2AB7E92D094C2EBAD3A51AE230E852">
    <w:name w:val="FB2AB7E92D094C2EBAD3A51AE230E852"/>
    <w:rsid w:val="000617E9"/>
    <w:pPr>
      <w:spacing w:after="160" w:line="259" w:lineRule="auto"/>
    </w:pPr>
    <w:rPr>
      <w:rFonts w:asciiTheme="minorHAnsi" w:eastAsiaTheme="minorEastAsia" w:hAnsiTheme="minorHAnsi" w:cstheme="minorBidi"/>
      <w:sz w:val="22"/>
      <w:szCs w:val="22"/>
    </w:rPr>
  </w:style>
  <w:style w:type="paragraph" w:customStyle="1" w:styleId="735F579737F94E0FB192B743072E8100">
    <w:name w:val="735F579737F94E0FB192B743072E8100"/>
    <w:rsid w:val="000617E9"/>
    <w:pPr>
      <w:spacing w:after="160" w:line="259" w:lineRule="auto"/>
    </w:pPr>
    <w:rPr>
      <w:rFonts w:asciiTheme="minorHAnsi" w:eastAsiaTheme="minorEastAsia" w:hAnsiTheme="minorHAnsi" w:cstheme="minorBidi"/>
      <w:sz w:val="22"/>
      <w:szCs w:val="22"/>
    </w:rPr>
  </w:style>
  <w:style w:type="paragraph" w:customStyle="1" w:styleId="8930C124386B4322A50051A9F472C73E">
    <w:name w:val="8930C124386B4322A50051A9F472C73E"/>
    <w:rsid w:val="000617E9"/>
    <w:pPr>
      <w:spacing w:after="160" w:line="259" w:lineRule="auto"/>
    </w:pPr>
    <w:rPr>
      <w:rFonts w:asciiTheme="minorHAnsi" w:eastAsiaTheme="minorEastAsia" w:hAnsiTheme="minorHAnsi" w:cstheme="minorBidi"/>
      <w:sz w:val="22"/>
      <w:szCs w:val="22"/>
    </w:rPr>
  </w:style>
  <w:style w:type="paragraph" w:customStyle="1" w:styleId="A1AF9E69BB074E159CC1178E7F05E1D2">
    <w:name w:val="A1AF9E69BB074E159CC1178E7F05E1D2"/>
    <w:rsid w:val="000617E9"/>
    <w:pPr>
      <w:spacing w:after="160" w:line="259" w:lineRule="auto"/>
    </w:pPr>
    <w:rPr>
      <w:rFonts w:asciiTheme="minorHAnsi" w:eastAsiaTheme="minorEastAsia" w:hAnsiTheme="minorHAnsi" w:cstheme="minorBidi"/>
      <w:sz w:val="22"/>
      <w:szCs w:val="22"/>
    </w:rPr>
  </w:style>
  <w:style w:type="paragraph" w:customStyle="1" w:styleId="62DC919C938748E490FBD1A823DCF6D1">
    <w:name w:val="62DC919C938748E490FBD1A823DCF6D1"/>
    <w:rsid w:val="000617E9"/>
    <w:pPr>
      <w:spacing w:after="160" w:line="259" w:lineRule="auto"/>
    </w:pPr>
    <w:rPr>
      <w:rFonts w:asciiTheme="minorHAnsi" w:eastAsiaTheme="minorEastAsia" w:hAnsiTheme="minorHAnsi" w:cstheme="minorBidi"/>
      <w:sz w:val="22"/>
      <w:szCs w:val="22"/>
    </w:rPr>
  </w:style>
  <w:style w:type="paragraph" w:customStyle="1" w:styleId="F098E4A603CB475C8AC3E71FB92615E8">
    <w:name w:val="F098E4A603CB475C8AC3E71FB92615E8"/>
    <w:rsid w:val="000617E9"/>
    <w:pPr>
      <w:spacing w:after="160" w:line="259" w:lineRule="auto"/>
    </w:pPr>
    <w:rPr>
      <w:rFonts w:asciiTheme="minorHAnsi" w:eastAsiaTheme="minorEastAsia" w:hAnsiTheme="minorHAnsi" w:cstheme="minorBidi"/>
      <w:sz w:val="22"/>
      <w:szCs w:val="22"/>
    </w:rPr>
  </w:style>
  <w:style w:type="paragraph" w:customStyle="1" w:styleId="763648496AF84085B12C67404DB3C9DB">
    <w:name w:val="763648496AF84085B12C67404DB3C9DB"/>
    <w:rsid w:val="000617E9"/>
    <w:pPr>
      <w:spacing w:after="160" w:line="259" w:lineRule="auto"/>
    </w:pPr>
    <w:rPr>
      <w:rFonts w:asciiTheme="minorHAnsi" w:eastAsiaTheme="minorEastAsia" w:hAnsiTheme="minorHAnsi" w:cstheme="minorBidi"/>
      <w:sz w:val="22"/>
      <w:szCs w:val="22"/>
    </w:rPr>
  </w:style>
  <w:style w:type="paragraph" w:customStyle="1" w:styleId="2B3B7F91905C40DD9AF3CB973CE11D20">
    <w:name w:val="2B3B7F91905C40DD9AF3CB973CE11D20"/>
    <w:rsid w:val="000617E9"/>
    <w:pPr>
      <w:spacing w:after="160" w:line="259" w:lineRule="auto"/>
    </w:pPr>
    <w:rPr>
      <w:rFonts w:asciiTheme="minorHAnsi" w:eastAsiaTheme="minorEastAsia" w:hAnsiTheme="minorHAnsi" w:cstheme="minorBidi"/>
      <w:sz w:val="22"/>
      <w:szCs w:val="22"/>
    </w:rPr>
  </w:style>
  <w:style w:type="paragraph" w:customStyle="1" w:styleId="0A70F724FC93433682E6EACC45FCA14A">
    <w:name w:val="0A70F724FC93433682E6EACC45FCA14A"/>
    <w:rsid w:val="000617E9"/>
    <w:pPr>
      <w:spacing w:after="160" w:line="259" w:lineRule="auto"/>
    </w:pPr>
    <w:rPr>
      <w:rFonts w:asciiTheme="minorHAnsi" w:eastAsiaTheme="minorEastAsia" w:hAnsiTheme="minorHAnsi" w:cstheme="minorBidi"/>
      <w:sz w:val="22"/>
      <w:szCs w:val="22"/>
    </w:rPr>
  </w:style>
  <w:style w:type="paragraph" w:customStyle="1" w:styleId="B4063999E8914F66A9C3D9308E200FED">
    <w:name w:val="B4063999E8914F66A9C3D9308E200FED"/>
    <w:rsid w:val="000617E9"/>
    <w:pPr>
      <w:spacing w:after="160" w:line="259" w:lineRule="auto"/>
    </w:pPr>
    <w:rPr>
      <w:rFonts w:asciiTheme="minorHAnsi" w:eastAsiaTheme="minorEastAsia" w:hAnsiTheme="minorHAnsi" w:cstheme="minorBidi"/>
      <w:sz w:val="22"/>
      <w:szCs w:val="22"/>
    </w:rPr>
  </w:style>
  <w:style w:type="paragraph" w:customStyle="1" w:styleId="4C95A570D1324F17BC9B096F832A9EBC">
    <w:name w:val="4C95A570D1324F17BC9B096F832A9EBC"/>
    <w:rsid w:val="000617E9"/>
    <w:pPr>
      <w:spacing w:after="160" w:line="259" w:lineRule="auto"/>
    </w:pPr>
    <w:rPr>
      <w:rFonts w:asciiTheme="minorHAnsi" w:eastAsiaTheme="minorEastAsia" w:hAnsiTheme="minorHAnsi" w:cstheme="minorBidi"/>
      <w:sz w:val="22"/>
      <w:szCs w:val="22"/>
    </w:rPr>
  </w:style>
  <w:style w:type="paragraph" w:customStyle="1" w:styleId="B2ECBA2E7DB5491DB30B1D58C1A9B673">
    <w:name w:val="B2ECBA2E7DB5491DB30B1D58C1A9B673"/>
    <w:rsid w:val="000617E9"/>
    <w:pPr>
      <w:spacing w:after="160" w:line="259" w:lineRule="auto"/>
    </w:pPr>
    <w:rPr>
      <w:rFonts w:asciiTheme="minorHAnsi" w:eastAsiaTheme="minorEastAsia" w:hAnsiTheme="minorHAnsi" w:cstheme="minorBidi"/>
      <w:sz w:val="22"/>
      <w:szCs w:val="22"/>
    </w:rPr>
  </w:style>
  <w:style w:type="paragraph" w:customStyle="1" w:styleId="22D0FC7FFE6047EB98FC96E86B747CB9">
    <w:name w:val="22D0FC7FFE6047EB98FC96E86B747CB9"/>
    <w:rsid w:val="000617E9"/>
    <w:pPr>
      <w:spacing w:after="160" w:line="259" w:lineRule="auto"/>
    </w:pPr>
    <w:rPr>
      <w:rFonts w:asciiTheme="minorHAnsi" w:eastAsiaTheme="minorEastAsia" w:hAnsiTheme="minorHAnsi" w:cstheme="minorBidi"/>
      <w:sz w:val="22"/>
      <w:szCs w:val="22"/>
    </w:rPr>
  </w:style>
  <w:style w:type="paragraph" w:customStyle="1" w:styleId="E569E05A21B24374BD6C652BF8FFE5A8">
    <w:name w:val="E569E05A21B24374BD6C652BF8FFE5A8"/>
    <w:rsid w:val="00E664B4"/>
    <w:pPr>
      <w:spacing w:after="160" w:line="259" w:lineRule="auto"/>
    </w:pPr>
    <w:rPr>
      <w:rFonts w:asciiTheme="minorHAnsi" w:eastAsiaTheme="minorEastAsia" w:hAnsiTheme="minorHAnsi" w:cstheme="minorBidi"/>
      <w:sz w:val="22"/>
      <w:szCs w:val="22"/>
    </w:rPr>
  </w:style>
  <w:style w:type="paragraph" w:customStyle="1" w:styleId="B98B0E68C402424198C482AE06D7CDAA">
    <w:name w:val="B98B0E68C402424198C482AE06D7CDAA"/>
    <w:rsid w:val="00E664B4"/>
    <w:pPr>
      <w:spacing w:after="160" w:line="259" w:lineRule="auto"/>
    </w:pPr>
    <w:rPr>
      <w:rFonts w:asciiTheme="minorHAnsi" w:eastAsiaTheme="minorEastAsia" w:hAnsiTheme="minorHAnsi" w:cstheme="minorBidi"/>
      <w:sz w:val="22"/>
      <w:szCs w:val="22"/>
    </w:rPr>
  </w:style>
  <w:style w:type="paragraph" w:customStyle="1" w:styleId="35250E6FBCC945B7A924CD6D8E853DCF">
    <w:name w:val="35250E6FBCC945B7A924CD6D8E853DCF"/>
    <w:rsid w:val="00E664B4"/>
    <w:pPr>
      <w:spacing w:after="160" w:line="259" w:lineRule="auto"/>
    </w:pPr>
    <w:rPr>
      <w:rFonts w:asciiTheme="minorHAnsi" w:eastAsiaTheme="minorEastAsia" w:hAnsiTheme="minorHAnsi" w:cstheme="minorBidi"/>
      <w:sz w:val="22"/>
      <w:szCs w:val="22"/>
    </w:rPr>
  </w:style>
  <w:style w:type="paragraph" w:customStyle="1" w:styleId="B4259BCF1EE641158D3EBB70AB2C4796">
    <w:name w:val="B4259BCF1EE641158D3EBB70AB2C4796"/>
    <w:rsid w:val="00E664B4"/>
    <w:pPr>
      <w:spacing w:after="160" w:line="259" w:lineRule="auto"/>
    </w:pPr>
    <w:rPr>
      <w:rFonts w:asciiTheme="minorHAnsi" w:eastAsiaTheme="minorEastAsia" w:hAnsiTheme="minorHAnsi" w:cstheme="minorBidi"/>
      <w:sz w:val="22"/>
      <w:szCs w:val="22"/>
    </w:rPr>
  </w:style>
  <w:style w:type="paragraph" w:customStyle="1" w:styleId="C5E2D3DFC9FD4DD08CE149221B3D35B6">
    <w:name w:val="C5E2D3DFC9FD4DD08CE149221B3D35B6"/>
    <w:rsid w:val="00E664B4"/>
    <w:pPr>
      <w:spacing w:after="160" w:line="259" w:lineRule="auto"/>
    </w:pPr>
    <w:rPr>
      <w:rFonts w:asciiTheme="minorHAnsi" w:eastAsiaTheme="minorEastAsia" w:hAnsiTheme="minorHAnsi" w:cstheme="minorBidi"/>
      <w:sz w:val="22"/>
      <w:szCs w:val="22"/>
    </w:rPr>
  </w:style>
  <w:style w:type="paragraph" w:customStyle="1" w:styleId="0D5F4F7EFDD84764B7C53931A7E05FF1">
    <w:name w:val="0D5F4F7EFDD84764B7C53931A7E05FF1"/>
    <w:rsid w:val="00E664B4"/>
    <w:pPr>
      <w:spacing w:after="160" w:line="259" w:lineRule="auto"/>
    </w:pPr>
    <w:rPr>
      <w:rFonts w:asciiTheme="minorHAnsi" w:eastAsiaTheme="minorEastAsia" w:hAnsiTheme="minorHAnsi" w:cstheme="minorBidi"/>
      <w:sz w:val="22"/>
      <w:szCs w:val="22"/>
    </w:rPr>
  </w:style>
  <w:style w:type="paragraph" w:customStyle="1" w:styleId="1C87CF5C2CDC4F15AFFB62CB13B567B2">
    <w:name w:val="1C87CF5C2CDC4F15AFFB62CB13B567B2"/>
    <w:rsid w:val="00E664B4"/>
    <w:pPr>
      <w:spacing w:after="160" w:line="259" w:lineRule="auto"/>
    </w:pPr>
    <w:rPr>
      <w:rFonts w:asciiTheme="minorHAnsi" w:eastAsiaTheme="minorEastAsia" w:hAnsiTheme="minorHAnsi" w:cstheme="minorBidi"/>
      <w:sz w:val="22"/>
      <w:szCs w:val="22"/>
    </w:rPr>
  </w:style>
  <w:style w:type="paragraph" w:customStyle="1" w:styleId="7C92D5D3F3E149269803130FE7549AC0">
    <w:name w:val="7C92D5D3F3E149269803130FE7549AC0"/>
    <w:rsid w:val="00E664B4"/>
    <w:pPr>
      <w:spacing w:after="160" w:line="259" w:lineRule="auto"/>
    </w:pPr>
    <w:rPr>
      <w:rFonts w:asciiTheme="minorHAnsi" w:eastAsiaTheme="minorEastAsia" w:hAnsiTheme="minorHAnsi" w:cstheme="minorBidi"/>
      <w:sz w:val="22"/>
      <w:szCs w:val="22"/>
    </w:rPr>
  </w:style>
  <w:style w:type="paragraph" w:customStyle="1" w:styleId="342FE0B9EE164AF6B50F51599CF15677">
    <w:name w:val="342FE0B9EE164AF6B50F51599CF15677"/>
    <w:rsid w:val="00E664B4"/>
    <w:pPr>
      <w:spacing w:after="160" w:line="259" w:lineRule="auto"/>
    </w:pPr>
    <w:rPr>
      <w:rFonts w:asciiTheme="minorHAnsi" w:eastAsiaTheme="minorEastAsia" w:hAnsiTheme="minorHAnsi" w:cstheme="minorBidi"/>
      <w:sz w:val="22"/>
      <w:szCs w:val="22"/>
    </w:rPr>
  </w:style>
  <w:style w:type="paragraph" w:customStyle="1" w:styleId="B0ACE687C8D546A5B5E15BD7363B9C01">
    <w:name w:val="B0ACE687C8D546A5B5E15BD7363B9C01"/>
    <w:rsid w:val="00E664B4"/>
    <w:pPr>
      <w:spacing w:after="160" w:line="259" w:lineRule="auto"/>
    </w:pPr>
    <w:rPr>
      <w:rFonts w:asciiTheme="minorHAnsi" w:eastAsiaTheme="minorEastAsia" w:hAnsiTheme="minorHAnsi" w:cstheme="minorBidi"/>
      <w:sz w:val="22"/>
      <w:szCs w:val="22"/>
    </w:rPr>
  </w:style>
  <w:style w:type="paragraph" w:customStyle="1" w:styleId="0C244FE88ED54F4D8622ACAF79338AC1">
    <w:name w:val="0C244FE88ED54F4D8622ACAF79338AC1"/>
    <w:rsid w:val="00E664B4"/>
    <w:pPr>
      <w:spacing w:after="160" w:line="259" w:lineRule="auto"/>
    </w:pPr>
    <w:rPr>
      <w:rFonts w:asciiTheme="minorHAnsi" w:eastAsiaTheme="minorEastAsia" w:hAnsiTheme="minorHAnsi" w:cstheme="minorBidi"/>
      <w:sz w:val="22"/>
      <w:szCs w:val="22"/>
    </w:rPr>
  </w:style>
  <w:style w:type="paragraph" w:customStyle="1" w:styleId="7B4057CCDC434FDEB7002B7430B6F720">
    <w:name w:val="7B4057CCDC434FDEB7002B7430B6F720"/>
    <w:rsid w:val="00E664B4"/>
    <w:pPr>
      <w:spacing w:after="160" w:line="259" w:lineRule="auto"/>
    </w:pPr>
    <w:rPr>
      <w:rFonts w:asciiTheme="minorHAnsi" w:eastAsiaTheme="minorEastAsia" w:hAnsiTheme="minorHAnsi" w:cstheme="minorBidi"/>
      <w:sz w:val="22"/>
      <w:szCs w:val="22"/>
    </w:rPr>
  </w:style>
  <w:style w:type="paragraph" w:customStyle="1" w:styleId="BE455FF5FEA743D5ADE5D74637EA83E4">
    <w:name w:val="BE455FF5FEA743D5ADE5D74637EA83E4"/>
    <w:rsid w:val="00E664B4"/>
    <w:pPr>
      <w:spacing w:after="160" w:line="259" w:lineRule="auto"/>
    </w:pPr>
    <w:rPr>
      <w:rFonts w:asciiTheme="minorHAnsi" w:eastAsiaTheme="minorEastAsia" w:hAnsiTheme="minorHAnsi" w:cstheme="minorBidi"/>
      <w:sz w:val="22"/>
      <w:szCs w:val="22"/>
    </w:rPr>
  </w:style>
  <w:style w:type="paragraph" w:customStyle="1" w:styleId="98B99623318B40E7A3CF379A39D3A207">
    <w:name w:val="98B99623318B40E7A3CF379A39D3A207"/>
    <w:rsid w:val="00E664B4"/>
    <w:pPr>
      <w:spacing w:after="160" w:line="259" w:lineRule="auto"/>
    </w:pPr>
    <w:rPr>
      <w:rFonts w:asciiTheme="minorHAnsi" w:eastAsiaTheme="minorEastAsia" w:hAnsiTheme="minorHAnsi" w:cstheme="minorBidi"/>
      <w:sz w:val="22"/>
      <w:szCs w:val="22"/>
    </w:rPr>
  </w:style>
  <w:style w:type="paragraph" w:customStyle="1" w:styleId="AB44D37B84CF4D5DA6A0A8A733E14012">
    <w:name w:val="AB44D37B84CF4D5DA6A0A8A733E14012"/>
    <w:rsid w:val="00E664B4"/>
    <w:pPr>
      <w:spacing w:after="160" w:line="259" w:lineRule="auto"/>
    </w:pPr>
    <w:rPr>
      <w:rFonts w:asciiTheme="minorHAnsi" w:eastAsiaTheme="minorEastAsia" w:hAnsiTheme="minorHAnsi" w:cstheme="minorBidi"/>
      <w:sz w:val="22"/>
      <w:szCs w:val="22"/>
    </w:rPr>
  </w:style>
  <w:style w:type="paragraph" w:customStyle="1" w:styleId="B26C23811BA54286916D3469D0A6DAD9">
    <w:name w:val="B26C23811BA54286916D3469D0A6DAD9"/>
    <w:rsid w:val="00E664B4"/>
    <w:pPr>
      <w:spacing w:after="160" w:line="259" w:lineRule="auto"/>
    </w:pPr>
    <w:rPr>
      <w:rFonts w:asciiTheme="minorHAnsi" w:eastAsiaTheme="minorEastAsia" w:hAnsiTheme="minorHAnsi" w:cstheme="minorBidi"/>
      <w:sz w:val="22"/>
      <w:szCs w:val="22"/>
    </w:rPr>
  </w:style>
  <w:style w:type="paragraph" w:customStyle="1" w:styleId="0565094E1AA847E7B950659C80E997B5">
    <w:name w:val="0565094E1AA847E7B950659C80E997B5"/>
    <w:rsid w:val="00E664B4"/>
    <w:pPr>
      <w:spacing w:after="160" w:line="259" w:lineRule="auto"/>
    </w:pPr>
    <w:rPr>
      <w:rFonts w:asciiTheme="minorHAnsi" w:eastAsiaTheme="minorEastAsia" w:hAnsiTheme="minorHAnsi" w:cstheme="minorBidi"/>
      <w:sz w:val="22"/>
      <w:szCs w:val="22"/>
    </w:rPr>
  </w:style>
  <w:style w:type="paragraph" w:customStyle="1" w:styleId="E9D336B3B18D45F089873D556C209C8D">
    <w:name w:val="E9D336B3B18D45F089873D556C209C8D"/>
    <w:rsid w:val="00E664B4"/>
    <w:pPr>
      <w:spacing w:after="160" w:line="259" w:lineRule="auto"/>
    </w:pPr>
    <w:rPr>
      <w:rFonts w:asciiTheme="minorHAnsi" w:eastAsiaTheme="minorEastAsia" w:hAnsiTheme="minorHAnsi" w:cstheme="minorBidi"/>
      <w:sz w:val="22"/>
      <w:szCs w:val="22"/>
    </w:rPr>
  </w:style>
  <w:style w:type="paragraph" w:customStyle="1" w:styleId="420EDB8DFE7D4CA8AFABF08A9E2B77B9">
    <w:name w:val="420EDB8DFE7D4CA8AFABF08A9E2B77B9"/>
    <w:rsid w:val="00BD0677"/>
    <w:pPr>
      <w:spacing w:after="160" w:line="259" w:lineRule="auto"/>
    </w:pPr>
    <w:rPr>
      <w:rFonts w:asciiTheme="minorHAnsi" w:eastAsiaTheme="minorEastAsia" w:hAnsiTheme="minorHAnsi" w:cstheme="minorBidi"/>
      <w:sz w:val="22"/>
      <w:szCs w:val="22"/>
    </w:rPr>
  </w:style>
  <w:style w:type="paragraph" w:customStyle="1" w:styleId="9BC29B27ADC74BD5B5BEBA1406D62F0E">
    <w:name w:val="9BC29B27ADC74BD5B5BEBA1406D62F0E"/>
    <w:rsid w:val="00BD0677"/>
    <w:pPr>
      <w:spacing w:after="160" w:line="259" w:lineRule="auto"/>
    </w:pPr>
    <w:rPr>
      <w:rFonts w:asciiTheme="minorHAnsi" w:eastAsiaTheme="minorEastAsia" w:hAnsiTheme="minorHAnsi" w:cstheme="minorBidi"/>
      <w:sz w:val="22"/>
      <w:szCs w:val="22"/>
    </w:rPr>
  </w:style>
  <w:style w:type="paragraph" w:customStyle="1" w:styleId="F23120D429714645980E73B41007F876">
    <w:name w:val="F23120D429714645980E73B41007F876"/>
    <w:rsid w:val="00BD0677"/>
    <w:pPr>
      <w:spacing w:after="160" w:line="259" w:lineRule="auto"/>
    </w:pPr>
    <w:rPr>
      <w:rFonts w:asciiTheme="minorHAnsi" w:eastAsiaTheme="minorEastAsia" w:hAnsiTheme="minorHAnsi" w:cstheme="minorBidi"/>
      <w:sz w:val="22"/>
      <w:szCs w:val="22"/>
    </w:rPr>
  </w:style>
  <w:style w:type="paragraph" w:customStyle="1" w:styleId="47FE826CF1DE48D2AB86759EA20F6288">
    <w:name w:val="47FE826CF1DE48D2AB86759EA20F6288"/>
    <w:rsid w:val="00BD0677"/>
    <w:pPr>
      <w:spacing w:after="160" w:line="259" w:lineRule="auto"/>
    </w:pPr>
    <w:rPr>
      <w:rFonts w:asciiTheme="minorHAnsi" w:eastAsiaTheme="minorEastAsia" w:hAnsiTheme="minorHAnsi" w:cstheme="minorBidi"/>
      <w:sz w:val="22"/>
      <w:szCs w:val="22"/>
    </w:rPr>
  </w:style>
  <w:style w:type="paragraph" w:customStyle="1" w:styleId="42E8347F1F3B4952AAD04E5DF87EA757">
    <w:name w:val="42E8347F1F3B4952AAD04E5DF87EA757"/>
    <w:rsid w:val="00BD0677"/>
    <w:pPr>
      <w:spacing w:after="160" w:line="259" w:lineRule="auto"/>
    </w:pPr>
    <w:rPr>
      <w:rFonts w:asciiTheme="minorHAnsi" w:eastAsiaTheme="minorEastAsia" w:hAnsiTheme="minorHAnsi" w:cstheme="minorBidi"/>
      <w:sz w:val="22"/>
      <w:szCs w:val="22"/>
    </w:rPr>
  </w:style>
  <w:style w:type="paragraph" w:customStyle="1" w:styleId="868CA6A364804AA3AEC3A3D46EC69519">
    <w:name w:val="868CA6A364804AA3AEC3A3D46EC69519"/>
    <w:rsid w:val="00BD0677"/>
    <w:pPr>
      <w:spacing w:after="160" w:line="259" w:lineRule="auto"/>
    </w:pPr>
    <w:rPr>
      <w:rFonts w:asciiTheme="minorHAnsi" w:eastAsiaTheme="minorEastAsia" w:hAnsiTheme="minorHAnsi" w:cstheme="minorBidi"/>
      <w:sz w:val="22"/>
      <w:szCs w:val="22"/>
    </w:rPr>
  </w:style>
  <w:style w:type="paragraph" w:customStyle="1" w:styleId="BA314FD034E6495EA8450C385BEDD517">
    <w:name w:val="BA314FD034E6495EA8450C385BEDD517"/>
    <w:rsid w:val="00BD0677"/>
    <w:pPr>
      <w:spacing w:after="160" w:line="259" w:lineRule="auto"/>
    </w:pPr>
    <w:rPr>
      <w:rFonts w:asciiTheme="minorHAnsi" w:eastAsiaTheme="minorEastAsia" w:hAnsiTheme="minorHAnsi" w:cstheme="minorBidi"/>
      <w:sz w:val="22"/>
      <w:szCs w:val="22"/>
    </w:rPr>
  </w:style>
  <w:style w:type="paragraph" w:customStyle="1" w:styleId="8722299F61694DD299EAA906163C0B8A">
    <w:name w:val="8722299F61694DD299EAA906163C0B8A"/>
    <w:rsid w:val="00BD0677"/>
    <w:pPr>
      <w:spacing w:after="160" w:line="259" w:lineRule="auto"/>
    </w:pPr>
    <w:rPr>
      <w:rFonts w:asciiTheme="minorHAnsi" w:eastAsiaTheme="minorEastAsia" w:hAnsiTheme="minorHAnsi" w:cstheme="minorBidi"/>
      <w:sz w:val="22"/>
      <w:szCs w:val="22"/>
    </w:rPr>
  </w:style>
  <w:style w:type="paragraph" w:customStyle="1" w:styleId="BCE4CD3CD83D4591BC17BBA1B534F7AA">
    <w:name w:val="BCE4CD3CD83D4591BC17BBA1B534F7AA"/>
    <w:rsid w:val="00BD0677"/>
    <w:pPr>
      <w:spacing w:after="160" w:line="259" w:lineRule="auto"/>
    </w:pPr>
    <w:rPr>
      <w:rFonts w:asciiTheme="minorHAnsi" w:eastAsiaTheme="minorEastAsia" w:hAnsiTheme="minorHAnsi" w:cstheme="minorBidi"/>
      <w:sz w:val="22"/>
      <w:szCs w:val="22"/>
    </w:rPr>
  </w:style>
  <w:style w:type="paragraph" w:customStyle="1" w:styleId="E75926310CFF4D80A7B0B0903E37FEF9">
    <w:name w:val="E75926310CFF4D80A7B0B0903E37FEF9"/>
    <w:rsid w:val="00BD0677"/>
    <w:pPr>
      <w:spacing w:after="160" w:line="259" w:lineRule="auto"/>
    </w:pPr>
    <w:rPr>
      <w:rFonts w:asciiTheme="minorHAnsi" w:eastAsiaTheme="minorEastAsia" w:hAnsiTheme="minorHAnsi" w:cstheme="minorBidi"/>
      <w:sz w:val="22"/>
      <w:szCs w:val="22"/>
    </w:rPr>
  </w:style>
  <w:style w:type="paragraph" w:customStyle="1" w:styleId="677F7A6B57C749DB93FCFFA0F45EAC42">
    <w:name w:val="677F7A6B57C749DB93FCFFA0F45EAC42"/>
    <w:rsid w:val="00BD0677"/>
    <w:pPr>
      <w:spacing w:after="160" w:line="259" w:lineRule="auto"/>
    </w:pPr>
    <w:rPr>
      <w:rFonts w:asciiTheme="minorHAnsi" w:eastAsiaTheme="minorEastAsia" w:hAnsiTheme="minorHAnsi" w:cstheme="minorBidi"/>
      <w:sz w:val="22"/>
      <w:szCs w:val="22"/>
    </w:rPr>
  </w:style>
  <w:style w:type="paragraph" w:customStyle="1" w:styleId="A15D53D932F64A3F87DFEEF7CAB4E725">
    <w:name w:val="A15D53D932F64A3F87DFEEF7CAB4E725"/>
    <w:rsid w:val="00BD0677"/>
    <w:pPr>
      <w:spacing w:after="160" w:line="259" w:lineRule="auto"/>
    </w:pPr>
    <w:rPr>
      <w:rFonts w:asciiTheme="minorHAnsi" w:eastAsiaTheme="minorEastAsia" w:hAnsiTheme="minorHAnsi" w:cstheme="minorBidi"/>
      <w:sz w:val="22"/>
      <w:szCs w:val="22"/>
    </w:rPr>
  </w:style>
  <w:style w:type="paragraph" w:customStyle="1" w:styleId="4D6E6AA4FFE848679A48A1315E5D88D6">
    <w:name w:val="4D6E6AA4FFE848679A48A1315E5D88D6"/>
    <w:rsid w:val="00BD0677"/>
    <w:pPr>
      <w:spacing w:after="160" w:line="259" w:lineRule="auto"/>
    </w:pPr>
    <w:rPr>
      <w:rFonts w:asciiTheme="minorHAnsi" w:eastAsiaTheme="minorEastAsia" w:hAnsiTheme="minorHAnsi" w:cstheme="minorBidi"/>
      <w:sz w:val="22"/>
      <w:szCs w:val="22"/>
    </w:rPr>
  </w:style>
  <w:style w:type="paragraph" w:customStyle="1" w:styleId="DF44F97992BB4570A552B3B8A13E828D">
    <w:name w:val="DF44F97992BB4570A552B3B8A13E828D"/>
    <w:rsid w:val="00BD0677"/>
    <w:pPr>
      <w:spacing w:after="160" w:line="259" w:lineRule="auto"/>
    </w:pPr>
    <w:rPr>
      <w:rFonts w:asciiTheme="minorHAnsi" w:eastAsiaTheme="minorEastAsia" w:hAnsiTheme="minorHAnsi" w:cstheme="minorBidi"/>
      <w:sz w:val="22"/>
      <w:szCs w:val="22"/>
    </w:rPr>
  </w:style>
  <w:style w:type="paragraph" w:customStyle="1" w:styleId="4C2488BE273D4BA1B5CC5A90F4A01815">
    <w:name w:val="4C2488BE273D4BA1B5CC5A90F4A01815"/>
    <w:rsid w:val="00BD0677"/>
    <w:pPr>
      <w:spacing w:after="160" w:line="259" w:lineRule="auto"/>
    </w:pPr>
    <w:rPr>
      <w:rFonts w:asciiTheme="minorHAnsi" w:eastAsiaTheme="minorEastAsia" w:hAnsiTheme="minorHAnsi" w:cstheme="minorBidi"/>
      <w:sz w:val="22"/>
      <w:szCs w:val="22"/>
    </w:rPr>
  </w:style>
  <w:style w:type="paragraph" w:customStyle="1" w:styleId="B17421F118A842AB909515A1E2A41F73">
    <w:name w:val="B17421F118A842AB909515A1E2A41F73"/>
    <w:rsid w:val="00BD0677"/>
    <w:pPr>
      <w:spacing w:after="160" w:line="259" w:lineRule="auto"/>
    </w:pPr>
    <w:rPr>
      <w:rFonts w:asciiTheme="minorHAnsi" w:eastAsiaTheme="minorEastAsia" w:hAnsiTheme="minorHAnsi" w:cstheme="minorBidi"/>
      <w:sz w:val="22"/>
      <w:szCs w:val="22"/>
    </w:rPr>
  </w:style>
  <w:style w:type="paragraph" w:customStyle="1" w:styleId="AF39A7ED3EA7443FAF45DA3FFF114592">
    <w:name w:val="AF39A7ED3EA7443FAF45DA3FFF114592"/>
    <w:rsid w:val="00BD0677"/>
    <w:pPr>
      <w:spacing w:after="160" w:line="259" w:lineRule="auto"/>
    </w:pPr>
    <w:rPr>
      <w:rFonts w:asciiTheme="minorHAnsi" w:eastAsiaTheme="minorEastAsia" w:hAnsiTheme="minorHAnsi" w:cstheme="minorBidi"/>
      <w:sz w:val="22"/>
      <w:szCs w:val="22"/>
    </w:rPr>
  </w:style>
  <w:style w:type="paragraph" w:customStyle="1" w:styleId="90329F14E6F34849AE5B6C6B99E1FF0B">
    <w:name w:val="90329F14E6F34849AE5B6C6B99E1FF0B"/>
    <w:rsid w:val="00BD0677"/>
    <w:pPr>
      <w:spacing w:after="160" w:line="259" w:lineRule="auto"/>
    </w:pPr>
    <w:rPr>
      <w:rFonts w:asciiTheme="minorHAnsi" w:eastAsiaTheme="minorEastAsia" w:hAnsiTheme="minorHAnsi" w:cstheme="minorBidi"/>
      <w:sz w:val="22"/>
      <w:szCs w:val="22"/>
    </w:rPr>
  </w:style>
  <w:style w:type="paragraph" w:customStyle="1" w:styleId="21105F11614E435E82E4F75B159A413F">
    <w:name w:val="21105F11614E435E82E4F75B159A413F"/>
    <w:rsid w:val="00BD0677"/>
    <w:pPr>
      <w:spacing w:after="160" w:line="259" w:lineRule="auto"/>
    </w:pPr>
    <w:rPr>
      <w:rFonts w:asciiTheme="minorHAnsi" w:eastAsiaTheme="minorEastAsia" w:hAnsiTheme="minorHAnsi" w:cstheme="minorBidi"/>
      <w:sz w:val="22"/>
      <w:szCs w:val="22"/>
    </w:rPr>
  </w:style>
  <w:style w:type="paragraph" w:customStyle="1" w:styleId="83C37C1B715542A4998FE0A0AA2AE23B">
    <w:name w:val="83C37C1B715542A4998FE0A0AA2AE23B"/>
    <w:rsid w:val="00BD0677"/>
    <w:pPr>
      <w:spacing w:after="160" w:line="259" w:lineRule="auto"/>
    </w:pPr>
    <w:rPr>
      <w:rFonts w:asciiTheme="minorHAnsi" w:eastAsiaTheme="minorEastAsia" w:hAnsiTheme="minorHAnsi" w:cstheme="minorBidi"/>
      <w:sz w:val="22"/>
      <w:szCs w:val="22"/>
    </w:rPr>
  </w:style>
  <w:style w:type="paragraph" w:customStyle="1" w:styleId="A1F757DEC60F445A955B066795F28DE1">
    <w:name w:val="A1F757DEC60F445A955B066795F28DE1"/>
    <w:rsid w:val="00BD0677"/>
    <w:pPr>
      <w:spacing w:after="160" w:line="259" w:lineRule="auto"/>
    </w:pPr>
    <w:rPr>
      <w:rFonts w:asciiTheme="minorHAnsi" w:eastAsiaTheme="minorEastAsia" w:hAnsiTheme="minorHAnsi" w:cstheme="minorBidi"/>
      <w:sz w:val="22"/>
      <w:szCs w:val="22"/>
    </w:rPr>
  </w:style>
  <w:style w:type="paragraph" w:customStyle="1" w:styleId="EBC4DE8A55DC4769914F15CD9F444206">
    <w:name w:val="EBC4DE8A55DC4769914F15CD9F444206"/>
    <w:rsid w:val="00BD0677"/>
    <w:pPr>
      <w:spacing w:after="160" w:line="259" w:lineRule="auto"/>
    </w:pPr>
    <w:rPr>
      <w:rFonts w:asciiTheme="minorHAnsi" w:eastAsiaTheme="minorEastAsia" w:hAnsiTheme="minorHAnsi" w:cstheme="minorBidi"/>
      <w:sz w:val="22"/>
      <w:szCs w:val="22"/>
    </w:rPr>
  </w:style>
  <w:style w:type="paragraph" w:customStyle="1" w:styleId="1029631BFCA445F889CE98517F9CAEDD">
    <w:name w:val="1029631BFCA445F889CE98517F9CAEDD"/>
    <w:rsid w:val="00BD0677"/>
    <w:pPr>
      <w:spacing w:after="160" w:line="259" w:lineRule="auto"/>
    </w:pPr>
    <w:rPr>
      <w:rFonts w:asciiTheme="minorHAnsi" w:eastAsiaTheme="minorEastAsia" w:hAnsiTheme="minorHAnsi" w:cstheme="minorBidi"/>
      <w:sz w:val="22"/>
      <w:szCs w:val="22"/>
    </w:rPr>
  </w:style>
  <w:style w:type="paragraph" w:customStyle="1" w:styleId="2D26C8C02235405AA6060627FFB0B197">
    <w:name w:val="2D26C8C02235405AA6060627FFB0B197"/>
    <w:rsid w:val="00BD0677"/>
    <w:pPr>
      <w:spacing w:after="160" w:line="259" w:lineRule="auto"/>
    </w:pPr>
    <w:rPr>
      <w:rFonts w:asciiTheme="minorHAnsi" w:eastAsiaTheme="minorEastAsia" w:hAnsiTheme="minorHAnsi" w:cstheme="minorBidi"/>
      <w:sz w:val="22"/>
      <w:szCs w:val="22"/>
    </w:rPr>
  </w:style>
  <w:style w:type="paragraph" w:customStyle="1" w:styleId="2A7C138536724E4585E034B22DF98042">
    <w:name w:val="2A7C138536724E4585E034B22DF98042"/>
    <w:rsid w:val="00BD0677"/>
    <w:pPr>
      <w:spacing w:after="160" w:line="259" w:lineRule="auto"/>
    </w:pPr>
    <w:rPr>
      <w:rFonts w:asciiTheme="minorHAnsi" w:eastAsiaTheme="minorEastAsia" w:hAnsiTheme="minorHAnsi" w:cstheme="minorBidi"/>
      <w:sz w:val="22"/>
      <w:szCs w:val="22"/>
    </w:rPr>
  </w:style>
  <w:style w:type="paragraph" w:customStyle="1" w:styleId="9318B0D5587944AA889F4E2715AF9318">
    <w:name w:val="9318B0D5587944AA889F4E2715AF9318"/>
    <w:rsid w:val="00BD0677"/>
    <w:pPr>
      <w:spacing w:after="160" w:line="259" w:lineRule="auto"/>
    </w:pPr>
    <w:rPr>
      <w:rFonts w:asciiTheme="minorHAnsi" w:eastAsiaTheme="minorEastAsia" w:hAnsiTheme="minorHAnsi" w:cstheme="minorBidi"/>
      <w:sz w:val="22"/>
      <w:szCs w:val="22"/>
    </w:rPr>
  </w:style>
  <w:style w:type="paragraph" w:customStyle="1" w:styleId="28A27633CC7342AAB23E70DC7BCABBB4">
    <w:name w:val="28A27633CC7342AAB23E70DC7BCABBB4"/>
    <w:rsid w:val="00BD0677"/>
    <w:pPr>
      <w:spacing w:after="160" w:line="259" w:lineRule="auto"/>
    </w:pPr>
    <w:rPr>
      <w:rFonts w:asciiTheme="minorHAnsi" w:eastAsiaTheme="minorEastAsia" w:hAnsiTheme="minorHAnsi" w:cstheme="minorBidi"/>
      <w:sz w:val="22"/>
      <w:szCs w:val="22"/>
    </w:rPr>
  </w:style>
  <w:style w:type="paragraph" w:customStyle="1" w:styleId="B48335B91E4141ED879D43B2C11C3F7A">
    <w:name w:val="B48335B91E4141ED879D43B2C11C3F7A"/>
    <w:rsid w:val="00BD0677"/>
    <w:pPr>
      <w:spacing w:after="160" w:line="259" w:lineRule="auto"/>
    </w:pPr>
    <w:rPr>
      <w:rFonts w:asciiTheme="minorHAnsi" w:eastAsiaTheme="minorEastAsia" w:hAnsiTheme="minorHAnsi" w:cstheme="minorBidi"/>
      <w:sz w:val="22"/>
      <w:szCs w:val="22"/>
    </w:rPr>
  </w:style>
  <w:style w:type="paragraph" w:customStyle="1" w:styleId="488BAA57695049CE81012F1F5BB82E44">
    <w:name w:val="488BAA57695049CE81012F1F5BB82E44"/>
    <w:rsid w:val="00F23CFC"/>
    <w:pPr>
      <w:spacing w:after="160" w:line="259" w:lineRule="auto"/>
    </w:pPr>
    <w:rPr>
      <w:rFonts w:asciiTheme="minorHAnsi" w:eastAsiaTheme="minorEastAsia" w:hAnsiTheme="minorHAnsi" w:cstheme="minorBidi"/>
      <w:sz w:val="22"/>
      <w:szCs w:val="22"/>
    </w:rPr>
  </w:style>
  <w:style w:type="paragraph" w:customStyle="1" w:styleId="8173966326D94EA78AD9681DD4BA4BAD">
    <w:name w:val="8173966326D94EA78AD9681DD4BA4BAD"/>
    <w:rsid w:val="00F23CFC"/>
    <w:pPr>
      <w:spacing w:after="160" w:line="259" w:lineRule="auto"/>
    </w:pPr>
    <w:rPr>
      <w:rFonts w:asciiTheme="minorHAnsi" w:eastAsiaTheme="minorEastAsia" w:hAnsiTheme="minorHAnsi" w:cstheme="minorBidi"/>
      <w:sz w:val="22"/>
      <w:szCs w:val="22"/>
    </w:rPr>
  </w:style>
  <w:style w:type="paragraph" w:customStyle="1" w:styleId="917406B2F3B14444AB730716089CFDFB">
    <w:name w:val="917406B2F3B14444AB730716089CFDFB"/>
    <w:rsid w:val="00F23CFC"/>
    <w:pPr>
      <w:spacing w:after="160" w:line="259" w:lineRule="auto"/>
    </w:pPr>
    <w:rPr>
      <w:rFonts w:asciiTheme="minorHAnsi" w:eastAsiaTheme="minorEastAsia" w:hAnsiTheme="minorHAnsi" w:cstheme="minorBidi"/>
      <w:sz w:val="22"/>
      <w:szCs w:val="22"/>
    </w:rPr>
  </w:style>
  <w:style w:type="paragraph" w:customStyle="1" w:styleId="42F0B7BEFB3E4F97A8E52F6FF63B02D4">
    <w:name w:val="42F0B7BEFB3E4F97A8E52F6FF63B02D4"/>
    <w:rsid w:val="00F23CFC"/>
    <w:pPr>
      <w:spacing w:after="160" w:line="259" w:lineRule="auto"/>
    </w:pPr>
    <w:rPr>
      <w:rFonts w:asciiTheme="minorHAnsi" w:eastAsiaTheme="minorEastAsia" w:hAnsiTheme="minorHAnsi" w:cstheme="minorBidi"/>
      <w:sz w:val="22"/>
      <w:szCs w:val="22"/>
    </w:rPr>
  </w:style>
  <w:style w:type="paragraph" w:customStyle="1" w:styleId="07389F60186E48B49FAE1224B0D82983">
    <w:name w:val="07389F60186E48B49FAE1224B0D82983"/>
    <w:rsid w:val="00F23CFC"/>
    <w:pPr>
      <w:spacing w:after="160" w:line="259" w:lineRule="auto"/>
    </w:pPr>
    <w:rPr>
      <w:rFonts w:asciiTheme="minorHAnsi" w:eastAsiaTheme="minorEastAsia" w:hAnsiTheme="minorHAnsi" w:cstheme="minorBidi"/>
      <w:sz w:val="22"/>
      <w:szCs w:val="22"/>
    </w:rPr>
  </w:style>
  <w:style w:type="paragraph" w:customStyle="1" w:styleId="C65CFFBA68074AF88EAED1D74F16AE4C">
    <w:name w:val="C65CFFBA68074AF88EAED1D74F16AE4C"/>
    <w:rsid w:val="00F23CFC"/>
    <w:pPr>
      <w:spacing w:after="160" w:line="259" w:lineRule="auto"/>
    </w:pPr>
    <w:rPr>
      <w:rFonts w:asciiTheme="minorHAnsi" w:eastAsiaTheme="minorEastAsia" w:hAnsiTheme="minorHAnsi" w:cstheme="minorBidi"/>
      <w:sz w:val="22"/>
      <w:szCs w:val="22"/>
    </w:rPr>
  </w:style>
  <w:style w:type="paragraph" w:customStyle="1" w:styleId="63B1349261144177919F41F7ECE622DA">
    <w:name w:val="63B1349261144177919F41F7ECE622DA"/>
    <w:rsid w:val="00F23CFC"/>
    <w:pPr>
      <w:spacing w:after="160" w:line="259" w:lineRule="auto"/>
    </w:pPr>
    <w:rPr>
      <w:rFonts w:asciiTheme="minorHAnsi" w:eastAsiaTheme="minorEastAsia" w:hAnsiTheme="minorHAnsi" w:cstheme="minorBidi"/>
      <w:sz w:val="22"/>
      <w:szCs w:val="22"/>
    </w:rPr>
  </w:style>
  <w:style w:type="paragraph" w:customStyle="1" w:styleId="61BE4FE79BCC40D6ACEC8184E76C8613">
    <w:name w:val="61BE4FE79BCC40D6ACEC8184E76C8613"/>
    <w:rsid w:val="00F23CFC"/>
    <w:pPr>
      <w:spacing w:after="160" w:line="259" w:lineRule="auto"/>
    </w:pPr>
    <w:rPr>
      <w:rFonts w:asciiTheme="minorHAnsi" w:eastAsiaTheme="minorEastAsia" w:hAnsiTheme="minorHAnsi" w:cstheme="minorBidi"/>
      <w:sz w:val="22"/>
      <w:szCs w:val="22"/>
    </w:rPr>
  </w:style>
  <w:style w:type="paragraph" w:customStyle="1" w:styleId="8E3F8C282EED4FFBB2D36BB37C5EA41F">
    <w:name w:val="8E3F8C282EED4FFBB2D36BB37C5EA41F"/>
    <w:rsid w:val="00F23CFC"/>
    <w:pPr>
      <w:spacing w:after="160" w:line="259" w:lineRule="auto"/>
    </w:pPr>
    <w:rPr>
      <w:rFonts w:asciiTheme="minorHAnsi" w:eastAsiaTheme="minorEastAsia" w:hAnsiTheme="minorHAnsi" w:cstheme="minorBidi"/>
      <w:sz w:val="22"/>
      <w:szCs w:val="22"/>
    </w:rPr>
  </w:style>
  <w:style w:type="paragraph" w:customStyle="1" w:styleId="B3181E4816FC49FBBD0966E1C9BE40CD">
    <w:name w:val="B3181E4816FC49FBBD0966E1C9BE40CD"/>
    <w:rsid w:val="00F23CFC"/>
    <w:pPr>
      <w:spacing w:after="160" w:line="259" w:lineRule="auto"/>
    </w:pPr>
    <w:rPr>
      <w:rFonts w:asciiTheme="minorHAnsi" w:eastAsiaTheme="minorEastAsia" w:hAnsiTheme="minorHAnsi" w:cstheme="minorBidi"/>
      <w:sz w:val="22"/>
      <w:szCs w:val="22"/>
    </w:rPr>
  </w:style>
  <w:style w:type="paragraph" w:customStyle="1" w:styleId="06C53B2C70C0436FA772AF31C19A8009">
    <w:name w:val="06C53B2C70C0436FA772AF31C19A8009"/>
    <w:rsid w:val="00F23CFC"/>
    <w:pPr>
      <w:spacing w:after="160" w:line="259" w:lineRule="auto"/>
    </w:pPr>
    <w:rPr>
      <w:rFonts w:asciiTheme="minorHAnsi" w:eastAsiaTheme="minorEastAsia" w:hAnsiTheme="minorHAnsi" w:cstheme="minorBidi"/>
      <w:sz w:val="22"/>
      <w:szCs w:val="22"/>
    </w:rPr>
  </w:style>
  <w:style w:type="paragraph" w:customStyle="1" w:styleId="E99D49B0A38A4F9C8118344AAC65553C">
    <w:name w:val="E99D49B0A38A4F9C8118344AAC65553C"/>
    <w:rsid w:val="00F23CFC"/>
    <w:pPr>
      <w:spacing w:after="160" w:line="259" w:lineRule="auto"/>
    </w:pPr>
    <w:rPr>
      <w:rFonts w:asciiTheme="minorHAnsi" w:eastAsiaTheme="minorEastAsia" w:hAnsiTheme="minorHAnsi" w:cstheme="minorBidi"/>
      <w:sz w:val="22"/>
      <w:szCs w:val="22"/>
    </w:rPr>
  </w:style>
  <w:style w:type="paragraph" w:customStyle="1" w:styleId="AA55F896E10C46979310EDCAF18C529C">
    <w:name w:val="AA55F896E10C46979310EDCAF18C529C"/>
    <w:rsid w:val="00F23CFC"/>
    <w:pPr>
      <w:spacing w:after="160" w:line="259" w:lineRule="auto"/>
    </w:pPr>
    <w:rPr>
      <w:rFonts w:asciiTheme="minorHAnsi" w:eastAsiaTheme="minorEastAsia" w:hAnsiTheme="minorHAnsi" w:cstheme="minorBidi"/>
      <w:sz w:val="22"/>
      <w:szCs w:val="22"/>
    </w:rPr>
  </w:style>
  <w:style w:type="paragraph" w:customStyle="1" w:styleId="62EC7373AA2940CFBABBF1C05E9B4BA0">
    <w:name w:val="62EC7373AA2940CFBABBF1C05E9B4BA0"/>
    <w:rsid w:val="00F23CFC"/>
    <w:pPr>
      <w:spacing w:after="160" w:line="259" w:lineRule="auto"/>
    </w:pPr>
    <w:rPr>
      <w:rFonts w:asciiTheme="minorHAnsi" w:eastAsiaTheme="minorEastAsia" w:hAnsiTheme="minorHAnsi" w:cstheme="minorBidi"/>
      <w:sz w:val="22"/>
      <w:szCs w:val="22"/>
    </w:rPr>
  </w:style>
  <w:style w:type="paragraph" w:customStyle="1" w:styleId="2242BD0E56784D5494A01ADC554115DC">
    <w:name w:val="2242BD0E56784D5494A01ADC554115DC"/>
    <w:rsid w:val="00F23CFC"/>
    <w:pPr>
      <w:spacing w:after="160" w:line="259" w:lineRule="auto"/>
    </w:pPr>
    <w:rPr>
      <w:rFonts w:asciiTheme="minorHAnsi" w:eastAsiaTheme="minorEastAsia" w:hAnsiTheme="minorHAnsi" w:cstheme="minorBidi"/>
      <w:sz w:val="22"/>
      <w:szCs w:val="22"/>
    </w:rPr>
  </w:style>
  <w:style w:type="paragraph" w:customStyle="1" w:styleId="C8CA2F71A0B5439E8B453E41E8ECF3D8">
    <w:name w:val="C8CA2F71A0B5439E8B453E41E8ECF3D8"/>
    <w:rsid w:val="00F23CFC"/>
    <w:pPr>
      <w:spacing w:after="160" w:line="259" w:lineRule="auto"/>
    </w:pPr>
    <w:rPr>
      <w:rFonts w:asciiTheme="minorHAnsi" w:eastAsiaTheme="minorEastAsia" w:hAnsiTheme="minorHAnsi" w:cstheme="minorBidi"/>
      <w:sz w:val="22"/>
      <w:szCs w:val="22"/>
    </w:rPr>
  </w:style>
  <w:style w:type="paragraph" w:customStyle="1" w:styleId="05EB2E6E45574FDE99D8943F1956C246">
    <w:name w:val="05EB2E6E45574FDE99D8943F1956C246"/>
    <w:rsid w:val="00F23CFC"/>
    <w:pPr>
      <w:spacing w:after="160" w:line="259" w:lineRule="auto"/>
    </w:pPr>
    <w:rPr>
      <w:rFonts w:asciiTheme="minorHAnsi" w:eastAsiaTheme="minorEastAsia" w:hAnsiTheme="minorHAnsi" w:cstheme="minorBidi"/>
      <w:sz w:val="22"/>
      <w:szCs w:val="22"/>
    </w:rPr>
  </w:style>
  <w:style w:type="paragraph" w:customStyle="1" w:styleId="967DB266C8404455B44CB72ECC86DFFA">
    <w:name w:val="967DB266C8404455B44CB72ECC86DFFA"/>
    <w:rsid w:val="00F23CFC"/>
    <w:pPr>
      <w:spacing w:after="160" w:line="259" w:lineRule="auto"/>
    </w:pPr>
    <w:rPr>
      <w:rFonts w:asciiTheme="minorHAnsi" w:eastAsiaTheme="minorEastAsia" w:hAnsiTheme="minorHAnsi" w:cstheme="minorBidi"/>
      <w:sz w:val="22"/>
      <w:szCs w:val="22"/>
    </w:rPr>
  </w:style>
  <w:style w:type="paragraph" w:customStyle="1" w:styleId="0E5C85C733994D3D8D936AF1319B7C32">
    <w:name w:val="0E5C85C733994D3D8D936AF1319B7C32"/>
    <w:rsid w:val="00F23CFC"/>
    <w:pPr>
      <w:spacing w:after="160" w:line="259" w:lineRule="auto"/>
    </w:pPr>
    <w:rPr>
      <w:rFonts w:asciiTheme="minorHAnsi" w:eastAsiaTheme="minorEastAsia" w:hAnsiTheme="minorHAnsi" w:cstheme="minorBidi"/>
      <w:sz w:val="22"/>
      <w:szCs w:val="22"/>
    </w:rPr>
  </w:style>
  <w:style w:type="paragraph" w:customStyle="1" w:styleId="6A5ACDA271464480A7C2B6DA3051A662">
    <w:name w:val="6A5ACDA271464480A7C2B6DA3051A662"/>
    <w:rsid w:val="00F23CFC"/>
    <w:pPr>
      <w:spacing w:after="160" w:line="259" w:lineRule="auto"/>
    </w:pPr>
    <w:rPr>
      <w:rFonts w:asciiTheme="minorHAnsi" w:eastAsiaTheme="minorEastAsia" w:hAnsiTheme="minorHAnsi" w:cstheme="minorBidi"/>
      <w:sz w:val="22"/>
      <w:szCs w:val="22"/>
    </w:rPr>
  </w:style>
  <w:style w:type="paragraph" w:customStyle="1" w:styleId="46F8811F2D1E4B03932CB9AD98F7A09C">
    <w:name w:val="46F8811F2D1E4B03932CB9AD98F7A09C"/>
    <w:rsid w:val="00F23CFC"/>
    <w:pPr>
      <w:spacing w:after="160" w:line="259" w:lineRule="auto"/>
    </w:pPr>
    <w:rPr>
      <w:rFonts w:asciiTheme="minorHAnsi" w:eastAsiaTheme="minorEastAsia" w:hAnsiTheme="minorHAnsi" w:cstheme="minorBidi"/>
      <w:sz w:val="22"/>
      <w:szCs w:val="22"/>
    </w:rPr>
  </w:style>
  <w:style w:type="paragraph" w:customStyle="1" w:styleId="CBBC3241AF8B4F358B5CCCCFF62381E4">
    <w:name w:val="CBBC3241AF8B4F358B5CCCCFF62381E4"/>
    <w:rsid w:val="00F23CFC"/>
    <w:pPr>
      <w:spacing w:after="160" w:line="259" w:lineRule="auto"/>
    </w:pPr>
    <w:rPr>
      <w:rFonts w:asciiTheme="minorHAnsi" w:eastAsiaTheme="minorEastAsia" w:hAnsiTheme="minorHAnsi" w:cstheme="minorBidi"/>
      <w:sz w:val="22"/>
      <w:szCs w:val="22"/>
    </w:rPr>
  </w:style>
  <w:style w:type="paragraph" w:customStyle="1" w:styleId="56BBA8986BEA49E6A126C442D8E8DA28">
    <w:name w:val="56BBA8986BEA49E6A126C442D8E8DA28"/>
    <w:rsid w:val="00F23CFC"/>
    <w:pPr>
      <w:spacing w:after="160" w:line="259" w:lineRule="auto"/>
    </w:pPr>
    <w:rPr>
      <w:rFonts w:asciiTheme="minorHAnsi" w:eastAsiaTheme="minorEastAsia" w:hAnsiTheme="minorHAnsi" w:cstheme="minorBidi"/>
      <w:sz w:val="22"/>
      <w:szCs w:val="22"/>
    </w:rPr>
  </w:style>
  <w:style w:type="paragraph" w:customStyle="1" w:styleId="49E6F1B11CA548D39E1C4D0BD145BD66">
    <w:name w:val="49E6F1B11CA548D39E1C4D0BD145BD66"/>
    <w:rsid w:val="00F23CFC"/>
    <w:pPr>
      <w:spacing w:after="160" w:line="259" w:lineRule="auto"/>
    </w:pPr>
    <w:rPr>
      <w:rFonts w:asciiTheme="minorHAnsi" w:eastAsiaTheme="minorEastAsia" w:hAnsiTheme="minorHAnsi" w:cstheme="minorBidi"/>
      <w:sz w:val="22"/>
      <w:szCs w:val="22"/>
    </w:rPr>
  </w:style>
  <w:style w:type="paragraph" w:customStyle="1" w:styleId="09696B6ADFD04FDDBAA03AB2AB8AA700">
    <w:name w:val="09696B6ADFD04FDDBAA03AB2AB8AA700"/>
    <w:rsid w:val="00F23CFC"/>
    <w:pPr>
      <w:spacing w:after="160" w:line="259" w:lineRule="auto"/>
    </w:pPr>
    <w:rPr>
      <w:rFonts w:asciiTheme="minorHAnsi" w:eastAsiaTheme="minorEastAsia" w:hAnsiTheme="minorHAnsi" w:cstheme="minorBidi"/>
      <w:sz w:val="22"/>
      <w:szCs w:val="22"/>
    </w:rPr>
  </w:style>
  <w:style w:type="paragraph" w:customStyle="1" w:styleId="903E0D7D434D4382A9C0EBE3E514065B">
    <w:name w:val="903E0D7D434D4382A9C0EBE3E514065B"/>
    <w:rsid w:val="00F23CFC"/>
    <w:pPr>
      <w:spacing w:after="160" w:line="259" w:lineRule="auto"/>
    </w:pPr>
    <w:rPr>
      <w:rFonts w:asciiTheme="minorHAnsi" w:eastAsiaTheme="minorEastAsia" w:hAnsiTheme="minorHAnsi" w:cstheme="minorBidi"/>
      <w:sz w:val="22"/>
      <w:szCs w:val="22"/>
    </w:rPr>
  </w:style>
  <w:style w:type="paragraph" w:customStyle="1" w:styleId="C6DF74FCFEA74D80B0E994D4FBF924A4">
    <w:name w:val="C6DF74FCFEA74D80B0E994D4FBF924A4"/>
    <w:rsid w:val="00F23CFC"/>
    <w:pPr>
      <w:spacing w:after="160" w:line="259" w:lineRule="auto"/>
    </w:pPr>
    <w:rPr>
      <w:rFonts w:asciiTheme="minorHAnsi" w:eastAsiaTheme="minorEastAsia" w:hAnsiTheme="minorHAnsi" w:cstheme="minorBidi"/>
      <w:sz w:val="22"/>
      <w:szCs w:val="22"/>
    </w:rPr>
  </w:style>
  <w:style w:type="paragraph" w:customStyle="1" w:styleId="B0FCB95D4FF74DD2BB5097BAF0A2110C">
    <w:name w:val="B0FCB95D4FF74DD2BB5097BAF0A2110C"/>
    <w:rsid w:val="00F23CFC"/>
    <w:pPr>
      <w:spacing w:after="160" w:line="259" w:lineRule="auto"/>
    </w:pPr>
    <w:rPr>
      <w:rFonts w:asciiTheme="minorHAnsi" w:eastAsiaTheme="minorEastAsia" w:hAnsiTheme="minorHAnsi" w:cstheme="minorBidi"/>
      <w:sz w:val="22"/>
      <w:szCs w:val="22"/>
    </w:rPr>
  </w:style>
  <w:style w:type="paragraph" w:customStyle="1" w:styleId="0C1F0E2CDDA7496EBB5514D00DEFD3E1">
    <w:name w:val="0C1F0E2CDDA7496EBB5514D00DEFD3E1"/>
    <w:rsid w:val="00F23CFC"/>
    <w:pPr>
      <w:spacing w:after="160" w:line="259" w:lineRule="auto"/>
    </w:pPr>
    <w:rPr>
      <w:rFonts w:asciiTheme="minorHAnsi" w:eastAsiaTheme="minorEastAsia" w:hAnsiTheme="minorHAnsi" w:cstheme="minorBidi"/>
      <w:sz w:val="22"/>
      <w:szCs w:val="22"/>
    </w:rPr>
  </w:style>
  <w:style w:type="paragraph" w:customStyle="1" w:styleId="449FCF6FBD17410FA10A65E97382D8A0">
    <w:name w:val="449FCF6FBD17410FA10A65E97382D8A0"/>
    <w:rsid w:val="00F23CFC"/>
    <w:pPr>
      <w:spacing w:after="160" w:line="259" w:lineRule="auto"/>
    </w:pPr>
    <w:rPr>
      <w:rFonts w:asciiTheme="minorHAnsi" w:eastAsiaTheme="minorEastAsia" w:hAnsiTheme="minorHAnsi" w:cstheme="minorBidi"/>
      <w:sz w:val="22"/>
      <w:szCs w:val="22"/>
    </w:rPr>
  </w:style>
  <w:style w:type="paragraph" w:customStyle="1" w:styleId="DD5FED1CFA364A8093D2381AC7C90945">
    <w:name w:val="DD5FED1CFA364A8093D2381AC7C90945"/>
    <w:rsid w:val="00F23CFC"/>
    <w:pPr>
      <w:spacing w:after="160" w:line="259" w:lineRule="auto"/>
    </w:pPr>
    <w:rPr>
      <w:rFonts w:asciiTheme="minorHAnsi" w:eastAsiaTheme="minorEastAsia" w:hAnsiTheme="minorHAnsi" w:cstheme="minorBidi"/>
      <w:sz w:val="22"/>
      <w:szCs w:val="22"/>
    </w:rPr>
  </w:style>
  <w:style w:type="paragraph" w:customStyle="1" w:styleId="82DD840436474F52A6AE318C209CE34D">
    <w:name w:val="82DD840436474F52A6AE318C209CE34D"/>
    <w:rsid w:val="00F23CFC"/>
    <w:pPr>
      <w:spacing w:after="160" w:line="259" w:lineRule="auto"/>
    </w:pPr>
    <w:rPr>
      <w:rFonts w:asciiTheme="minorHAnsi" w:eastAsiaTheme="minorEastAsia" w:hAnsiTheme="minorHAnsi" w:cstheme="minorBidi"/>
      <w:sz w:val="22"/>
      <w:szCs w:val="22"/>
    </w:rPr>
  </w:style>
  <w:style w:type="paragraph" w:customStyle="1" w:styleId="180762C45AF24E508A5F1345D8186D2B">
    <w:name w:val="180762C45AF24E508A5F1345D8186D2B"/>
    <w:rsid w:val="00F23CFC"/>
    <w:pPr>
      <w:spacing w:after="160" w:line="259" w:lineRule="auto"/>
    </w:pPr>
    <w:rPr>
      <w:rFonts w:asciiTheme="minorHAnsi" w:eastAsiaTheme="minorEastAsia" w:hAnsiTheme="minorHAnsi" w:cstheme="minorBidi"/>
      <w:sz w:val="22"/>
      <w:szCs w:val="22"/>
    </w:rPr>
  </w:style>
  <w:style w:type="paragraph" w:customStyle="1" w:styleId="13D7E0915FBB481B9BFA5C225832EA0B">
    <w:name w:val="13D7E0915FBB481B9BFA5C225832EA0B"/>
    <w:rsid w:val="00F23CFC"/>
    <w:pPr>
      <w:spacing w:after="160" w:line="259" w:lineRule="auto"/>
    </w:pPr>
    <w:rPr>
      <w:rFonts w:asciiTheme="minorHAnsi" w:eastAsiaTheme="minorEastAsia" w:hAnsiTheme="minorHAnsi" w:cstheme="minorBidi"/>
      <w:sz w:val="22"/>
      <w:szCs w:val="22"/>
    </w:rPr>
  </w:style>
  <w:style w:type="paragraph" w:customStyle="1" w:styleId="3AEC494A785E426CA609090BD2224D97">
    <w:name w:val="3AEC494A785E426CA609090BD2224D97"/>
    <w:rsid w:val="00F23CFC"/>
    <w:pPr>
      <w:spacing w:after="160" w:line="259" w:lineRule="auto"/>
    </w:pPr>
    <w:rPr>
      <w:rFonts w:asciiTheme="minorHAnsi" w:eastAsiaTheme="minorEastAsia" w:hAnsiTheme="minorHAnsi" w:cstheme="minorBidi"/>
      <w:sz w:val="22"/>
      <w:szCs w:val="22"/>
    </w:rPr>
  </w:style>
  <w:style w:type="paragraph" w:customStyle="1" w:styleId="A985A47D7D9A4B0092E2F5A7BF446C2D">
    <w:name w:val="A985A47D7D9A4B0092E2F5A7BF446C2D"/>
    <w:rsid w:val="00F23CFC"/>
    <w:pPr>
      <w:spacing w:after="160" w:line="259" w:lineRule="auto"/>
    </w:pPr>
    <w:rPr>
      <w:rFonts w:asciiTheme="minorHAnsi" w:eastAsiaTheme="minorEastAsia" w:hAnsiTheme="minorHAnsi" w:cstheme="minorBidi"/>
      <w:sz w:val="22"/>
      <w:szCs w:val="22"/>
    </w:rPr>
  </w:style>
  <w:style w:type="paragraph" w:customStyle="1" w:styleId="EDFADC8AF1454E47B4CD50060F4F0351">
    <w:name w:val="EDFADC8AF1454E47B4CD50060F4F0351"/>
    <w:rsid w:val="00F23CFC"/>
    <w:pPr>
      <w:spacing w:after="160" w:line="259" w:lineRule="auto"/>
    </w:pPr>
    <w:rPr>
      <w:rFonts w:asciiTheme="minorHAnsi" w:eastAsiaTheme="minorEastAsia" w:hAnsiTheme="minorHAnsi" w:cstheme="minorBidi"/>
      <w:sz w:val="22"/>
      <w:szCs w:val="22"/>
    </w:rPr>
  </w:style>
  <w:style w:type="paragraph" w:customStyle="1" w:styleId="2009AC2649FC4EABBA0691ACCC99A6A0">
    <w:name w:val="2009AC2649FC4EABBA0691ACCC99A6A0"/>
    <w:rsid w:val="00F23CFC"/>
    <w:pPr>
      <w:spacing w:after="160" w:line="259" w:lineRule="auto"/>
    </w:pPr>
    <w:rPr>
      <w:rFonts w:asciiTheme="minorHAnsi" w:eastAsiaTheme="minorEastAsia" w:hAnsiTheme="minorHAnsi" w:cstheme="minorBidi"/>
      <w:sz w:val="22"/>
      <w:szCs w:val="22"/>
    </w:rPr>
  </w:style>
  <w:style w:type="paragraph" w:customStyle="1" w:styleId="E7401E5349E343C79F9FECBD9A3D5FA1">
    <w:name w:val="E7401E5349E343C79F9FECBD9A3D5FA1"/>
    <w:rsid w:val="00F23CFC"/>
    <w:pPr>
      <w:spacing w:after="160" w:line="259" w:lineRule="auto"/>
    </w:pPr>
    <w:rPr>
      <w:rFonts w:asciiTheme="minorHAnsi" w:eastAsiaTheme="minorEastAsia" w:hAnsiTheme="minorHAnsi" w:cstheme="minorBidi"/>
      <w:sz w:val="22"/>
      <w:szCs w:val="22"/>
    </w:rPr>
  </w:style>
  <w:style w:type="paragraph" w:customStyle="1" w:styleId="5FD910AC90D3420CB95C112E3BA49843">
    <w:name w:val="5FD910AC90D3420CB95C112E3BA49843"/>
    <w:rsid w:val="00F23CFC"/>
    <w:pPr>
      <w:spacing w:after="160" w:line="259" w:lineRule="auto"/>
    </w:pPr>
    <w:rPr>
      <w:rFonts w:asciiTheme="minorHAnsi" w:eastAsiaTheme="minorEastAsia" w:hAnsiTheme="minorHAnsi" w:cstheme="minorBidi"/>
      <w:sz w:val="22"/>
      <w:szCs w:val="22"/>
    </w:rPr>
  </w:style>
  <w:style w:type="paragraph" w:customStyle="1" w:styleId="26F5F9BE601442CDA43383E65BC63C1D">
    <w:name w:val="26F5F9BE601442CDA43383E65BC63C1D"/>
    <w:rsid w:val="00F23CFC"/>
    <w:pPr>
      <w:spacing w:after="160" w:line="259" w:lineRule="auto"/>
    </w:pPr>
    <w:rPr>
      <w:rFonts w:asciiTheme="minorHAnsi" w:eastAsiaTheme="minorEastAsia" w:hAnsiTheme="minorHAnsi" w:cstheme="minorBidi"/>
      <w:sz w:val="22"/>
      <w:szCs w:val="22"/>
    </w:rPr>
  </w:style>
  <w:style w:type="paragraph" w:customStyle="1" w:styleId="22FB53A42D7847248E8A8DB4502A68A8">
    <w:name w:val="22FB53A42D7847248E8A8DB4502A68A8"/>
    <w:rsid w:val="00F23CFC"/>
    <w:pPr>
      <w:spacing w:after="160" w:line="259" w:lineRule="auto"/>
    </w:pPr>
    <w:rPr>
      <w:rFonts w:asciiTheme="minorHAnsi" w:eastAsiaTheme="minorEastAsia" w:hAnsiTheme="minorHAnsi" w:cstheme="minorBidi"/>
      <w:sz w:val="22"/>
      <w:szCs w:val="22"/>
    </w:rPr>
  </w:style>
  <w:style w:type="paragraph" w:customStyle="1" w:styleId="FE2A434636864C21BF94C08136A92CAE">
    <w:name w:val="FE2A434636864C21BF94C08136A92CAE"/>
    <w:rsid w:val="00F23CFC"/>
    <w:pPr>
      <w:spacing w:after="160" w:line="259" w:lineRule="auto"/>
    </w:pPr>
    <w:rPr>
      <w:rFonts w:asciiTheme="minorHAnsi" w:eastAsiaTheme="minorEastAsia" w:hAnsiTheme="minorHAnsi" w:cstheme="minorBidi"/>
      <w:sz w:val="22"/>
      <w:szCs w:val="22"/>
    </w:rPr>
  </w:style>
  <w:style w:type="paragraph" w:customStyle="1" w:styleId="A41712F8CDDA45B0B640B9EF9876FC8C">
    <w:name w:val="A41712F8CDDA45B0B640B9EF9876FC8C"/>
    <w:rsid w:val="00F23CFC"/>
    <w:pPr>
      <w:spacing w:after="160" w:line="259" w:lineRule="auto"/>
    </w:pPr>
    <w:rPr>
      <w:rFonts w:asciiTheme="minorHAnsi" w:eastAsiaTheme="minorEastAsia" w:hAnsiTheme="minorHAnsi" w:cstheme="minorBidi"/>
      <w:sz w:val="22"/>
      <w:szCs w:val="22"/>
    </w:rPr>
  </w:style>
  <w:style w:type="paragraph" w:customStyle="1" w:styleId="7FAA1A89F1BE4096B5BBFC572C0BE4D3">
    <w:name w:val="7FAA1A89F1BE4096B5BBFC572C0BE4D3"/>
    <w:rsid w:val="00F23CFC"/>
    <w:pPr>
      <w:spacing w:after="160" w:line="259" w:lineRule="auto"/>
    </w:pPr>
    <w:rPr>
      <w:rFonts w:asciiTheme="minorHAnsi" w:eastAsiaTheme="minorEastAsia" w:hAnsiTheme="minorHAnsi" w:cstheme="minorBidi"/>
      <w:sz w:val="22"/>
      <w:szCs w:val="22"/>
    </w:rPr>
  </w:style>
  <w:style w:type="paragraph" w:customStyle="1" w:styleId="AC31ADFADF5B448BB68133A45F812782">
    <w:name w:val="AC31ADFADF5B448BB68133A45F812782"/>
    <w:rsid w:val="00F23CFC"/>
    <w:pPr>
      <w:spacing w:after="160" w:line="259" w:lineRule="auto"/>
    </w:pPr>
    <w:rPr>
      <w:rFonts w:asciiTheme="minorHAnsi" w:eastAsiaTheme="minorEastAsia" w:hAnsiTheme="minorHAnsi" w:cstheme="minorBidi"/>
      <w:sz w:val="22"/>
      <w:szCs w:val="22"/>
    </w:rPr>
  </w:style>
  <w:style w:type="paragraph" w:customStyle="1" w:styleId="F28DA1663CE645C1BF1B0B7171A76CFD">
    <w:name w:val="F28DA1663CE645C1BF1B0B7171A76CFD"/>
    <w:rsid w:val="00F23CFC"/>
    <w:pPr>
      <w:spacing w:after="160" w:line="259" w:lineRule="auto"/>
    </w:pPr>
    <w:rPr>
      <w:rFonts w:asciiTheme="minorHAnsi" w:eastAsiaTheme="minorEastAsia" w:hAnsiTheme="minorHAnsi" w:cstheme="minorBidi"/>
      <w:sz w:val="22"/>
      <w:szCs w:val="22"/>
    </w:rPr>
  </w:style>
  <w:style w:type="paragraph" w:customStyle="1" w:styleId="79A02F0C0F254861A234ACC08F9896BF">
    <w:name w:val="79A02F0C0F254861A234ACC08F9896BF"/>
    <w:rsid w:val="00F23CFC"/>
    <w:pPr>
      <w:spacing w:after="160" w:line="259" w:lineRule="auto"/>
    </w:pPr>
    <w:rPr>
      <w:rFonts w:asciiTheme="minorHAnsi" w:eastAsiaTheme="minorEastAsia" w:hAnsiTheme="minorHAnsi" w:cstheme="minorBidi"/>
      <w:sz w:val="22"/>
      <w:szCs w:val="22"/>
    </w:rPr>
  </w:style>
  <w:style w:type="paragraph" w:customStyle="1" w:styleId="57BC97677FCD4007A7736AC64278E9AE">
    <w:name w:val="57BC97677FCD4007A7736AC64278E9AE"/>
    <w:rsid w:val="00F23CFC"/>
    <w:pPr>
      <w:spacing w:after="160" w:line="259" w:lineRule="auto"/>
    </w:pPr>
    <w:rPr>
      <w:rFonts w:asciiTheme="minorHAnsi" w:eastAsiaTheme="minorEastAsia" w:hAnsiTheme="minorHAnsi" w:cstheme="minorBidi"/>
      <w:sz w:val="22"/>
      <w:szCs w:val="22"/>
    </w:rPr>
  </w:style>
  <w:style w:type="paragraph" w:customStyle="1" w:styleId="E1BF084CF84248BA9B43844450606FD0">
    <w:name w:val="E1BF084CF84248BA9B43844450606FD0"/>
    <w:rsid w:val="00F23CFC"/>
    <w:pPr>
      <w:spacing w:after="160" w:line="259" w:lineRule="auto"/>
    </w:pPr>
    <w:rPr>
      <w:rFonts w:asciiTheme="minorHAnsi" w:eastAsiaTheme="minorEastAsia" w:hAnsiTheme="minorHAnsi" w:cstheme="minorBidi"/>
      <w:sz w:val="22"/>
      <w:szCs w:val="22"/>
    </w:rPr>
  </w:style>
  <w:style w:type="paragraph" w:customStyle="1" w:styleId="41E4188BFCDA4CF5A0B2B777CDEFF9AE">
    <w:name w:val="41E4188BFCDA4CF5A0B2B777CDEFF9AE"/>
    <w:rsid w:val="00F23CFC"/>
    <w:pPr>
      <w:spacing w:after="160" w:line="259" w:lineRule="auto"/>
    </w:pPr>
    <w:rPr>
      <w:rFonts w:asciiTheme="minorHAnsi" w:eastAsiaTheme="minorEastAsia" w:hAnsiTheme="minorHAnsi" w:cstheme="minorBidi"/>
      <w:sz w:val="22"/>
      <w:szCs w:val="22"/>
    </w:rPr>
  </w:style>
  <w:style w:type="paragraph" w:customStyle="1" w:styleId="A85C9017AD9048E9A23E561B6045B6FC">
    <w:name w:val="A85C9017AD9048E9A23E561B6045B6FC"/>
    <w:rsid w:val="00F23CFC"/>
    <w:pPr>
      <w:spacing w:after="160" w:line="259" w:lineRule="auto"/>
    </w:pPr>
    <w:rPr>
      <w:rFonts w:asciiTheme="minorHAnsi" w:eastAsiaTheme="minorEastAsia" w:hAnsiTheme="minorHAnsi" w:cstheme="minorBidi"/>
      <w:sz w:val="22"/>
      <w:szCs w:val="22"/>
    </w:rPr>
  </w:style>
  <w:style w:type="paragraph" w:customStyle="1" w:styleId="3B7F06CF5A1140C89A4B448FBC3609E5">
    <w:name w:val="3B7F06CF5A1140C89A4B448FBC3609E5"/>
    <w:rsid w:val="00F23CFC"/>
    <w:pPr>
      <w:spacing w:after="160" w:line="259" w:lineRule="auto"/>
    </w:pPr>
    <w:rPr>
      <w:rFonts w:asciiTheme="minorHAnsi" w:eastAsiaTheme="minorEastAsia" w:hAnsiTheme="minorHAnsi" w:cstheme="minorBidi"/>
      <w:sz w:val="22"/>
      <w:szCs w:val="22"/>
    </w:rPr>
  </w:style>
  <w:style w:type="paragraph" w:customStyle="1" w:styleId="6F12716C2450478D94C300E8914C9437">
    <w:name w:val="6F12716C2450478D94C300E8914C9437"/>
    <w:rsid w:val="00F23CFC"/>
    <w:pPr>
      <w:spacing w:after="160" w:line="259" w:lineRule="auto"/>
    </w:pPr>
    <w:rPr>
      <w:rFonts w:asciiTheme="minorHAnsi" w:eastAsiaTheme="minorEastAsia" w:hAnsiTheme="minorHAnsi" w:cstheme="minorBidi"/>
      <w:sz w:val="22"/>
      <w:szCs w:val="22"/>
    </w:rPr>
  </w:style>
  <w:style w:type="paragraph" w:customStyle="1" w:styleId="CB83B18AA19E419CBA0C06E2F8859F18">
    <w:name w:val="CB83B18AA19E419CBA0C06E2F8859F18"/>
    <w:rsid w:val="00F23CFC"/>
    <w:pPr>
      <w:spacing w:after="160" w:line="259" w:lineRule="auto"/>
    </w:pPr>
    <w:rPr>
      <w:rFonts w:asciiTheme="minorHAnsi" w:eastAsiaTheme="minorEastAsia" w:hAnsiTheme="minorHAnsi" w:cstheme="minorBidi"/>
      <w:sz w:val="22"/>
      <w:szCs w:val="22"/>
    </w:rPr>
  </w:style>
  <w:style w:type="paragraph" w:customStyle="1" w:styleId="CE1331AD1CB44504BC0CFF83D2D1DCC4">
    <w:name w:val="CE1331AD1CB44504BC0CFF83D2D1DCC4"/>
    <w:rsid w:val="00F23CFC"/>
    <w:pPr>
      <w:spacing w:after="160" w:line="259" w:lineRule="auto"/>
    </w:pPr>
    <w:rPr>
      <w:rFonts w:asciiTheme="minorHAnsi" w:eastAsiaTheme="minorEastAsia" w:hAnsiTheme="minorHAnsi" w:cstheme="minorBidi"/>
      <w:sz w:val="22"/>
      <w:szCs w:val="22"/>
    </w:rPr>
  </w:style>
  <w:style w:type="paragraph" w:customStyle="1" w:styleId="46B00C8F86D74AE09C3227A97B8BCB91">
    <w:name w:val="46B00C8F86D74AE09C3227A97B8BCB91"/>
    <w:rsid w:val="00F23CFC"/>
    <w:pPr>
      <w:spacing w:after="160" w:line="259" w:lineRule="auto"/>
    </w:pPr>
    <w:rPr>
      <w:rFonts w:asciiTheme="minorHAnsi" w:eastAsiaTheme="minorEastAsia" w:hAnsiTheme="minorHAnsi" w:cstheme="minorBidi"/>
      <w:sz w:val="22"/>
      <w:szCs w:val="22"/>
    </w:rPr>
  </w:style>
  <w:style w:type="paragraph" w:customStyle="1" w:styleId="6E35C8E5890F4E20B8654207A11B2716">
    <w:name w:val="6E35C8E5890F4E20B8654207A11B2716"/>
    <w:rsid w:val="00F23CFC"/>
    <w:pPr>
      <w:spacing w:after="160" w:line="259" w:lineRule="auto"/>
    </w:pPr>
    <w:rPr>
      <w:rFonts w:asciiTheme="minorHAnsi" w:eastAsiaTheme="minorEastAsia" w:hAnsiTheme="minorHAnsi" w:cstheme="minorBidi"/>
      <w:sz w:val="22"/>
      <w:szCs w:val="22"/>
    </w:rPr>
  </w:style>
  <w:style w:type="paragraph" w:customStyle="1" w:styleId="738E8478EEC24A03821B8EF03A7DC7AC">
    <w:name w:val="738E8478EEC24A03821B8EF03A7DC7AC"/>
    <w:rsid w:val="00F23CFC"/>
    <w:pPr>
      <w:spacing w:after="160" w:line="259" w:lineRule="auto"/>
    </w:pPr>
    <w:rPr>
      <w:rFonts w:asciiTheme="minorHAnsi" w:eastAsiaTheme="minorEastAsia" w:hAnsiTheme="minorHAnsi" w:cstheme="minorBidi"/>
      <w:sz w:val="22"/>
      <w:szCs w:val="22"/>
    </w:rPr>
  </w:style>
  <w:style w:type="paragraph" w:customStyle="1" w:styleId="5C746C308D42412ABF3DB18D08343DF0">
    <w:name w:val="5C746C308D42412ABF3DB18D08343DF0"/>
    <w:rsid w:val="00F23CFC"/>
    <w:pPr>
      <w:spacing w:after="160" w:line="259" w:lineRule="auto"/>
    </w:pPr>
    <w:rPr>
      <w:rFonts w:asciiTheme="minorHAnsi" w:eastAsiaTheme="minorEastAsia" w:hAnsiTheme="minorHAnsi" w:cstheme="minorBidi"/>
      <w:sz w:val="22"/>
      <w:szCs w:val="22"/>
    </w:rPr>
  </w:style>
  <w:style w:type="paragraph" w:customStyle="1" w:styleId="D741BB09B8C64947B36272FDC6C7218A">
    <w:name w:val="D741BB09B8C64947B36272FDC6C7218A"/>
    <w:rsid w:val="00F23CFC"/>
    <w:pPr>
      <w:spacing w:after="160" w:line="259" w:lineRule="auto"/>
    </w:pPr>
    <w:rPr>
      <w:rFonts w:asciiTheme="minorHAnsi" w:eastAsiaTheme="minorEastAsia" w:hAnsiTheme="minorHAnsi" w:cstheme="minorBidi"/>
      <w:sz w:val="22"/>
      <w:szCs w:val="22"/>
    </w:rPr>
  </w:style>
  <w:style w:type="paragraph" w:customStyle="1" w:styleId="D7FA388C6E0F48749A62E03A75EA659D">
    <w:name w:val="D7FA388C6E0F48749A62E03A75EA659D"/>
    <w:rsid w:val="00F23CFC"/>
    <w:pPr>
      <w:spacing w:after="160" w:line="259" w:lineRule="auto"/>
    </w:pPr>
    <w:rPr>
      <w:rFonts w:asciiTheme="minorHAnsi" w:eastAsiaTheme="minorEastAsia" w:hAnsiTheme="minorHAnsi" w:cstheme="minorBidi"/>
      <w:sz w:val="22"/>
      <w:szCs w:val="22"/>
    </w:rPr>
  </w:style>
  <w:style w:type="paragraph" w:customStyle="1" w:styleId="09D601EB1BF5467398D2133782C472B5">
    <w:name w:val="09D601EB1BF5467398D2133782C472B5"/>
    <w:rsid w:val="00F23CFC"/>
    <w:pPr>
      <w:spacing w:after="160" w:line="259" w:lineRule="auto"/>
    </w:pPr>
    <w:rPr>
      <w:rFonts w:asciiTheme="minorHAnsi" w:eastAsiaTheme="minorEastAsia" w:hAnsiTheme="minorHAnsi" w:cstheme="minorBidi"/>
      <w:sz w:val="22"/>
      <w:szCs w:val="22"/>
    </w:rPr>
  </w:style>
  <w:style w:type="paragraph" w:customStyle="1" w:styleId="BF097002BF7B4F9B8AC6120101A4A0A3">
    <w:name w:val="BF097002BF7B4F9B8AC6120101A4A0A3"/>
    <w:rsid w:val="00F23CFC"/>
    <w:pPr>
      <w:spacing w:after="160" w:line="259" w:lineRule="auto"/>
    </w:pPr>
    <w:rPr>
      <w:rFonts w:asciiTheme="minorHAnsi" w:eastAsiaTheme="minorEastAsia" w:hAnsiTheme="minorHAnsi" w:cstheme="minorBidi"/>
      <w:sz w:val="22"/>
      <w:szCs w:val="22"/>
    </w:rPr>
  </w:style>
  <w:style w:type="paragraph" w:customStyle="1" w:styleId="86B66BA2092D4672B016349DA3911440">
    <w:name w:val="86B66BA2092D4672B016349DA3911440"/>
    <w:rsid w:val="00F23CFC"/>
    <w:pPr>
      <w:spacing w:after="160" w:line="259" w:lineRule="auto"/>
    </w:pPr>
    <w:rPr>
      <w:rFonts w:asciiTheme="minorHAnsi" w:eastAsiaTheme="minorEastAsia" w:hAnsiTheme="minorHAnsi" w:cstheme="minorBidi"/>
      <w:sz w:val="22"/>
      <w:szCs w:val="22"/>
    </w:rPr>
  </w:style>
  <w:style w:type="paragraph" w:customStyle="1" w:styleId="2DA8A0E376A64A589C08CBCEB672AC12">
    <w:name w:val="2DA8A0E376A64A589C08CBCEB672AC12"/>
    <w:rsid w:val="00F23CFC"/>
    <w:pPr>
      <w:spacing w:after="160" w:line="259" w:lineRule="auto"/>
    </w:pPr>
    <w:rPr>
      <w:rFonts w:asciiTheme="minorHAnsi" w:eastAsiaTheme="minorEastAsia" w:hAnsiTheme="minorHAnsi" w:cstheme="minorBidi"/>
      <w:sz w:val="22"/>
      <w:szCs w:val="22"/>
    </w:rPr>
  </w:style>
  <w:style w:type="paragraph" w:customStyle="1" w:styleId="FE297EE44D9B40D6BC5DEE973A055C84">
    <w:name w:val="FE297EE44D9B40D6BC5DEE973A055C84"/>
    <w:rsid w:val="00F23CFC"/>
    <w:pPr>
      <w:spacing w:after="160" w:line="259" w:lineRule="auto"/>
    </w:pPr>
    <w:rPr>
      <w:rFonts w:asciiTheme="minorHAnsi" w:eastAsiaTheme="minorEastAsia" w:hAnsiTheme="minorHAnsi" w:cstheme="minorBidi"/>
      <w:sz w:val="22"/>
      <w:szCs w:val="22"/>
    </w:rPr>
  </w:style>
  <w:style w:type="paragraph" w:customStyle="1" w:styleId="19307B0AAF184242B66159FCD179A961">
    <w:name w:val="19307B0AAF184242B66159FCD179A961"/>
    <w:rsid w:val="00F23CFC"/>
    <w:pPr>
      <w:spacing w:after="160" w:line="259" w:lineRule="auto"/>
    </w:pPr>
    <w:rPr>
      <w:rFonts w:asciiTheme="minorHAnsi" w:eastAsiaTheme="minorEastAsia" w:hAnsiTheme="minorHAnsi" w:cstheme="minorBidi"/>
      <w:sz w:val="22"/>
      <w:szCs w:val="22"/>
    </w:rPr>
  </w:style>
  <w:style w:type="paragraph" w:customStyle="1" w:styleId="2215E8811E4F4D7F9B06C42FF07D9903">
    <w:name w:val="2215E8811E4F4D7F9B06C42FF07D9903"/>
    <w:rsid w:val="00F23CFC"/>
    <w:pPr>
      <w:spacing w:after="160" w:line="259" w:lineRule="auto"/>
    </w:pPr>
    <w:rPr>
      <w:rFonts w:asciiTheme="minorHAnsi" w:eastAsiaTheme="minorEastAsia" w:hAnsiTheme="minorHAnsi" w:cstheme="minorBidi"/>
      <w:sz w:val="22"/>
      <w:szCs w:val="22"/>
    </w:rPr>
  </w:style>
  <w:style w:type="paragraph" w:customStyle="1" w:styleId="1AD94FD78ED54B50AB74F937311BE258">
    <w:name w:val="1AD94FD78ED54B50AB74F937311BE258"/>
    <w:rsid w:val="00F23CFC"/>
    <w:pPr>
      <w:spacing w:after="160" w:line="259" w:lineRule="auto"/>
    </w:pPr>
    <w:rPr>
      <w:rFonts w:asciiTheme="minorHAnsi" w:eastAsiaTheme="minorEastAsia" w:hAnsiTheme="minorHAnsi" w:cstheme="minorBidi"/>
      <w:sz w:val="22"/>
      <w:szCs w:val="22"/>
    </w:rPr>
  </w:style>
  <w:style w:type="paragraph" w:customStyle="1" w:styleId="28BB7707DC3C494BB1A385DA9A6EDFB2">
    <w:name w:val="28BB7707DC3C494BB1A385DA9A6EDFB2"/>
    <w:rsid w:val="00F23CFC"/>
    <w:pPr>
      <w:spacing w:after="160" w:line="259" w:lineRule="auto"/>
    </w:pPr>
    <w:rPr>
      <w:rFonts w:asciiTheme="minorHAnsi" w:eastAsiaTheme="minorEastAsia" w:hAnsiTheme="minorHAnsi" w:cstheme="minorBidi"/>
      <w:sz w:val="22"/>
      <w:szCs w:val="22"/>
    </w:rPr>
  </w:style>
  <w:style w:type="paragraph" w:customStyle="1" w:styleId="A10C3C0E57B34912BA843E18DA9CBD9E">
    <w:name w:val="A10C3C0E57B34912BA843E18DA9CBD9E"/>
    <w:rsid w:val="00F23CFC"/>
    <w:pPr>
      <w:spacing w:after="160" w:line="259" w:lineRule="auto"/>
    </w:pPr>
    <w:rPr>
      <w:rFonts w:asciiTheme="minorHAnsi" w:eastAsiaTheme="minorEastAsia" w:hAnsiTheme="minorHAnsi" w:cstheme="minorBidi"/>
      <w:sz w:val="22"/>
      <w:szCs w:val="22"/>
    </w:rPr>
  </w:style>
  <w:style w:type="paragraph" w:customStyle="1" w:styleId="AF6B339DBC6544E887BC4418ADA8B7E9">
    <w:name w:val="AF6B339DBC6544E887BC4418ADA8B7E9"/>
    <w:rsid w:val="00F23CFC"/>
    <w:pPr>
      <w:spacing w:after="160" w:line="259" w:lineRule="auto"/>
    </w:pPr>
    <w:rPr>
      <w:rFonts w:asciiTheme="minorHAnsi" w:eastAsiaTheme="minorEastAsia" w:hAnsiTheme="minorHAnsi" w:cstheme="minorBidi"/>
      <w:sz w:val="22"/>
      <w:szCs w:val="22"/>
    </w:rPr>
  </w:style>
  <w:style w:type="paragraph" w:customStyle="1" w:styleId="47A6CFD5CE77463BBA6C059E833990B1">
    <w:name w:val="47A6CFD5CE77463BBA6C059E833990B1"/>
    <w:rsid w:val="00F23CFC"/>
    <w:pPr>
      <w:spacing w:after="160" w:line="259" w:lineRule="auto"/>
    </w:pPr>
    <w:rPr>
      <w:rFonts w:asciiTheme="minorHAnsi" w:eastAsiaTheme="minorEastAsia" w:hAnsiTheme="minorHAnsi" w:cstheme="minorBidi"/>
      <w:sz w:val="22"/>
      <w:szCs w:val="22"/>
    </w:rPr>
  </w:style>
  <w:style w:type="paragraph" w:customStyle="1" w:styleId="42D75CCCAFF5421A9DCD7FD8DB95A362">
    <w:name w:val="42D75CCCAFF5421A9DCD7FD8DB95A362"/>
    <w:rsid w:val="00F23CFC"/>
    <w:pPr>
      <w:spacing w:after="160" w:line="259" w:lineRule="auto"/>
    </w:pPr>
    <w:rPr>
      <w:rFonts w:asciiTheme="minorHAnsi" w:eastAsiaTheme="minorEastAsia" w:hAnsiTheme="minorHAnsi" w:cstheme="minorBidi"/>
      <w:sz w:val="22"/>
      <w:szCs w:val="22"/>
    </w:rPr>
  </w:style>
  <w:style w:type="paragraph" w:customStyle="1" w:styleId="AB4D1F585CDF417A9F05552DE9CF3FB0">
    <w:name w:val="AB4D1F585CDF417A9F05552DE9CF3FB0"/>
    <w:rsid w:val="00F23CFC"/>
    <w:pPr>
      <w:spacing w:after="160" w:line="259" w:lineRule="auto"/>
    </w:pPr>
    <w:rPr>
      <w:rFonts w:asciiTheme="minorHAnsi" w:eastAsiaTheme="minorEastAsia" w:hAnsiTheme="minorHAnsi" w:cstheme="minorBidi"/>
      <w:sz w:val="22"/>
      <w:szCs w:val="22"/>
    </w:rPr>
  </w:style>
  <w:style w:type="paragraph" w:customStyle="1" w:styleId="2A7A9842A9964D39AB1A94D8762D0FC9">
    <w:name w:val="2A7A9842A9964D39AB1A94D8762D0FC9"/>
    <w:rsid w:val="00F23CFC"/>
    <w:pPr>
      <w:spacing w:after="160" w:line="259" w:lineRule="auto"/>
    </w:pPr>
    <w:rPr>
      <w:rFonts w:asciiTheme="minorHAnsi" w:eastAsiaTheme="minorEastAsia" w:hAnsiTheme="minorHAnsi" w:cstheme="minorBidi"/>
      <w:sz w:val="22"/>
      <w:szCs w:val="22"/>
    </w:rPr>
  </w:style>
  <w:style w:type="paragraph" w:customStyle="1" w:styleId="75DDF0A9C363439CA81977D25B70FB02">
    <w:name w:val="75DDF0A9C363439CA81977D25B70FB02"/>
    <w:rsid w:val="00F23CFC"/>
    <w:pPr>
      <w:spacing w:after="160" w:line="259" w:lineRule="auto"/>
    </w:pPr>
    <w:rPr>
      <w:rFonts w:asciiTheme="minorHAnsi" w:eastAsiaTheme="minorEastAsia" w:hAnsiTheme="minorHAnsi" w:cstheme="minorBidi"/>
      <w:sz w:val="22"/>
      <w:szCs w:val="22"/>
    </w:rPr>
  </w:style>
  <w:style w:type="paragraph" w:customStyle="1" w:styleId="0C5361F316E04FE583A467AA7BD2D8A0">
    <w:name w:val="0C5361F316E04FE583A467AA7BD2D8A0"/>
    <w:rsid w:val="00F23CFC"/>
    <w:pPr>
      <w:spacing w:after="160" w:line="259" w:lineRule="auto"/>
    </w:pPr>
    <w:rPr>
      <w:rFonts w:asciiTheme="minorHAnsi" w:eastAsiaTheme="minorEastAsia" w:hAnsiTheme="minorHAnsi" w:cstheme="minorBidi"/>
      <w:sz w:val="22"/>
      <w:szCs w:val="22"/>
    </w:rPr>
  </w:style>
  <w:style w:type="paragraph" w:customStyle="1" w:styleId="D622308E315F43BEA27E8AB0F663ADEA">
    <w:name w:val="D622308E315F43BEA27E8AB0F663ADEA"/>
    <w:rsid w:val="00F23CFC"/>
    <w:pPr>
      <w:spacing w:after="160" w:line="259" w:lineRule="auto"/>
    </w:pPr>
    <w:rPr>
      <w:rFonts w:asciiTheme="minorHAnsi" w:eastAsiaTheme="minorEastAsia" w:hAnsiTheme="minorHAnsi" w:cstheme="minorBidi"/>
      <w:sz w:val="22"/>
      <w:szCs w:val="22"/>
    </w:rPr>
  </w:style>
  <w:style w:type="paragraph" w:customStyle="1" w:styleId="FEDE93CD13F344D7BB624F3E60967A45">
    <w:name w:val="FEDE93CD13F344D7BB624F3E60967A45"/>
    <w:rsid w:val="00F23CFC"/>
    <w:pPr>
      <w:spacing w:after="160" w:line="259" w:lineRule="auto"/>
    </w:pPr>
    <w:rPr>
      <w:rFonts w:asciiTheme="minorHAnsi" w:eastAsiaTheme="minorEastAsia" w:hAnsiTheme="minorHAnsi" w:cstheme="minorBidi"/>
      <w:sz w:val="22"/>
      <w:szCs w:val="22"/>
    </w:rPr>
  </w:style>
  <w:style w:type="paragraph" w:customStyle="1" w:styleId="55B037D57A904A768387B8897E011C07">
    <w:name w:val="55B037D57A904A768387B8897E011C07"/>
    <w:rsid w:val="00F23CFC"/>
    <w:pPr>
      <w:spacing w:after="160" w:line="259" w:lineRule="auto"/>
    </w:pPr>
    <w:rPr>
      <w:rFonts w:asciiTheme="minorHAnsi" w:eastAsiaTheme="minorEastAsia" w:hAnsiTheme="minorHAnsi" w:cstheme="minorBidi"/>
      <w:sz w:val="22"/>
      <w:szCs w:val="22"/>
    </w:rPr>
  </w:style>
  <w:style w:type="paragraph" w:customStyle="1" w:styleId="FA9FCBAC603B40CD82684E3512A808D3">
    <w:name w:val="FA9FCBAC603B40CD82684E3512A808D3"/>
    <w:rsid w:val="00F23CFC"/>
    <w:pPr>
      <w:spacing w:after="160" w:line="259" w:lineRule="auto"/>
    </w:pPr>
    <w:rPr>
      <w:rFonts w:asciiTheme="minorHAnsi" w:eastAsiaTheme="minorEastAsia" w:hAnsiTheme="minorHAnsi" w:cstheme="minorBidi"/>
      <w:sz w:val="22"/>
      <w:szCs w:val="22"/>
    </w:rPr>
  </w:style>
  <w:style w:type="paragraph" w:customStyle="1" w:styleId="68DDC6B2A743474FA18788443A1C4C2D">
    <w:name w:val="68DDC6B2A743474FA18788443A1C4C2D"/>
    <w:rsid w:val="00F23CFC"/>
    <w:pPr>
      <w:spacing w:after="160" w:line="259" w:lineRule="auto"/>
    </w:pPr>
    <w:rPr>
      <w:rFonts w:asciiTheme="minorHAnsi" w:eastAsiaTheme="minorEastAsia" w:hAnsiTheme="minorHAnsi" w:cstheme="minorBidi"/>
      <w:sz w:val="22"/>
      <w:szCs w:val="22"/>
    </w:rPr>
  </w:style>
  <w:style w:type="paragraph" w:customStyle="1" w:styleId="10196B777BAF49DCABFAB122F7465151">
    <w:name w:val="10196B777BAF49DCABFAB122F7465151"/>
    <w:rsid w:val="00F23CFC"/>
    <w:pPr>
      <w:spacing w:after="160" w:line="259" w:lineRule="auto"/>
    </w:pPr>
    <w:rPr>
      <w:rFonts w:asciiTheme="minorHAnsi" w:eastAsiaTheme="minorEastAsia" w:hAnsiTheme="minorHAnsi" w:cstheme="minorBidi"/>
      <w:sz w:val="22"/>
      <w:szCs w:val="22"/>
    </w:rPr>
  </w:style>
  <w:style w:type="paragraph" w:customStyle="1" w:styleId="BE2BE2AFD9FD4BBFA49910C29040AEF5">
    <w:name w:val="BE2BE2AFD9FD4BBFA49910C29040AEF5"/>
    <w:rsid w:val="00F23CFC"/>
    <w:pPr>
      <w:spacing w:after="160" w:line="259" w:lineRule="auto"/>
    </w:pPr>
    <w:rPr>
      <w:rFonts w:asciiTheme="minorHAnsi" w:eastAsiaTheme="minorEastAsia" w:hAnsiTheme="minorHAnsi" w:cstheme="minorBidi"/>
      <w:sz w:val="22"/>
      <w:szCs w:val="22"/>
    </w:rPr>
  </w:style>
  <w:style w:type="paragraph" w:customStyle="1" w:styleId="ECC156FEF98A44E699320412B5D84A66">
    <w:name w:val="ECC156FEF98A44E699320412B5D84A66"/>
    <w:rsid w:val="00F23CFC"/>
    <w:pPr>
      <w:spacing w:after="160" w:line="259" w:lineRule="auto"/>
    </w:pPr>
    <w:rPr>
      <w:rFonts w:asciiTheme="minorHAnsi" w:eastAsiaTheme="minorEastAsia" w:hAnsiTheme="minorHAnsi" w:cstheme="minorBidi"/>
      <w:sz w:val="22"/>
      <w:szCs w:val="22"/>
    </w:rPr>
  </w:style>
  <w:style w:type="paragraph" w:customStyle="1" w:styleId="3B1FF991557D4D22A4DFBE729EE4CD4A">
    <w:name w:val="3B1FF991557D4D22A4DFBE729EE4CD4A"/>
    <w:rsid w:val="00F23CFC"/>
    <w:pPr>
      <w:spacing w:after="160" w:line="259" w:lineRule="auto"/>
    </w:pPr>
    <w:rPr>
      <w:rFonts w:asciiTheme="minorHAnsi" w:eastAsiaTheme="minorEastAsia" w:hAnsiTheme="minorHAnsi" w:cstheme="minorBidi"/>
      <w:sz w:val="22"/>
      <w:szCs w:val="22"/>
    </w:rPr>
  </w:style>
  <w:style w:type="paragraph" w:customStyle="1" w:styleId="B76E1F39B3C4402D9EAF022A69E122CB">
    <w:name w:val="B76E1F39B3C4402D9EAF022A69E122CB"/>
    <w:rsid w:val="00F23CFC"/>
    <w:pPr>
      <w:spacing w:after="160" w:line="259" w:lineRule="auto"/>
    </w:pPr>
    <w:rPr>
      <w:rFonts w:asciiTheme="minorHAnsi" w:eastAsiaTheme="minorEastAsia" w:hAnsiTheme="minorHAnsi" w:cstheme="minorBidi"/>
      <w:sz w:val="22"/>
      <w:szCs w:val="22"/>
    </w:rPr>
  </w:style>
  <w:style w:type="paragraph" w:customStyle="1" w:styleId="25CC5938F939434A9F4271502900C0D9">
    <w:name w:val="25CC5938F939434A9F4271502900C0D9"/>
    <w:rsid w:val="00F23CFC"/>
    <w:pPr>
      <w:spacing w:after="160" w:line="259" w:lineRule="auto"/>
    </w:pPr>
    <w:rPr>
      <w:rFonts w:asciiTheme="minorHAnsi" w:eastAsiaTheme="minorEastAsia" w:hAnsiTheme="minorHAnsi" w:cstheme="minorBidi"/>
      <w:sz w:val="22"/>
      <w:szCs w:val="22"/>
    </w:rPr>
  </w:style>
  <w:style w:type="paragraph" w:customStyle="1" w:styleId="EB30484ECA26430B9F07DF3B3F25562D">
    <w:name w:val="EB30484ECA26430B9F07DF3B3F25562D"/>
    <w:rsid w:val="00F23CFC"/>
    <w:pPr>
      <w:spacing w:after="160" w:line="259" w:lineRule="auto"/>
    </w:pPr>
    <w:rPr>
      <w:rFonts w:asciiTheme="minorHAnsi" w:eastAsiaTheme="minorEastAsia" w:hAnsiTheme="minorHAnsi" w:cstheme="minorBidi"/>
      <w:sz w:val="22"/>
      <w:szCs w:val="22"/>
    </w:rPr>
  </w:style>
  <w:style w:type="paragraph" w:customStyle="1" w:styleId="F640E44B32204D56B054E1BC99F093B1">
    <w:name w:val="F640E44B32204D56B054E1BC99F093B1"/>
    <w:rsid w:val="00F23CFC"/>
    <w:pPr>
      <w:spacing w:after="160" w:line="259" w:lineRule="auto"/>
    </w:pPr>
    <w:rPr>
      <w:rFonts w:asciiTheme="minorHAnsi" w:eastAsiaTheme="minorEastAsia" w:hAnsiTheme="minorHAnsi" w:cstheme="minorBidi"/>
      <w:sz w:val="22"/>
      <w:szCs w:val="22"/>
    </w:rPr>
  </w:style>
  <w:style w:type="paragraph" w:customStyle="1" w:styleId="DAE621D6268A48B4B28B5FD861D04D1E">
    <w:name w:val="DAE621D6268A48B4B28B5FD861D04D1E"/>
    <w:rsid w:val="00F23CFC"/>
    <w:pPr>
      <w:spacing w:after="160" w:line="259" w:lineRule="auto"/>
    </w:pPr>
    <w:rPr>
      <w:rFonts w:asciiTheme="minorHAnsi" w:eastAsiaTheme="minorEastAsia" w:hAnsiTheme="minorHAnsi" w:cstheme="minorBidi"/>
      <w:sz w:val="22"/>
      <w:szCs w:val="22"/>
    </w:rPr>
  </w:style>
  <w:style w:type="paragraph" w:customStyle="1" w:styleId="318BCA5F363144D0840F6C763DED3CC1">
    <w:name w:val="318BCA5F363144D0840F6C763DED3CC1"/>
    <w:rsid w:val="00F23CFC"/>
    <w:pPr>
      <w:spacing w:after="160" w:line="259" w:lineRule="auto"/>
    </w:pPr>
    <w:rPr>
      <w:rFonts w:asciiTheme="minorHAnsi" w:eastAsiaTheme="minorEastAsia" w:hAnsiTheme="minorHAnsi" w:cstheme="minorBidi"/>
      <w:sz w:val="22"/>
      <w:szCs w:val="22"/>
    </w:rPr>
  </w:style>
  <w:style w:type="paragraph" w:customStyle="1" w:styleId="B9D2B74F019443F7B639CFED0625C511">
    <w:name w:val="B9D2B74F019443F7B639CFED0625C511"/>
    <w:rsid w:val="00F23CFC"/>
    <w:pPr>
      <w:spacing w:after="160" w:line="259" w:lineRule="auto"/>
    </w:pPr>
    <w:rPr>
      <w:rFonts w:asciiTheme="minorHAnsi" w:eastAsiaTheme="minorEastAsia" w:hAnsiTheme="minorHAnsi" w:cstheme="minorBidi"/>
      <w:sz w:val="22"/>
      <w:szCs w:val="22"/>
    </w:rPr>
  </w:style>
  <w:style w:type="paragraph" w:customStyle="1" w:styleId="7CEF1DC8B8F9469689C9593D64ACE432">
    <w:name w:val="7CEF1DC8B8F9469689C9593D64ACE432"/>
    <w:rsid w:val="00F23CFC"/>
    <w:pPr>
      <w:spacing w:after="160" w:line="259" w:lineRule="auto"/>
    </w:pPr>
    <w:rPr>
      <w:rFonts w:asciiTheme="minorHAnsi" w:eastAsiaTheme="minorEastAsia" w:hAnsiTheme="minorHAnsi" w:cstheme="minorBidi"/>
      <w:sz w:val="22"/>
      <w:szCs w:val="22"/>
    </w:rPr>
  </w:style>
  <w:style w:type="paragraph" w:customStyle="1" w:styleId="B98615B7662A497E9D96B29BCC8DA385">
    <w:name w:val="B98615B7662A497E9D96B29BCC8DA385"/>
    <w:rsid w:val="00F23CFC"/>
    <w:pPr>
      <w:spacing w:after="160" w:line="259" w:lineRule="auto"/>
    </w:pPr>
    <w:rPr>
      <w:rFonts w:asciiTheme="minorHAnsi" w:eastAsiaTheme="minorEastAsia" w:hAnsiTheme="minorHAnsi" w:cstheme="minorBidi"/>
      <w:sz w:val="22"/>
      <w:szCs w:val="22"/>
    </w:rPr>
  </w:style>
  <w:style w:type="paragraph" w:customStyle="1" w:styleId="B2EABE2E4D864B24BA4341F087752FB7">
    <w:name w:val="B2EABE2E4D864B24BA4341F087752FB7"/>
    <w:rsid w:val="00F23CFC"/>
    <w:pPr>
      <w:spacing w:after="160" w:line="259" w:lineRule="auto"/>
    </w:pPr>
    <w:rPr>
      <w:rFonts w:asciiTheme="minorHAnsi" w:eastAsiaTheme="minorEastAsia" w:hAnsiTheme="minorHAnsi" w:cstheme="minorBidi"/>
      <w:sz w:val="22"/>
      <w:szCs w:val="22"/>
    </w:rPr>
  </w:style>
  <w:style w:type="paragraph" w:customStyle="1" w:styleId="C4553D0DD1FF4ADCA3C5D1242B08F3C6">
    <w:name w:val="C4553D0DD1FF4ADCA3C5D1242B08F3C6"/>
    <w:rsid w:val="00F23CFC"/>
    <w:pPr>
      <w:spacing w:after="160" w:line="259" w:lineRule="auto"/>
    </w:pPr>
    <w:rPr>
      <w:rFonts w:asciiTheme="minorHAnsi" w:eastAsiaTheme="minorEastAsia" w:hAnsiTheme="minorHAnsi" w:cstheme="minorBidi"/>
      <w:sz w:val="22"/>
      <w:szCs w:val="22"/>
    </w:rPr>
  </w:style>
  <w:style w:type="paragraph" w:customStyle="1" w:styleId="A3B8A67F275B4CB5AE2F30634BBD1F0E">
    <w:name w:val="A3B8A67F275B4CB5AE2F30634BBD1F0E"/>
    <w:rsid w:val="00F23CFC"/>
    <w:pPr>
      <w:spacing w:after="160" w:line="259" w:lineRule="auto"/>
    </w:pPr>
    <w:rPr>
      <w:rFonts w:asciiTheme="minorHAnsi" w:eastAsiaTheme="minorEastAsia" w:hAnsiTheme="minorHAnsi" w:cstheme="minorBidi"/>
      <w:sz w:val="22"/>
      <w:szCs w:val="22"/>
    </w:rPr>
  </w:style>
  <w:style w:type="paragraph" w:customStyle="1" w:styleId="30E3D50AD59144DE9C14114C08857558">
    <w:name w:val="30E3D50AD59144DE9C14114C08857558"/>
    <w:rsid w:val="00F23CFC"/>
    <w:pPr>
      <w:spacing w:after="160" w:line="259" w:lineRule="auto"/>
    </w:pPr>
    <w:rPr>
      <w:rFonts w:asciiTheme="minorHAnsi" w:eastAsiaTheme="minorEastAsia" w:hAnsiTheme="minorHAnsi" w:cstheme="minorBidi"/>
      <w:sz w:val="22"/>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2022-12-22T00:00:00</PublishDate>
  <Abstract>Пустынников</Abstract>
  <CompanyAddress/>
  <CompanyPhone>Фамилия</CompanyPhone>
  <CompanyFax>СРД</CompanyFax>
  <CompanyEmail>Р</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2AB62AD-942B-4661-996C-4224C1C016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СРП-v1</Template>
  <TotalTime>52</TotalTime>
  <Pages>5</Pages>
  <Words>684</Words>
  <Characters>3899</Characters>
  <Application>Microsoft Office Word</Application>
  <DocSecurity>0</DocSecurity>
  <Lines>32</Lines>
  <Paragraphs>9</Paragraphs>
  <ScaleCrop>false</ScaleCrop>
  <HeadingPairs>
    <vt:vector size="2" baseType="variant">
      <vt:variant>
        <vt:lpstr>Название</vt:lpstr>
      </vt:variant>
      <vt:variant>
        <vt:i4>1</vt:i4>
      </vt:variant>
    </vt:vector>
  </HeadingPairs>
  <TitlesOfParts>
    <vt:vector size="1" baseType="lpstr">
      <vt:lpstr> Оснащение химически опасных производственных объектов химического цеха общеобменной и аварийной вентиляцией. Оснащение средствами автоматического непрерывного газового контроля мест разгрузки химически опасных веществ в складе хранения реагентов» для нуж</vt:lpstr>
    </vt:vector>
  </TitlesOfParts>
  <Manager>Р.Н.</Manager>
  <Company/>
  <LinksUpToDate>false</LinksUpToDate>
  <CharactersWithSpaces>4574</CharactersWithSpaces>
  <SharedDoc>false</SharedDoc>
  <HLinks>
    <vt:vector size="354" baseType="variant">
      <vt:variant>
        <vt:i4>2883631</vt:i4>
      </vt:variant>
      <vt:variant>
        <vt:i4>213</vt:i4>
      </vt:variant>
      <vt:variant>
        <vt:i4>0</vt:i4>
      </vt:variant>
      <vt:variant>
        <vt:i4>5</vt:i4>
      </vt:variant>
      <vt:variant>
        <vt:lpwstr>normacs://normacs.ru/106me</vt:lpwstr>
      </vt:variant>
      <vt:variant>
        <vt:lpwstr/>
      </vt:variant>
      <vt:variant>
        <vt:i4>983114</vt:i4>
      </vt:variant>
      <vt:variant>
        <vt:i4>210</vt:i4>
      </vt:variant>
      <vt:variant>
        <vt:i4>0</vt:i4>
      </vt:variant>
      <vt:variant>
        <vt:i4>5</vt:i4>
      </vt:variant>
      <vt:variant>
        <vt:lpwstr>normacs://normacs.ru/v87q</vt:lpwstr>
      </vt:variant>
      <vt:variant>
        <vt:lpwstr/>
      </vt:variant>
      <vt:variant>
        <vt:i4>852033</vt:i4>
      </vt:variant>
      <vt:variant>
        <vt:i4>207</vt:i4>
      </vt:variant>
      <vt:variant>
        <vt:i4>0</vt:i4>
      </vt:variant>
      <vt:variant>
        <vt:i4>5</vt:i4>
      </vt:variant>
      <vt:variant>
        <vt:lpwstr>normacs://normacs.ru/v35f</vt:lpwstr>
      </vt:variant>
      <vt:variant>
        <vt:lpwstr/>
      </vt:variant>
      <vt:variant>
        <vt:i4>4915220</vt:i4>
      </vt:variant>
      <vt:variant>
        <vt:i4>204</vt:i4>
      </vt:variant>
      <vt:variant>
        <vt:i4>0</vt:i4>
      </vt:variant>
      <vt:variant>
        <vt:i4>5</vt:i4>
      </vt:variant>
      <vt:variant>
        <vt:lpwstr>normacs://normacs.ru/vfsa</vt:lpwstr>
      </vt:variant>
      <vt:variant>
        <vt:lpwstr/>
      </vt:variant>
      <vt:variant>
        <vt:i4>2293792</vt:i4>
      </vt:variant>
      <vt:variant>
        <vt:i4>201</vt:i4>
      </vt:variant>
      <vt:variant>
        <vt:i4>0</vt:i4>
      </vt:variant>
      <vt:variant>
        <vt:i4>5</vt:i4>
      </vt:variant>
      <vt:variant>
        <vt:lpwstr>normacs://normacs.ru/110cl</vt:lpwstr>
      </vt:variant>
      <vt:variant>
        <vt:lpwstr/>
      </vt:variant>
      <vt:variant>
        <vt:i4>4063346</vt:i4>
      </vt:variant>
      <vt:variant>
        <vt:i4>198</vt:i4>
      </vt:variant>
      <vt:variant>
        <vt:i4>0</vt:i4>
      </vt:variant>
      <vt:variant>
        <vt:i4>5</vt:i4>
      </vt:variant>
      <vt:variant>
        <vt:lpwstr>normacs://normacs.ru/p3</vt:lpwstr>
      </vt:variant>
      <vt:variant>
        <vt:lpwstr/>
      </vt:variant>
      <vt:variant>
        <vt:i4>3932274</vt:i4>
      </vt:variant>
      <vt:variant>
        <vt:i4>195</vt:i4>
      </vt:variant>
      <vt:variant>
        <vt:i4>0</vt:i4>
      </vt:variant>
      <vt:variant>
        <vt:i4>5</vt:i4>
      </vt:variant>
      <vt:variant>
        <vt:lpwstr>normacs://normacs.ru/rs</vt:lpwstr>
      </vt:variant>
      <vt:variant>
        <vt:lpwstr/>
      </vt:variant>
      <vt:variant>
        <vt:i4>5570635</vt:i4>
      </vt:variant>
      <vt:variant>
        <vt:i4>192</vt:i4>
      </vt:variant>
      <vt:variant>
        <vt:i4>0</vt:i4>
      </vt:variant>
      <vt:variant>
        <vt:i4>5</vt:i4>
      </vt:variant>
      <vt:variant>
        <vt:lpwstr>normacs://normacs.ru/v9mr</vt:lpwstr>
      </vt:variant>
      <vt:variant>
        <vt:lpwstr/>
      </vt:variant>
      <vt:variant>
        <vt:i4>8192040</vt:i4>
      </vt:variant>
      <vt:variant>
        <vt:i4>189</vt:i4>
      </vt:variant>
      <vt:variant>
        <vt:i4>0</vt:i4>
      </vt:variant>
      <vt:variant>
        <vt:i4>5</vt:i4>
      </vt:variant>
      <vt:variant>
        <vt:lpwstr>normacs://normacs.ru/10pjr</vt:lpwstr>
      </vt:variant>
      <vt:variant>
        <vt:lpwstr/>
      </vt:variant>
      <vt:variant>
        <vt:i4>1572880</vt:i4>
      </vt:variant>
      <vt:variant>
        <vt:i4>186</vt:i4>
      </vt:variant>
      <vt:variant>
        <vt:i4>0</vt:i4>
      </vt:variant>
      <vt:variant>
        <vt:i4>5</vt:i4>
      </vt:variant>
      <vt:variant>
        <vt:lpwstr>normacs://normacs.ru/5bc</vt:lpwstr>
      </vt:variant>
      <vt:variant>
        <vt:lpwstr/>
      </vt:variant>
      <vt:variant>
        <vt:i4>2883707</vt:i4>
      </vt:variant>
      <vt:variant>
        <vt:i4>183</vt:i4>
      </vt:variant>
      <vt:variant>
        <vt:i4>0</vt:i4>
      </vt:variant>
      <vt:variant>
        <vt:i4>5</vt:i4>
      </vt:variant>
      <vt:variant>
        <vt:lpwstr>normacs://normacs.ru/1148g</vt:lpwstr>
      </vt:variant>
      <vt:variant>
        <vt:lpwstr/>
      </vt:variant>
      <vt:variant>
        <vt:i4>1638406</vt:i4>
      </vt:variant>
      <vt:variant>
        <vt:i4>180</vt:i4>
      </vt:variant>
      <vt:variant>
        <vt:i4>0</vt:i4>
      </vt:variant>
      <vt:variant>
        <vt:i4>5</vt:i4>
      </vt:variant>
      <vt:variant>
        <vt:lpwstr>normacs://normacs.ru/2te</vt:lpwstr>
      </vt:variant>
      <vt:variant>
        <vt:lpwstr/>
      </vt:variant>
      <vt:variant>
        <vt:i4>3735598</vt:i4>
      </vt:variant>
      <vt:variant>
        <vt:i4>177</vt:i4>
      </vt:variant>
      <vt:variant>
        <vt:i4>0</vt:i4>
      </vt:variant>
      <vt:variant>
        <vt:i4>5</vt:i4>
      </vt:variant>
      <vt:variant>
        <vt:lpwstr>normacs://normacs.ru/10rl4</vt:lpwstr>
      </vt:variant>
      <vt:variant>
        <vt:lpwstr/>
      </vt:variant>
      <vt:variant>
        <vt:i4>6619182</vt:i4>
      </vt:variant>
      <vt:variant>
        <vt:i4>174</vt:i4>
      </vt:variant>
      <vt:variant>
        <vt:i4>0</vt:i4>
      </vt:variant>
      <vt:variant>
        <vt:i4>5</vt:i4>
      </vt:variant>
      <vt:variant>
        <vt:lpwstr>normacs://normacs.ru/10rlh</vt:lpwstr>
      </vt:variant>
      <vt:variant>
        <vt:lpwstr/>
      </vt:variant>
      <vt:variant>
        <vt:i4>4390916</vt:i4>
      </vt:variant>
      <vt:variant>
        <vt:i4>171</vt:i4>
      </vt:variant>
      <vt:variant>
        <vt:i4>0</vt:i4>
      </vt:variant>
      <vt:variant>
        <vt:i4>5</vt:i4>
      </vt:variant>
      <vt:variant>
        <vt:lpwstr>normacs://normacs.ru/5v8</vt:lpwstr>
      </vt:variant>
      <vt:variant>
        <vt:lpwstr/>
      </vt:variant>
      <vt:variant>
        <vt:i4>5898308</vt:i4>
      </vt:variant>
      <vt:variant>
        <vt:i4>168</vt:i4>
      </vt:variant>
      <vt:variant>
        <vt:i4>0</vt:i4>
      </vt:variant>
      <vt:variant>
        <vt:i4>5</vt:i4>
      </vt:variant>
      <vt:variant>
        <vt:lpwstr>normacs://normacs.ru/v6bs</vt:lpwstr>
      </vt:variant>
      <vt:variant>
        <vt:lpwstr/>
      </vt:variant>
      <vt:variant>
        <vt:i4>3080306</vt:i4>
      </vt:variant>
      <vt:variant>
        <vt:i4>165</vt:i4>
      </vt:variant>
      <vt:variant>
        <vt:i4>0</vt:i4>
      </vt:variant>
      <vt:variant>
        <vt:i4>5</vt:i4>
      </vt:variant>
      <vt:variant>
        <vt:lpwstr>normacs://normacs.ru/ap</vt:lpwstr>
      </vt:variant>
      <vt:variant>
        <vt:lpwstr/>
      </vt:variant>
      <vt:variant>
        <vt:i4>5963847</vt:i4>
      </vt:variant>
      <vt:variant>
        <vt:i4>162</vt:i4>
      </vt:variant>
      <vt:variant>
        <vt:i4>0</vt:i4>
      </vt:variant>
      <vt:variant>
        <vt:i4>5</vt:i4>
      </vt:variant>
      <vt:variant>
        <vt:lpwstr>normacs://normacs.ru/v5c3</vt:lpwstr>
      </vt:variant>
      <vt:variant>
        <vt:lpwstr/>
      </vt:variant>
      <vt:variant>
        <vt:i4>983114</vt:i4>
      </vt:variant>
      <vt:variant>
        <vt:i4>159</vt:i4>
      </vt:variant>
      <vt:variant>
        <vt:i4>0</vt:i4>
      </vt:variant>
      <vt:variant>
        <vt:i4>5</vt:i4>
      </vt:variant>
      <vt:variant>
        <vt:lpwstr>normacs://normacs.ru/v87q</vt:lpwstr>
      </vt:variant>
      <vt:variant>
        <vt:lpwstr/>
      </vt:variant>
      <vt:variant>
        <vt:i4>3932274</vt:i4>
      </vt:variant>
      <vt:variant>
        <vt:i4>156</vt:i4>
      </vt:variant>
      <vt:variant>
        <vt:i4>0</vt:i4>
      </vt:variant>
      <vt:variant>
        <vt:i4>5</vt:i4>
      </vt:variant>
      <vt:variant>
        <vt:lpwstr>normacs://normacs.ru/rs</vt:lpwstr>
      </vt:variant>
      <vt:variant>
        <vt:lpwstr/>
      </vt:variant>
      <vt:variant>
        <vt:i4>2293792</vt:i4>
      </vt:variant>
      <vt:variant>
        <vt:i4>153</vt:i4>
      </vt:variant>
      <vt:variant>
        <vt:i4>0</vt:i4>
      </vt:variant>
      <vt:variant>
        <vt:i4>5</vt:i4>
      </vt:variant>
      <vt:variant>
        <vt:lpwstr>normacs://normacs.ru/110cl</vt:lpwstr>
      </vt:variant>
      <vt:variant>
        <vt:lpwstr/>
      </vt:variant>
      <vt:variant>
        <vt:i4>655360</vt:i4>
      </vt:variant>
      <vt:variant>
        <vt:i4>150</vt:i4>
      </vt:variant>
      <vt:variant>
        <vt:i4>0</vt:i4>
      </vt:variant>
      <vt:variant>
        <vt:i4>5</vt:i4>
      </vt:variant>
      <vt:variant>
        <vt:lpwstr>normacs://normacs.ru/7rs</vt:lpwstr>
      </vt:variant>
      <vt:variant>
        <vt:lpwstr/>
      </vt:variant>
      <vt:variant>
        <vt:i4>2293792</vt:i4>
      </vt:variant>
      <vt:variant>
        <vt:i4>147</vt:i4>
      </vt:variant>
      <vt:variant>
        <vt:i4>0</vt:i4>
      </vt:variant>
      <vt:variant>
        <vt:i4>5</vt:i4>
      </vt:variant>
      <vt:variant>
        <vt:lpwstr>normacs://normacs.ru/110cl</vt:lpwstr>
      </vt:variant>
      <vt:variant>
        <vt:lpwstr/>
      </vt:variant>
      <vt:variant>
        <vt:i4>655360</vt:i4>
      </vt:variant>
      <vt:variant>
        <vt:i4>144</vt:i4>
      </vt:variant>
      <vt:variant>
        <vt:i4>0</vt:i4>
      </vt:variant>
      <vt:variant>
        <vt:i4>5</vt:i4>
      </vt:variant>
      <vt:variant>
        <vt:lpwstr>normacs://normacs.ru/7rs</vt:lpwstr>
      </vt:variant>
      <vt:variant>
        <vt:lpwstr/>
      </vt:variant>
      <vt:variant>
        <vt:i4>4915220</vt:i4>
      </vt:variant>
      <vt:variant>
        <vt:i4>141</vt:i4>
      </vt:variant>
      <vt:variant>
        <vt:i4>0</vt:i4>
      </vt:variant>
      <vt:variant>
        <vt:i4>5</vt:i4>
      </vt:variant>
      <vt:variant>
        <vt:lpwstr>normacs://normacs.ru/vfsa</vt:lpwstr>
      </vt:variant>
      <vt:variant>
        <vt:lpwstr/>
      </vt:variant>
      <vt:variant>
        <vt:i4>2293792</vt:i4>
      </vt:variant>
      <vt:variant>
        <vt:i4>138</vt:i4>
      </vt:variant>
      <vt:variant>
        <vt:i4>0</vt:i4>
      </vt:variant>
      <vt:variant>
        <vt:i4>5</vt:i4>
      </vt:variant>
      <vt:variant>
        <vt:lpwstr>normacs://normacs.ru/110cl</vt:lpwstr>
      </vt:variant>
      <vt:variant>
        <vt:lpwstr/>
      </vt:variant>
      <vt:variant>
        <vt:i4>655360</vt:i4>
      </vt:variant>
      <vt:variant>
        <vt:i4>135</vt:i4>
      </vt:variant>
      <vt:variant>
        <vt:i4>0</vt:i4>
      </vt:variant>
      <vt:variant>
        <vt:i4>5</vt:i4>
      </vt:variant>
      <vt:variant>
        <vt:lpwstr>normacs://normacs.ru/7rs</vt:lpwstr>
      </vt:variant>
      <vt:variant>
        <vt:lpwstr/>
      </vt:variant>
      <vt:variant>
        <vt:i4>4915220</vt:i4>
      </vt:variant>
      <vt:variant>
        <vt:i4>132</vt:i4>
      </vt:variant>
      <vt:variant>
        <vt:i4>0</vt:i4>
      </vt:variant>
      <vt:variant>
        <vt:i4>5</vt:i4>
      </vt:variant>
      <vt:variant>
        <vt:lpwstr>normacs://normacs.ru/vfsa</vt:lpwstr>
      </vt:variant>
      <vt:variant>
        <vt:lpwstr/>
      </vt:variant>
      <vt:variant>
        <vt:i4>983114</vt:i4>
      </vt:variant>
      <vt:variant>
        <vt:i4>129</vt:i4>
      </vt:variant>
      <vt:variant>
        <vt:i4>0</vt:i4>
      </vt:variant>
      <vt:variant>
        <vt:i4>5</vt:i4>
      </vt:variant>
      <vt:variant>
        <vt:lpwstr>normacs://normacs.ru/v87q</vt:lpwstr>
      </vt:variant>
      <vt:variant>
        <vt:lpwstr/>
      </vt:variant>
      <vt:variant>
        <vt:i4>3932274</vt:i4>
      </vt:variant>
      <vt:variant>
        <vt:i4>126</vt:i4>
      </vt:variant>
      <vt:variant>
        <vt:i4>0</vt:i4>
      </vt:variant>
      <vt:variant>
        <vt:i4>5</vt:i4>
      </vt:variant>
      <vt:variant>
        <vt:lpwstr>normacs://normacs.ru/rs</vt:lpwstr>
      </vt:variant>
      <vt:variant>
        <vt:lpwstr/>
      </vt:variant>
      <vt:variant>
        <vt:i4>4063346</vt:i4>
      </vt:variant>
      <vt:variant>
        <vt:i4>123</vt:i4>
      </vt:variant>
      <vt:variant>
        <vt:i4>0</vt:i4>
      </vt:variant>
      <vt:variant>
        <vt:i4>5</vt:i4>
      </vt:variant>
      <vt:variant>
        <vt:lpwstr>normacs://normacs.ru/p3</vt:lpwstr>
      </vt:variant>
      <vt:variant>
        <vt:lpwstr/>
      </vt:variant>
      <vt:variant>
        <vt:i4>5308484</vt:i4>
      </vt:variant>
      <vt:variant>
        <vt:i4>120</vt:i4>
      </vt:variant>
      <vt:variant>
        <vt:i4>0</vt:i4>
      </vt:variant>
      <vt:variant>
        <vt:i4>5</vt:i4>
      </vt:variant>
      <vt:variant>
        <vt:lpwstr>normacs://normacs.ru/v6ib</vt:lpwstr>
      </vt:variant>
      <vt:variant>
        <vt:lpwstr/>
      </vt:variant>
      <vt:variant>
        <vt:i4>3080238</vt:i4>
      </vt:variant>
      <vt:variant>
        <vt:i4>117</vt:i4>
      </vt:variant>
      <vt:variant>
        <vt:i4>0</vt:i4>
      </vt:variant>
      <vt:variant>
        <vt:i4>5</vt:i4>
      </vt:variant>
      <vt:variant>
        <vt:lpwstr>normacs://normacs.ru/10bl2</vt:lpwstr>
      </vt:variant>
      <vt:variant>
        <vt:lpwstr/>
      </vt:variant>
      <vt:variant>
        <vt:i4>4980761</vt:i4>
      </vt:variant>
      <vt:variant>
        <vt:i4>114</vt:i4>
      </vt:variant>
      <vt:variant>
        <vt:i4>0</vt:i4>
      </vt:variant>
      <vt:variant>
        <vt:i4>5</vt:i4>
      </vt:variant>
      <vt:variant>
        <vt:lpwstr>normacs://normacs.ru/1k3</vt:lpwstr>
      </vt:variant>
      <vt:variant>
        <vt:lpwstr/>
      </vt:variant>
      <vt:variant>
        <vt:i4>983114</vt:i4>
      </vt:variant>
      <vt:variant>
        <vt:i4>111</vt:i4>
      </vt:variant>
      <vt:variant>
        <vt:i4>0</vt:i4>
      </vt:variant>
      <vt:variant>
        <vt:i4>5</vt:i4>
      </vt:variant>
      <vt:variant>
        <vt:lpwstr>normacs://normacs.ru/v87q</vt:lpwstr>
      </vt:variant>
      <vt:variant>
        <vt:lpwstr/>
      </vt:variant>
      <vt:variant>
        <vt:i4>3932274</vt:i4>
      </vt:variant>
      <vt:variant>
        <vt:i4>108</vt:i4>
      </vt:variant>
      <vt:variant>
        <vt:i4>0</vt:i4>
      </vt:variant>
      <vt:variant>
        <vt:i4>5</vt:i4>
      </vt:variant>
      <vt:variant>
        <vt:lpwstr>normacs://normacs.ru/rs</vt:lpwstr>
      </vt:variant>
      <vt:variant>
        <vt:lpwstr/>
      </vt:variant>
      <vt:variant>
        <vt:i4>4063346</vt:i4>
      </vt:variant>
      <vt:variant>
        <vt:i4>105</vt:i4>
      </vt:variant>
      <vt:variant>
        <vt:i4>0</vt:i4>
      </vt:variant>
      <vt:variant>
        <vt:i4>5</vt:i4>
      </vt:variant>
      <vt:variant>
        <vt:lpwstr>normacs://normacs.ru/p3</vt:lpwstr>
      </vt:variant>
      <vt:variant>
        <vt:lpwstr/>
      </vt:variant>
      <vt:variant>
        <vt:i4>6619182</vt:i4>
      </vt:variant>
      <vt:variant>
        <vt:i4>102</vt:i4>
      </vt:variant>
      <vt:variant>
        <vt:i4>0</vt:i4>
      </vt:variant>
      <vt:variant>
        <vt:i4>5</vt:i4>
      </vt:variant>
      <vt:variant>
        <vt:lpwstr>normacs://normacs.ru/10rlh</vt:lpwstr>
      </vt:variant>
      <vt:variant>
        <vt:lpwstr/>
      </vt:variant>
      <vt:variant>
        <vt:i4>5963847</vt:i4>
      </vt:variant>
      <vt:variant>
        <vt:i4>99</vt:i4>
      </vt:variant>
      <vt:variant>
        <vt:i4>0</vt:i4>
      </vt:variant>
      <vt:variant>
        <vt:i4>5</vt:i4>
      </vt:variant>
      <vt:variant>
        <vt:lpwstr>normacs://normacs.ru/v5c3</vt:lpwstr>
      </vt:variant>
      <vt:variant>
        <vt:lpwstr/>
      </vt:variant>
      <vt:variant>
        <vt:i4>8192040</vt:i4>
      </vt:variant>
      <vt:variant>
        <vt:i4>96</vt:i4>
      </vt:variant>
      <vt:variant>
        <vt:i4>0</vt:i4>
      </vt:variant>
      <vt:variant>
        <vt:i4>5</vt:i4>
      </vt:variant>
      <vt:variant>
        <vt:lpwstr>normacs://normacs.ru/10pjr</vt:lpwstr>
      </vt:variant>
      <vt:variant>
        <vt:lpwstr/>
      </vt:variant>
      <vt:variant>
        <vt:i4>5898308</vt:i4>
      </vt:variant>
      <vt:variant>
        <vt:i4>93</vt:i4>
      </vt:variant>
      <vt:variant>
        <vt:i4>0</vt:i4>
      </vt:variant>
      <vt:variant>
        <vt:i4>5</vt:i4>
      </vt:variant>
      <vt:variant>
        <vt:lpwstr>normacs://normacs.ru/v6bs</vt:lpwstr>
      </vt:variant>
      <vt:variant>
        <vt:lpwstr/>
      </vt:variant>
      <vt:variant>
        <vt:i4>1638406</vt:i4>
      </vt:variant>
      <vt:variant>
        <vt:i4>90</vt:i4>
      </vt:variant>
      <vt:variant>
        <vt:i4>0</vt:i4>
      </vt:variant>
      <vt:variant>
        <vt:i4>5</vt:i4>
      </vt:variant>
      <vt:variant>
        <vt:lpwstr>normacs://normacs.ru/2te</vt:lpwstr>
      </vt:variant>
      <vt:variant>
        <vt:lpwstr/>
      </vt:variant>
      <vt:variant>
        <vt:i4>6619182</vt:i4>
      </vt:variant>
      <vt:variant>
        <vt:i4>87</vt:i4>
      </vt:variant>
      <vt:variant>
        <vt:i4>0</vt:i4>
      </vt:variant>
      <vt:variant>
        <vt:i4>5</vt:i4>
      </vt:variant>
      <vt:variant>
        <vt:lpwstr>normacs://normacs.ru/10rlh</vt:lpwstr>
      </vt:variant>
      <vt:variant>
        <vt:lpwstr/>
      </vt:variant>
      <vt:variant>
        <vt:i4>6619182</vt:i4>
      </vt:variant>
      <vt:variant>
        <vt:i4>84</vt:i4>
      </vt:variant>
      <vt:variant>
        <vt:i4>0</vt:i4>
      </vt:variant>
      <vt:variant>
        <vt:i4>5</vt:i4>
      </vt:variant>
      <vt:variant>
        <vt:lpwstr>normacs://normacs.ru/10rlh</vt:lpwstr>
      </vt:variant>
      <vt:variant>
        <vt:lpwstr/>
      </vt:variant>
      <vt:variant>
        <vt:i4>3735598</vt:i4>
      </vt:variant>
      <vt:variant>
        <vt:i4>81</vt:i4>
      </vt:variant>
      <vt:variant>
        <vt:i4>0</vt:i4>
      </vt:variant>
      <vt:variant>
        <vt:i4>5</vt:i4>
      </vt:variant>
      <vt:variant>
        <vt:lpwstr>normacs://normacs.ru/10rl4</vt:lpwstr>
      </vt:variant>
      <vt:variant>
        <vt:lpwstr/>
      </vt:variant>
      <vt:variant>
        <vt:i4>3735598</vt:i4>
      </vt:variant>
      <vt:variant>
        <vt:i4>78</vt:i4>
      </vt:variant>
      <vt:variant>
        <vt:i4>0</vt:i4>
      </vt:variant>
      <vt:variant>
        <vt:i4>5</vt:i4>
      </vt:variant>
      <vt:variant>
        <vt:lpwstr>normacs://normacs.ru/10rl4</vt:lpwstr>
      </vt:variant>
      <vt:variant>
        <vt:lpwstr/>
      </vt:variant>
      <vt:variant>
        <vt:i4>7798816</vt:i4>
      </vt:variant>
      <vt:variant>
        <vt:i4>75</vt:i4>
      </vt:variant>
      <vt:variant>
        <vt:i4>0</vt:i4>
      </vt:variant>
      <vt:variant>
        <vt:i4>5</vt:i4>
      </vt:variant>
      <vt:variant>
        <vt:lpwstr>normacs://normacs.ru/11bcj</vt:lpwstr>
      </vt:variant>
      <vt:variant>
        <vt:lpwstr/>
      </vt:variant>
      <vt:variant>
        <vt:i4>1376306</vt:i4>
      </vt:variant>
      <vt:variant>
        <vt:i4>68</vt:i4>
      </vt:variant>
      <vt:variant>
        <vt:i4>0</vt:i4>
      </vt:variant>
      <vt:variant>
        <vt:i4>5</vt:i4>
      </vt:variant>
      <vt:variant>
        <vt:lpwstr/>
      </vt:variant>
      <vt:variant>
        <vt:lpwstr>_Toc531332504</vt:lpwstr>
      </vt:variant>
      <vt:variant>
        <vt:i4>1376306</vt:i4>
      </vt:variant>
      <vt:variant>
        <vt:i4>62</vt:i4>
      </vt:variant>
      <vt:variant>
        <vt:i4>0</vt:i4>
      </vt:variant>
      <vt:variant>
        <vt:i4>5</vt:i4>
      </vt:variant>
      <vt:variant>
        <vt:lpwstr/>
      </vt:variant>
      <vt:variant>
        <vt:lpwstr>_Toc531332503</vt:lpwstr>
      </vt:variant>
      <vt:variant>
        <vt:i4>1376306</vt:i4>
      </vt:variant>
      <vt:variant>
        <vt:i4>56</vt:i4>
      </vt:variant>
      <vt:variant>
        <vt:i4>0</vt:i4>
      </vt:variant>
      <vt:variant>
        <vt:i4>5</vt:i4>
      </vt:variant>
      <vt:variant>
        <vt:lpwstr/>
      </vt:variant>
      <vt:variant>
        <vt:lpwstr>_Toc531332502</vt:lpwstr>
      </vt:variant>
      <vt:variant>
        <vt:i4>1376306</vt:i4>
      </vt:variant>
      <vt:variant>
        <vt:i4>50</vt:i4>
      </vt:variant>
      <vt:variant>
        <vt:i4>0</vt:i4>
      </vt:variant>
      <vt:variant>
        <vt:i4>5</vt:i4>
      </vt:variant>
      <vt:variant>
        <vt:lpwstr/>
      </vt:variant>
      <vt:variant>
        <vt:lpwstr>_Toc531332501</vt:lpwstr>
      </vt:variant>
      <vt:variant>
        <vt:i4>1376306</vt:i4>
      </vt:variant>
      <vt:variant>
        <vt:i4>44</vt:i4>
      </vt:variant>
      <vt:variant>
        <vt:i4>0</vt:i4>
      </vt:variant>
      <vt:variant>
        <vt:i4>5</vt:i4>
      </vt:variant>
      <vt:variant>
        <vt:lpwstr/>
      </vt:variant>
      <vt:variant>
        <vt:lpwstr>_Toc531332500</vt:lpwstr>
      </vt:variant>
      <vt:variant>
        <vt:i4>1835059</vt:i4>
      </vt:variant>
      <vt:variant>
        <vt:i4>38</vt:i4>
      </vt:variant>
      <vt:variant>
        <vt:i4>0</vt:i4>
      </vt:variant>
      <vt:variant>
        <vt:i4>5</vt:i4>
      </vt:variant>
      <vt:variant>
        <vt:lpwstr/>
      </vt:variant>
      <vt:variant>
        <vt:lpwstr>_Toc531332499</vt:lpwstr>
      </vt:variant>
      <vt:variant>
        <vt:i4>1835059</vt:i4>
      </vt:variant>
      <vt:variant>
        <vt:i4>32</vt:i4>
      </vt:variant>
      <vt:variant>
        <vt:i4>0</vt:i4>
      </vt:variant>
      <vt:variant>
        <vt:i4>5</vt:i4>
      </vt:variant>
      <vt:variant>
        <vt:lpwstr/>
      </vt:variant>
      <vt:variant>
        <vt:lpwstr>_Toc531332498</vt:lpwstr>
      </vt:variant>
      <vt:variant>
        <vt:i4>1835059</vt:i4>
      </vt:variant>
      <vt:variant>
        <vt:i4>26</vt:i4>
      </vt:variant>
      <vt:variant>
        <vt:i4>0</vt:i4>
      </vt:variant>
      <vt:variant>
        <vt:i4>5</vt:i4>
      </vt:variant>
      <vt:variant>
        <vt:lpwstr/>
      </vt:variant>
      <vt:variant>
        <vt:lpwstr>_Toc531332497</vt:lpwstr>
      </vt:variant>
      <vt:variant>
        <vt:i4>1835059</vt:i4>
      </vt:variant>
      <vt:variant>
        <vt:i4>20</vt:i4>
      </vt:variant>
      <vt:variant>
        <vt:i4>0</vt:i4>
      </vt:variant>
      <vt:variant>
        <vt:i4>5</vt:i4>
      </vt:variant>
      <vt:variant>
        <vt:lpwstr/>
      </vt:variant>
      <vt:variant>
        <vt:lpwstr>_Toc531332496</vt:lpwstr>
      </vt:variant>
      <vt:variant>
        <vt:i4>1835059</vt:i4>
      </vt:variant>
      <vt:variant>
        <vt:i4>14</vt:i4>
      </vt:variant>
      <vt:variant>
        <vt:i4>0</vt:i4>
      </vt:variant>
      <vt:variant>
        <vt:i4>5</vt:i4>
      </vt:variant>
      <vt:variant>
        <vt:lpwstr/>
      </vt:variant>
      <vt:variant>
        <vt:lpwstr>_Toc531332495</vt:lpwstr>
      </vt:variant>
      <vt:variant>
        <vt:i4>1835059</vt:i4>
      </vt:variant>
      <vt:variant>
        <vt:i4>8</vt:i4>
      </vt:variant>
      <vt:variant>
        <vt:i4>0</vt:i4>
      </vt:variant>
      <vt:variant>
        <vt:i4>5</vt:i4>
      </vt:variant>
      <vt:variant>
        <vt:lpwstr/>
      </vt:variant>
      <vt:variant>
        <vt:lpwstr>_Toc531332494</vt:lpwstr>
      </vt:variant>
      <vt:variant>
        <vt:i4>1835059</vt:i4>
      </vt:variant>
      <vt:variant>
        <vt:i4>2</vt:i4>
      </vt:variant>
      <vt:variant>
        <vt:i4>0</vt:i4>
      </vt:variant>
      <vt:variant>
        <vt:i4>5</vt:i4>
      </vt:variant>
      <vt:variant>
        <vt:lpwstr/>
      </vt:variant>
      <vt:variant>
        <vt:lpwstr>_Toc531332493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Оснащение химически опасных производственных объектов химического цеха общеобменной и аварийной вентиляцией. Оснащение средствами автоматического непрерывного газового контроля мест разгрузки химически опасных веществ в складе хранения реагентов» для нужд АО «Ново-Кемеровская ТЭЦ </dc:title>
  <dc:subject>РАБОЧАЯ ДОКУМЕНТАЦИЯ</dc:subject>
  <dc:creator>Колтачихин</dc:creator>
  <cp:keywords>Состав рабочей документации</cp:keywords>
  <dc:description>дд.мм.гггг</dc:description>
  <cp:lastModifiedBy>Колтачихин Роман</cp:lastModifiedBy>
  <cp:revision>14</cp:revision>
  <cp:lastPrinted>2022-12-16T08:13:00Z</cp:lastPrinted>
  <dcterms:created xsi:type="dcterms:W3CDTF">2022-12-27T09:46:00Z</dcterms:created>
  <dcterms:modified xsi:type="dcterms:W3CDTF">2024-05-29T05:57:00Z</dcterms:modified>
  <cp:category>240-521</cp:category>
  <cp:contentStatus>0</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ШифрДокумента">
    <vt:lpwstr>ШИФР</vt:lpwstr>
  </property>
  <property fmtid="{D5CDD505-2E9C-101B-9397-08002B2CF9AE}" pid="3" name="ГИП">
    <vt:lpwstr>ФИО ГИП</vt:lpwstr>
  </property>
  <property fmtid="{D5CDD505-2E9C-101B-9397-08002B2CF9AE}" pid="4" name="Проверил">
    <vt:lpwstr>ФИО Провер.</vt:lpwstr>
  </property>
  <property fmtid="{D5CDD505-2E9C-101B-9397-08002B2CF9AE}" pid="5" name="Н.контр.">
    <vt:lpwstr>ФИО Н.контр.</vt:lpwstr>
  </property>
  <property fmtid="{D5CDD505-2E9C-101B-9397-08002B2CF9AE}" pid="6" name="Инв.№">
    <vt:lpwstr> </vt:lpwstr>
  </property>
  <property fmtid="{D5CDD505-2E9C-101B-9397-08002B2CF9AE}" pid="7" name="Марка раздела">
    <vt:lpwstr>ШИФР</vt:lpwstr>
  </property>
  <property fmtid="{D5CDD505-2E9C-101B-9397-08002B2CF9AE}" pid="8" name="Номер тома">
    <vt:lpwstr> </vt:lpwstr>
  </property>
  <property fmtid="{D5CDD505-2E9C-101B-9397-08002B2CF9AE}" pid="9" name="Раздел">
    <vt:lpwstr> </vt:lpwstr>
  </property>
  <property fmtid="{D5CDD505-2E9C-101B-9397-08002B2CF9AE}" pid="10" name="Подраздел">
    <vt:lpwstr> </vt:lpwstr>
  </property>
  <property fmtid="{D5CDD505-2E9C-101B-9397-08002B2CF9AE}" pid="11" name="Подраздел название">
    <vt:lpwstr> </vt:lpwstr>
  </property>
  <property fmtid="{D5CDD505-2E9C-101B-9397-08002B2CF9AE}" pid="12" name="Год">
    <vt:lpwstr>2022</vt:lpwstr>
  </property>
  <property fmtid="{D5CDD505-2E9C-101B-9397-08002B2CF9AE}" pid="13" name="Часть">
    <vt:lpwstr> </vt:lpwstr>
  </property>
  <property fmtid="{D5CDD505-2E9C-101B-9397-08002B2CF9AE}" pid="14" name="Часть название">
    <vt:lpwstr> </vt:lpwstr>
  </property>
  <property fmtid="{D5CDD505-2E9C-101B-9397-08002B2CF9AE}" pid="15" name="Название объекта">
    <vt:lpwstr> </vt:lpwstr>
  </property>
  <property fmtid="{D5CDD505-2E9C-101B-9397-08002B2CF9AE}" pid="16" name="Директор">
    <vt:lpwstr>.</vt:lpwstr>
  </property>
  <property fmtid="{D5CDD505-2E9C-101B-9397-08002B2CF9AE}" pid="17" name="Вопрос">
    <vt:lpwstr> </vt:lpwstr>
  </property>
</Properties>
</file>